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A47E09" w14:textId="77777777" w:rsidR="0000387B" w:rsidRDefault="0000387B" w:rsidP="0000387B">
      <w:pPr>
        <w:pStyle w:val="Cover2"/>
        <w:jc w:val="center"/>
      </w:pPr>
    </w:p>
    <w:p w14:paraId="5C8404A5" w14:textId="77777777" w:rsidR="0000387B" w:rsidRDefault="0000387B" w:rsidP="0000387B">
      <w:pPr>
        <w:pStyle w:val="Cover2"/>
        <w:jc w:val="center"/>
      </w:pPr>
    </w:p>
    <w:p w14:paraId="4FB324ED" w14:textId="77777777" w:rsidR="0000387B" w:rsidRDefault="0000387B" w:rsidP="0000387B">
      <w:pPr>
        <w:pStyle w:val="Cover2"/>
        <w:jc w:val="center"/>
      </w:pPr>
    </w:p>
    <w:p w14:paraId="269C8306" w14:textId="77777777" w:rsidR="0000387B" w:rsidRDefault="0000387B" w:rsidP="0000387B">
      <w:pPr>
        <w:pStyle w:val="Cover2"/>
        <w:jc w:val="center"/>
      </w:pPr>
    </w:p>
    <w:p w14:paraId="5D5B385F" w14:textId="77777777" w:rsidR="006132A9" w:rsidRPr="002075CB" w:rsidRDefault="002075CB" w:rsidP="0000387B">
      <w:pPr>
        <w:pStyle w:val="Cover2"/>
        <w:jc w:val="center"/>
        <w:rPr>
          <w:b/>
          <w:bCs/>
        </w:rPr>
      </w:pPr>
      <w:r>
        <w:rPr>
          <w:b/>
          <w:bCs/>
        </w:rPr>
        <w:t>Сертификационная подготовка Huawei</w:t>
      </w:r>
    </w:p>
    <w:p w14:paraId="0F8E8163" w14:textId="77777777" w:rsidR="006132A9" w:rsidRPr="006132A9" w:rsidRDefault="006132A9" w:rsidP="006132A9">
      <w:pPr>
        <w:ind w:left="0"/>
        <w:jc w:val="center"/>
      </w:pPr>
    </w:p>
    <w:p w14:paraId="69066384" w14:textId="366372C8" w:rsidR="006132A9" w:rsidRPr="0000387B" w:rsidRDefault="00040CF1" w:rsidP="00040CF1">
      <w:pPr>
        <w:pStyle w:val="Cover2"/>
        <w:jc w:val="center"/>
      </w:pPr>
      <w:r>
        <w:rPr>
          <w:b/>
          <w:bCs/>
          <w:sz w:val="48"/>
          <w:szCs w:val="48"/>
        </w:rPr>
        <w:t xml:space="preserve">Руководство </w:t>
      </w:r>
      <w:r>
        <w:rPr>
          <w:b/>
          <w:bCs/>
          <w:sz w:val="48"/>
          <w:szCs w:val="48"/>
        </w:rPr>
        <w:br/>
        <w:t>по выполнению лабораторных работ</w:t>
      </w:r>
      <w:r w:rsidRPr="00040CF1">
        <w:rPr>
          <w:b/>
          <w:bCs/>
          <w:sz w:val="48"/>
          <w:szCs w:val="48"/>
        </w:rPr>
        <w:t xml:space="preserve"> </w:t>
      </w:r>
      <w:r>
        <w:rPr>
          <w:b/>
          <w:bCs/>
          <w:sz w:val="48"/>
          <w:szCs w:val="48"/>
        </w:rPr>
        <w:br/>
        <w:t xml:space="preserve">для подготовки специалистов по технологиям и оборудованию передачи данных к сертификации </w:t>
      </w:r>
      <w:r w:rsidR="002075CB" w:rsidRPr="00040CF1">
        <w:rPr>
          <w:b/>
          <w:bCs/>
          <w:sz w:val="48"/>
          <w:szCs w:val="48"/>
        </w:rPr>
        <w:t>HCIA-Datacom</w:t>
      </w:r>
    </w:p>
    <w:p w14:paraId="1DD84BE7" w14:textId="77777777" w:rsidR="002075CB" w:rsidRDefault="002075CB" w:rsidP="0000387B">
      <w:pPr>
        <w:pStyle w:val="Cover2"/>
        <w:jc w:val="center"/>
      </w:pPr>
    </w:p>
    <w:p w14:paraId="0DE49890" w14:textId="77777777" w:rsidR="002075CB" w:rsidRDefault="002075CB" w:rsidP="0000387B">
      <w:pPr>
        <w:pStyle w:val="Cover2"/>
        <w:jc w:val="center"/>
      </w:pPr>
    </w:p>
    <w:p w14:paraId="15BD9645" w14:textId="77777777" w:rsidR="006132A9" w:rsidRPr="006132A9" w:rsidRDefault="002075CB" w:rsidP="006132A9">
      <w:pPr>
        <w:ind w:left="0"/>
        <w:jc w:val="center"/>
      </w:pPr>
      <w:r>
        <w:rPr>
          <w:sz w:val="32"/>
          <w:szCs w:val="32"/>
        </w:rPr>
        <w:t>V1.0</w:t>
      </w:r>
    </w:p>
    <w:p w14:paraId="253A9342" w14:textId="77777777" w:rsidR="006132A9" w:rsidRPr="006132A9" w:rsidRDefault="006132A9" w:rsidP="006132A9">
      <w:pPr>
        <w:ind w:left="0"/>
        <w:jc w:val="center"/>
      </w:pPr>
      <w:bookmarkStart w:id="0" w:name="_Hlk487192005"/>
    </w:p>
    <w:p w14:paraId="53301BAC" w14:textId="77777777" w:rsidR="006132A9" w:rsidRPr="006132A9" w:rsidRDefault="006132A9" w:rsidP="006132A9">
      <w:pPr>
        <w:ind w:left="0"/>
        <w:jc w:val="center"/>
      </w:pPr>
    </w:p>
    <w:p w14:paraId="77A2875F" w14:textId="77777777" w:rsidR="006132A9" w:rsidRPr="006132A9" w:rsidRDefault="00A5717F" w:rsidP="006132A9">
      <w:pPr>
        <w:ind w:left="0"/>
        <w:jc w:val="center"/>
      </w:pPr>
      <w:r>
        <w:rPr>
          <w:noProof/>
          <w:lang w:eastAsia="zh-TW"/>
        </w:rPr>
        <w:drawing>
          <wp:inline distT="0" distB="0" distL="0" distR="0" wp14:anchorId="4AC2DDB2" wp14:editId="30BFBFBB">
            <wp:extent cx="943610" cy="958215"/>
            <wp:effectExtent l="0" t="0" r="8890" b="0"/>
            <wp:docPr id="4" name="图片 5"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C:\Users\jwx341670\AppData\Local\Microsoft\Windows\INetCache\Content.Word\HW_POS_RBG_Vertical-150ppi.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43610" cy="958215"/>
                    </a:xfrm>
                    <a:prstGeom prst="rect">
                      <a:avLst/>
                    </a:prstGeom>
                    <a:noFill/>
                    <a:ln>
                      <a:noFill/>
                    </a:ln>
                  </pic:spPr>
                </pic:pic>
              </a:graphicData>
            </a:graphic>
          </wp:inline>
        </w:drawing>
      </w:r>
    </w:p>
    <w:p w14:paraId="31304B50" w14:textId="77777777" w:rsidR="006132A9" w:rsidRPr="006132A9" w:rsidRDefault="006132A9" w:rsidP="006132A9">
      <w:pPr>
        <w:ind w:left="0"/>
        <w:jc w:val="center"/>
      </w:pPr>
      <w:r w:rsidRPr="006132A9">
        <w:fldChar w:fldCharType="begin"/>
      </w:r>
      <w:r w:rsidRPr="006132A9">
        <w:instrText xml:space="preserve"> DOCPROPERTY  Confidential </w:instrText>
      </w:r>
      <w:r w:rsidRPr="006132A9">
        <w:fldChar w:fldCharType="end"/>
      </w:r>
    </w:p>
    <w:p w14:paraId="24C60306" w14:textId="77777777" w:rsidR="006132A9" w:rsidRPr="0000387B" w:rsidRDefault="006132A9" w:rsidP="0000387B">
      <w:pPr>
        <w:pStyle w:val="Cover2"/>
        <w:jc w:val="center"/>
      </w:pPr>
      <w:r>
        <w:t>Huawei Technologies Co., Ltd.</w:t>
      </w:r>
      <w:bookmarkEnd w:id="0"/>
    </w:p>
    <w:p w14:paraId="2232E883" w14:textId="77777777" w:rsidR="00F71844" w:rsidRPr="00F71844" w:rsidRDefault="00F71844" w:rsidP="00F71844"/>
    <w:p w14:paraId="17671A87" w14:textId="78510B78" w:rsidR="006132A9" w:rsidRPr="00F71844" w:rsidRDefault="006132A9" w:rsidP="00F71844">
      <w:pPr>
        <w:tabs>
          <w:tab w:val="left" w:pos="4933"/>
        </w:tabs>
        <w:sectPr w:rsidR="006132A9" w:rsidRPr="00F71844" w:rsidSect="006132A9">
          <w:pgSz w:w="11907" w:h="16840" w:code="9"/>
          <w:pgMar w:top="1701" w:right="1134" w:bottom="1701" w:left="1134" w:header="0" w:footer="0" w:gutter="0"/>
          <w:pgNumType w:fmt="lowerRoman"/>
          <w:cols w:space="425"/>
          <w:docGrid w:linePitch="312"/>
        </w:sectPr>
      </w:pPr>
    </w:p>
    <w:tbl>
      <w:tblPr>
        <w:tblW w:w="0" w:type="auto"/>
        <w:tblInd w:w="113" w:type="dxa"/>
        <w:tblLook w:val="01E0" w:firstRow="1" w:lastRow="1" w:firstColumn="1" w:lastColumn="1" w:noHBand="0" w:noVBand="0"/>
      </w:tblPr>
      <w:tblGrid>
        <w:gridCol w:w="9526"/>
      </w:tblGrid>
      <w:tr w:rsidR="002B65D6" w:rsidRPr="003A4726" w14:paraId="47E4BEEE" w14:textId="77777777" w:rsidTr="00BA0562">
        <w:tc>
          <w:tcPr>
            <w:tcW w:w="9655" w:type="dxa"/>
            <w:shd w:val="clear" w:color="auto" w:fill="auto"/>
          </w:tcPr>
          <w:p w14:paraId="2AE8204D" w14:textId="77777777" w:rsidR="002B65D6" w:rsidRPr="003A4726" w:rsidRDefault="002B65D6" w:rsidP="00BA0562">
            <w:pPr>
              <w:pStyle w:val="Cover3"/>
              <w:jc w:val="both"/>
            </w:pPr>
            <w:r>
              <w:lastRenderedPageBreak/>
              <w:t>Авторские права © Huawei Technologies Co., Ltd. 2020 г. Все права защищены.</w:t>
            </w:r>
          </w:p>
          <w:p w14:paraId="262C0384" w14:textId="77777777" w:rsidR="002B65D6" w:rsidRPr="0000387B" w:rsidRDefault="002B65D6" w:rsidP="0000387B">
            <w:pPr>
              <w:pStyle w:val="CoverText"/>
            </w:pPr>
            <w:r>
              <w:t>Воспроизведение и передача данного документа или какой-либо его части в любой форме и любыми средствами без предварительного письменного разрешения компании Huawei Technologies Co., Ltd. запрещены.</w:t>
            </w:r>
          </w:p>
          <w:p w14:paraId="018F94C1" w14:textId="77777777" w:rsidR="002B65D6" w:rsidRPr="003A4726" w:rsidRDefault="002B65D6" w:rsidP="00BA0562">
            <w:pPr>
              <w:pStyle w:val="Cover3"/>
              <w:jc w:val="both"/>
            </w:pPr>
          </w:p>
          <w:p w14:paraId="7C4A739F" w14:textId="77777777" w:rsidR="002B65D6" w:rsidRPr="003A4726" w:rsidRDefault="002B65D6" w:rsidP="00BA0562">
            <w:pPr>
              <w:pStyle w:val="Cover3"/>
              <w:jc w:val="both"/>
            </w:pPr>
            <w:r>
              <w:t>Товарные знаки</w:t>
            </w:r>
          </w:p>
          <w:p w14:paraId="4F428DDA" w14:textId="77777777" w:rsidR="002B65D6" w:rsidRPr="0000387B" w:rsidRDefault="00A5717F" w:rsidP="0000387B">
            <w:pPr>
              <w:pStyle w:val="CoverText"/>
            </w:pPr>
            <w:r>
              <w:rPr>
                <w:noProof/>
                <w:lang w:eastAsia="zh-TW"/>
              </w:rPr>
              <w:drawing>
                <wp:inline distT="0" distB="0" distL="0" distR="0" wp14:anchorId="472B44CC" wp14:editId="61FB141C">
                  <wp:extent cx="285115" cy="285115"/>
                  <wp:effectExtent l="0" t="0" r="635" b="635"/>
                  <wp:docPr id="2" name="图片 2" descr="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HW_POS_RBG_Vertical-150ppi.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 cy="285115"/>
                          </a:xfrm>
                          <a:prstGeom prst="rect">
                            <a:avLst/>
                          </a:prstGeom>
                          <a:noFill/>
                          <a:ln>
                            <a:noFill/>
                          </a:ln>
                        </pic:spPr>
                      </pic:pic>
                    </a:graphicData>
                  </a:graphic>
                </wp:inline>
              </w:drawing>
            </w:r>
            <w:r>
              <w:t xml:space="preserve"> и прочие товарные знаки Huawei являются зарегистрированными товарными знаками компании Huawei Technologies Co., Ltd.</w:t>
            </w:r>
          </w:p>
          <w:p w14:paraId="4748C993" w14:textId="77777777" w:rsidR="002B65D6" w:rsidRPr="0000387B" w:rsidRDefault="002B65D6" w:rsidP="0000387B">
            <w:pPr>
              <w:pStyle w:val="CoverText"/>
            </w:pPr>
            <w:r>
              <w:t>Другие товарные знаки и торговые наименования, упомянутые в настоящем документе, принадлежат исключительно их владельцам.</w:t>
            </w:r>
          </w:p>
          <w:p w14:paraId="4E69DD06" w14:textId="77777777" w:rsidR="002B65D6" w:rsidRPr="0000387B" w:rsidRDefault="002B65D6" w:rsidP="0000387B">
            <w:pPr>
              <w:pStyle w:val="CoverText"/>
            </w:pPr>
          </w:p>
          <w:p w14:paraId="4E511A1A" w14:textId="77777777" w:rsidR="002B65D6" w:rsidRPr="003A4726" w:rsidRDefault="002B65D6" w:rsidP="00BA0562">
            <w:pPr>
              <w:pStyle w:val="Cover3"/>
              <w:jc w:val="both"/>
            </w:pPr>
            <w:r>
              <w:t>Примечание</w:t>
            </w:r>
          </w:p>
          <w:p w14:paraId="18633901" w14:textId="77777777" w:rsidR="002B65D6" w:rsidRPr="00227798" w:rsidRDefault="002B65D6" w:rsidP="00BA0562">
            <w:pPr>
              <w:pStyle w:val="CoverText0"/>
              <w:widowControl w:val="0"/>
            </w:pPr>
            <w:r>
              <w:t>Приобретаемые продукты, услуги и функции предусмотрены договором, заключенным между компанией Huawei и заказчиком. Все или отдельные части оборудования, услуг и конструктивных особенностей, описываемых в данном документе, могут не входить в объем покупки или объем эксплуатации. При отсутствии иных договоренностей, все утверждения, информация и рекомендации в настоящем документе предоставляются по принципу «как есть» без каких-либо явных или подразумеваемых гарантий.</w:t>
            </w:r>
          </w:p>
          <w:p w14:paraId="318EA1DF" w14:textId="77777777" w:rsidR="002B65D6" w:rsidRPr="003A4726" w:rsidRDefault="002B65D6" w:rsidP="00BA0562">
            <w:pPr>
              <w:pStyle w:val="CoverText0"/>
              <w:widowControl w:val="0"/>
            </w:pPr>
            <w:r>
              <w:t>Документ содержит актуальную информацию на момент его издания, которая может быть изменена без предварительного уведомления. Несмотря на то, что при подготовке данного документа были приложены все усилия для обеспечения точности его содержимого, ни одно из содержащихся в нем утверждений, рекомендаций и никакая информация не является явной или подразумеваемой гарантией.</w:t>
            </w:r>
          </w:p>
        </w:tc>
      </w:tr>
    </w:tbl>
    <w:p w14:paraId="2D7D7EEA" w14:textId="77777777" w:rsidR="009342AB" w:rsidRDefault="009342AB" w:rsidP="002B65D6">
      <w:pPr>
        <w:ind w:left="0"/>
      </w:pPr>
    </w:p>
    <w:p w14:paraId="427A914D" w14:textId="77777777" w:rsidR="00C95C6E" w:rsidRDefault="00C95C6E" w:rsidP="002B65D6">
      <w:pPr>
        <w:ind w:left="0"/>
      </w:pPr>
    </w:p>
    <w:p w14:paraId="73251CF2" w14:textId="77777777" w:rsidR="00C95C6E" w:rsidRDefault="00C95C6E" w:rsidP="002B65D6">
      <w:pPr>
        <w:ind w:left="0"/>
      </w:pPr>
    </w:p>
    <w:p w14:paraId="71D47848" w14:textId="77777777" w:rsidR="00C95C6E" w:rsidRDefault="00C95C6E" w:rsidP="002B65D6">
      <w:pPr>
        <w:ind w:left="0"/>
      </w:pPr>
    </w:p>
    <w:p w14:paraId="7F175278" w14:textId="77777777" w:rsidR="009342AB" w:rsidRDefault="009342AB" w:rsidP="002B65D6">
      <w:pPr>
        <w:ind w:left="0"/>
      </w:pPr>
    </w:p>
    <w:p w14:paraId="3CC3D096" w14:textId="77777777" w:rsidR="009342AB" w:rsidRDefault="009342AB" w:rsidP="002B65D6">
      <w:pPr>
        <w:ind w:left="0"/>
      </w:pPr>
    </w:p>
    <w:p w14:paraId="3F25E23C" w14:textId="77777777" w:rsidR="009342AB" w:rsidRPr="003A4726" w:rsidRDefault="009342AB" w:rsidP="002B65D6">
      <w:pPr>
        <w:ind w:left="0"/>
      </w:pPr>
    </w:p>
    <w:tbl>
      <w:tblPr>
        <w:tblW w:w="0" w:type="auto"/>
        <w:tblInd w:w="113" w:type="dxa"/>
        <w:tblLook w:val="01E0" w:firstRow="1" w:lastRow="1" w:firstColumn="1" w:lastColumn="1" w:noHBand="0" w:noVBand="0"/>
      </w:tblPr>
      <w:tblGrid>
        <w:gridCol w:w="1149"/>
        <w:gridCol w:w="8377"/>
      </w:tblGrid>
      <w:tr w:rsidR="002B65D6" w:rsidRPr="003A4726" w14:paraId="58DEFFAC" w14:textId="77777777" w:rsidTr="00BA0562">
        <w:trPr>
          <w:trHeight w:val="634"/>
        </w:trPr>
        <w:tc>
          <w:tcPr>
            <w:tcW w:w="9640" w:type="dxa"/>
            <w:gridSpan w:val="2"/>
            <w:shd w:val="clear" w:color="auto" w:fill="auto"/>
          </w:tcPr>
          <w:p w14:paraId="2B64E62C" w14:textId="77777777" w:rsidR="002B65D6" w:rsidRPr="003A4726" w:rsidRDefault="002B65D6" w:rsidP="00BA0562">
            <w:pPr>
              <w:pStyle w:val="Cover2"/>
              <w:widowControl w:val="0"/>
              <w:jc w:val="both"/>
            </w:pPr>
            <w:r>
              <w:t>Huawei Technologies Co., Ltd.</w:t>
            </w:r>
          </w:p>
        </w:tc>
      </w:tr>
      <w:tr w:rsidR="002B65D6" w:rsidRPr="003A4726" w14:paraId="23375ABE" w14:textId="77777777" w:rsidTr="00BA0562">
        <w:trPr>
          <w:trHeight w:val="371"/>
        </w:trPr>
        <w:tc>
          <w:tcPr>
            <w:tcW w:w="1155" w:type="dxa"/>
            <w:shd w:val="clear" w:color="auto" w:fill="auto"/>
          </w:tcPr>
          <w:p w14:paraId="7E035394" w14:textId="77777777" w:rsidR="002B65D6" w:rsidRPr="0000387B" w:rsidRDefault="002B65D6" w:rsidP="0000387B">
            <w:pPr>
              <w:pStyle w:val="CoverText"/>
            </w:pPr>
            <w:r>
              <w:t>Адрес:</w:t>
            </w:r>
          </w:p>
        </w:tc>
        <w:tc>
          <w:tcPr>
            <w:tcW w:w="8485" w:type="dxa"/>
            <w:shd w:val="clear" w:color="auto" w:fill="auto"/>
          </w:tcPr>
          <w:p w14:paraId="60AA5CC2" w14:textId="77777777" w:rsidR="002B65D6" w:rsidRPr="0000387B" w:rsidRDefault="002B65D6" w:rsidP="0000387B">
            <w:pPr>
              <w:pStyle w:val="CoverText"/>
            </w:pPr>
            <w:r>
              <w:t>Huawei Industrial Base</w:t>
            </w:r>
          </w:p>
          <w:p w14:paraId="02B57265" w14:textId="77777777" w:rsidR="002B65D6" w:rsidRPr="0000387B" w:rsidRDefault="002B65D6" w:rsidP="0000387B">
            <w:pPr>
              <w:pStyle w:val="CoverText"/>
            </w:pPr>
            <w:r>
              <w:t>Bantian, Longgang</w:t>
            </w:r>
          </w:p>
          <w:p w14:paraId="05F24019" w14:textId="77777777" w:rsidR="002B65D6" w:rsidRPr="0000387B" w:rsidRDefault="002B65D6" w:rsidP="0000387B">
            <w:pPr>
              <w:pStyle w:val="CoverText"/>
            </w:pPr>
            <w:r>
              <w:t>Shenzhen 518129</w:t>
            </w:r>
          </w:p>
          <w:p w14:paraId="3991A36D" w14:textId="77777777" w:rsidR="002B65D6" w:rsidRPr="00BA0562" w:rsidRDefault="002B65D6" w:rsidP="0000387B">
            <w:pPr>
              <w:pStyle w:val="CoverText"/>
            </w:pPr>
            <w:r>
              <w:t>People's Republic of China</w:t>
            </w:r>
          </w:p>
        </w:tc>
      </w:tr>
      <w:tr w:rsidR="002B65D6" w:rsidRPr="003A4726" w14:paraId="0054EA6D" w14:textId="77777777" w:rsidTr="00BA0562">
        <w:trPr>
          <w:trHeight w:val="337"/>
        </w:trPr>
        <w:tc>
          <w:tcPr>
            <w:tcW w:w="1155" w:type="dxa"/>
            <w:shd w:val="clear" w:color="auto" w:fill="auto"/>
          </w:tcPr>
          <w:p w14:paraId="1DA0E086" w14:textId="77777777" w:rsidR="002B65D6" w:rsidRPr="0000387B" w:rsidRDefault="002B65D6" w:rsidP="0000387B">
            <w:pPr>
              <w:pStyle w:val="CoverText"/>
            </w:pPr>
            <w:r>
              <w:t>Веб-сайт:</w:t>
            </w:r>
          </w:p>
        </w:tc>
        <w:tc>
          <w:tcPr>
            <w:tcW w:w="8485" w:type="dxa"/>
            <w:shd w:val="clear" w:color="auto" w:fill="auto"/>
          </w:tcPr>
          <w:p w14:paraId="3FD242AE" w14:textId="77777777" w:rsidR="002B65D6" w:rsidRPr="00BA0562" w:rsidRDefault="00382637" w:rsidP="00BA0562">
            <w:pPr>
              <w:pStyle w:val="CoverText"/>
              <w:widowControl w:val="0"/>
              <w:rPr>
                <w:rFonts w:cs="Times New Roman"/>
              </w:rPr>
            </w:pPr>
            <w:hyperlink r:id="rId13" w:history="1">
              <w:r w:rsidR="0002376E">
                <w:rPr>
                  <w:rStyle w:val="Hyperlink"/>
                </w:rPr>
                <w:t>https://e.huawei.com/</w:t>
              </w:r>
            </w:hyperlink>
          </w:p>
        </w:tc>
      </w:tr>
    </w:tbl>
    <w:p w14:paraId="54B20993" w14:textId="77777777" w:rsidR="002B65D6" w:rsidRDefault="002B65D6" w:rsidP="002B65D6"/>
    <w:p w14:paraId="4D262C29" w14:textId="77777777" w:rsidR="002B65D6" w:rsidRDefault="002B65D6" w:rsidP="002B65D6">
      <w:pPr>
        <w:sectPr w:rsidR="002B65D6" w:rsidSect="00EF76F8">
          <w:headerReference w:type="even" r:id="rId14"/>
          <w:headerReference w:type="default" r:id="rId15"/>
          <w:footerReference w:type="default" r:id="rId16"/>
          <w:pgSz w:w="11907" w:h="16840" w:code="9"/>
          <w:pgMar w:top="1701" w:right="1134" w:bottom="1701" w:left="1134" w:header="567" w:footer="567" w:gutter="0"/>
          <w:pgNumType w:start="2"/>
          <w:cols w:space="425"/>
          <w:docGrid w:linePitch="312"/>
        </w:sectPr>
      </w:pPr>
    </w:p>
    <w:p w14:paraId="4C790E5D" w14:textId="77777777" w:rsidR="002075CB" w:rsidRPr="002075CB" w:rsidRDefault="002075CB" w:rsidP="002075CB">
      <w:pPr>
        <w:pStyle w:val="Heading2NoNumber"/>
        <w:jc w:val="center"/>
      </w:pPr>
      <w:bookmarkStart w:id="1" w:name="_Toc145932658"/>
      <w:bookmarkStart w:id="2" w:name="_Toc227124566"/>
      <w:r>
        <w:lastRenderedPageBreak/>
        <w:t>Система сертификации Huawei</w:t>
      </w:r>
    </w:p>
    <w:p w14:paraId="5B28EE16" w14:textId="5AC26FFC" w:rsidR="002075CB" w:rsidRPr="00BA68D3" w:rsidRDefault="002075CB" w:rsidP="002075CB">
      <w:pPr>
        <w:ind w:left="0"/>
      </w:pPr>
      <w:r>
        <w:t>Сертификация Huawei является элементом стратегии развития «Платформа+Экосистема», в рамках которой создается новая архитектура ИКТ-инфраструктуры, ориентированная на совместную работу и реализацию еще одной стратегии «Облако-Канал-Устройство». Компания Huawei создала комплексную систему сертификации, включающую три категории: ICT Infrastructure Certification, Platform and Service Certification, ICT Vertical Certification. Это единственная система сертификации, которая охватывает все технические аспекты ИКТ в отрасли. Компания Huawei предлагает три уровня сертификации для специалистов: «Huawei Certified ICT Associate (HCIA)», «Huawei Certified ICT Professional (HCIP)» и «Huawei Certified ICT Expert (HCIE)». Сертификация Huawei охватывает все области ИКТ и корректируется в соответствии с отраслевой тенденцией конвергенции ИКТ. С помощью своей передовой системы подготовки кадров и стандартов сертификации, компания Huawei стремится помочь талантливым специалистам получить знания и навыки в области ИКТ, необходимые в эпоху цифровых технологий, создавая надежную экосистему перспект</w:t>
      </w:r>
      <w:r w:rsidR="00701332">
        <w:t>ивного персонала в области ИКТ.</w:t>
      </w:r>
    </w:p>
    <w:p w14:paraId="4C4295D6" w14:textId="77777777" w:rsidR="002075CB" w:rsidRPr="00BA68D3" w:rsidRDefault="002075CB" w:rsidP="002075CB">
      <w:pPr>
        <w:ind w:left="0"/>
      </w:pPr>
      <w:r>
        <w:t>Уровень Huawei Certified ICT Associate-Datacom (HCIA-Datacom) предназначен для рядовых инженеров Huawei и всех, кто хочет разбираться в продуктах и технологиях передачи данных компании Huawei. Сертификация по технологиям и оборудованию передачи данных HCIA-Datacom охватывает принципы маршрутизации и коммутации, базовые принципы работы WLAN, основы управления, обеспечения безопасности, эксплуатации и технического обслуживания сети, базовые принципы SDN, а также основы программирования и автоматизации.</w:t>
      </w:r>
    </w:p>
    <w:p w14:paraId="317B1666" w14:textId="77777777" w:rsidR="002075CB" w:rsidRPr="00BA68D3" w:rsidRDefault="002075CB" w:rsidP="002075CB">
      <w:pPr>
        <w:ind w:left="0"/>
      </w:pPr>
      <w:r>
        <w:t>Система сертификации Huawei ориентирована на предоставление информации об отрасли и передовых знаний в области передачи данных, а также способствует внедрению инноваций.</w:t>
      </w:r>
    </w:p>
    <w:p w14:paraId="69357B12" w14:textId="29DBFF38" w:rsidR="005C3701" w:rsidRDefault="005C3701" w:rsidP="009D5453">
      <w:pPr>
        <w:ind w:left="0"/>
        <w:jc w:val="center"/>
        <w:sectPr w:rsidR="005C3701" w:rsidSect="002075CB">
          <w:headerReference w:type="even" r:id="rId17"/>
          <w:headerReference w:type="default" r:id="rId18"/>
          <w:pgSz w:w="11907" w:h="16840" w:code="9"/>
          <w:pgMar w:top="1701" w:right="1134" w:bottom="1701" w:left="1134" w:header="567" w:footer="567" w:gutter="0"/>
          <w:cols w:space="425"/>
          <w:docGrid w:linePitch="312"/>
        </w:sectPr>
      </w:pPr>
      <w:r>
        <w:rPr>
          <w:noProof/>
          <w:lang w:eastAsia="zh-TW"/>
        </w:rPr>
        <w:drawing>
          <wp:inline distT="0" distB="0" distL="0" distR="0" wp14:anchorId="24F8FBC3" wp14:editId="55F3A68B">
            <wp:extent cx="5958840" cy="3195592"/>
            <wp:effectExtent l="0" t="0" r="381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99177" cy="3217224"/>
                    </a:xfrm>
                    <a:prstGeom prst="rect">
                      <a:avLst/>
                    </a:prstGeom>
                    <a:noFill/>
                    <a:ln>
                      <a:noFill/>
                    </a:ln>
                  </pic:spPr>
                </pic:pic>
              </a:graphicData>
            </a:graphic>
          </wp:inline>
        </w:drawing>
      </w:r>
    </w:p>
    <w:p w14:paraId="41EE9E8A" w14:textId="77777777" w:rsidR="002B65D6" w:rsidRPr="002075CB" w:rsidRDefault="002B65D6" w:rsidP="00FB59F1">
      <w:pPr>
        <w:pStyle w:val="Heading1NoNumber"/>
      </w:pPr>
      <w:bookmarkStart w:id="3" w:name="_Toc66968477"/>
      <w:r>
        <w:lastRenderedPageBreak/>
        <w:t>Основные сведения о документе</w:t>
      </w:r>
      <w:bookmarkStart w:id="4" w:name="About"/>
      <w:bookmarkEnd w:id="1"/>
      <w:bookmarkEnd w:id="2"/>
      <w:bookmarkEnd w:id="3"/>
      <w:bookmarkEnd w:id="4"/>
    </w:p>
    <w:p w14:paraId="7A44ED12" w14:textId="77777777" w:rsidR="0000387B" w:rsidRPr="00455B9F" w:rsidRDefault="0000387B" w:rsidP="0000387B">
      <w:pPr>
        <w:pStyle w:val="Heading2NoNumber"/>
      </w:pPr>
      <w:bookmarkStart w:id="5" w:name="_Toc35261146"/>
      <w:r>
        <w:t>Введение</w:t>
      </w:r>
      <w:bookmarkEnd w:id="5"/>
    </w:p>
    <w:p w14:paraId="4147BCAE" w14:textId="77777777" w:rsidR="0000387B" w:rsidRPr="00BA68D3" w:rsidRDefault="0000387B" w:rsidP="0000387B">
      <w:r>
        <w:t>Настоящий документ представляет собой курс подготовки к сертификации уровня HCIA-Datacom для специалистов, которые собираются сдавать экзамен HCIA-Datacom, или простых слушателей, которые хотят понять принципы маршрутизации и коммутации, основные принципы WLAN, основы управления, обеспечения безопасности, эксплуатации и технического обслуживания сети, базовые принципы SDN, а также основы программирования и автоматизации.</w:t>
      </w:r>
    </w:p>
    <w:p w14:paraId="781E43D6" w14:textId="77777777" w:rsidR="0000387B" w:rsidRPr="00BA68D3" w:rsidRDefault="0000387B" w:rsidP="0000387B">
      <w:pPr>
        <w:pStyle w:val="Heading2NoNumber"/>
      </w:pPr>
      <w:bookmarkStart w:id="6" w:name="_Toc35261147"/>
      <w:r>
        <w:t>Требуемые базовые знания</w:t>
      </w:r>
      <w:bookmarkEnd w:id="6"/>
    </w:p>
    <w:p w14:paraId="3C1D66C6" w14:textId="77777777" w:rsidR="0000387B" w:rsidRPr="00BA68D3" w:rsidRDefault="0000387B" w:rsidP="0000387B">
      <w:r>
        <w:t>Этот курс предназначен для подготовки к сертификации Huawei, подтверждающей базовые знания. Для понимания информации в этом курсе вам потребуются следующие знания и навыки:</w:t>
      </w:r>
    </w:p>
    <w:p w14:paraId="4EFC817C" w14:textId="77777777" w:rsidR="0000387B" w:rsidRDefault="0000387B" w:rsidP="0000387B">
      <w:pPr>
        <w:pStyle w:val="ItemList"/>
      </w:pPr>
      <w:r>
        <w:t>Базовые навыки работы с компьютером</w:t>
      </w:r>
    </w:p>
    <w:p w14:paraId="48005DCB" w14:textId="77777777" w:rsidR="0000387B" w:rsidRPr="00BA68D3" w:rsidRDefault="0000387B" w:rsidP="0000387B">
      <w:pPr>
        <w:pStyle w:val="ItemList"/>
      </w:pPr>
      <w:r>
        <w:t>Базовые знания о процессе передачи данных</w:t>
      </w:r>
    </w:p>
    <w:p w14:paraId="511B163A" w14:textId="77777777" w:rsidR="0000387B" w:rsidRPr="00BA68D3" w:rsidRDefault="0000387B" w:rsidP="0000387B">
      <w:pPr>
        <w:pStyle w:val="Heading2NoNumber"/>
      </w:pPr>
      <w:bookmarkStart w:id="7" w:name="_Toc35261148"/>
      <w:r>
        <w:t>Символьные обозначения</w:t>
      </w:r>
      <w:bookmarkEnd w:id="7"/>
    </w:p>
    <w:p w14:paraId="173094FA" w14:textId="6074B3C0" w:rsidR="0000387B" w:rsidRDefault="00A24D5C" w:rsidP="0000387B">
      <w:r>
        <w:rPr>
          <w:noProof/>
          <w:lang w:eastAsia="zh-TW"/>
        </w:rPr>
        <w:drawing>
          <wp:inline distT="0" distB="0" distL="0" distR="0" wp14:anchorId="3CC380F7" wp14:editId="46FFDAAB">
            <wp:extent cx="4967288" cy="2357769"/>
            <wp:effectExtent l="0" t="0" r="508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71029" cy="2359545"/>
                    </a:xfrm>
                    <a:prstGeom prst="rect">
                      <a:avLst/>
                    </a:prstGeom>
                    <a:noFill/>
                    <a:ln>
                      <a:noFill/>
                    </a:ln>
                  </pic:spPr>
                </pic:pic>
              </a:graphicData>
            </a:graphic>
          </wp:inline>
        </w:drawing>
      </w:r>
    </w:p>
    <w:p w14:paraId="3DCFEF7F" w14:textId="77777777" w:rsidR="0000387B" w:rsidRPr="0000387B" w:rsidRDefault="0000387B" w:rsidP="0000387B">
      <w:pPr>
        <w:pStyle w:val="Heading2NoNumber"/>
      </w:pPr>
      <w:bookmarkStart w:id="8" w:name="_Toc35261149"/>
      <w:r>
        <w:lastRenderedPageBreak/>
        <w:t>Лабораторная среда</w:t>
      </w:r>
      <w:bookmarkEnd w:id="8"/>
    </w:p>
    <w:p w14:paraId="6D23A936" w14:textId="77777777" w:rsidR="0000387B" w:rsidRPr="00BA68D3" w:rsidRDefault="0000387B" w:rsidP="0000387B">
      <w:pPr>
        <w:pStyle w:val="Heading3NoNumber"/>
      </w:pPr>
      <w:r>
        <w:t>Описание сети</w:t>
      </w:r>
    </w:p>
    <w:p w14:paraId="0C1F60CD" w14:textId="77777777" w:rsidR="0000387B" w:rsidRPr="00BA68D3" w:rsidRDefault="0000387B" w:rsidP="0000387B">
      <w:r>
        <w:t>Эта лабораторная среда предназначена для специалистов по технологиям и оборудованию передачи данных, которые готовятся к сдаче экзамена HCIA-Datacom. Каждая лабораторная среда включает два коммутатора (не поддерживающих PoE), два коммутатора PoE, две точки беспроводного доступа (AP) и два маршрутизатора.</w:t>
      </w:r>
    </w:p>
    <w:p w14:paraId="2AD14668" w14:textId="77777777" w:rsidR="0000387B" w:rsidRPr="00BA68D3" w:rsidRDefault="0000387B" w:rsidP="0000387B">
      <w:pPr>
        <w:pStyle w:val="Heading3NoNumber"/>
      </w:pPr>
      <w:r>
        <w:t>Необходимые устройства</w:t>
      </w:r>
    </w:p>
    <w:p w14:paraId="3986C485" w14:textId="77777777" w:rsidR="0000387B" w:rsidRPr="00BA68D3" w:rsidRDefault="0000387B" w:rsidP="0000387B">
      <w:r>
        <w:t>Для выполнения лабораторных работ необходимо подготовить устройства, представленные в следующей таблице.</w:t>
      </w:r>
    </w:p>
    <w:p w14:paraId="022DF9C3" w14:textId="77777777" w:rsidR="0000387B" w:rsidRPr="00BA68D3" w:rsidRDefault="0000387B" w:rsidP="0000387B">
      <w:r>
        <w:t>Необходимые устройства</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64"/>
        <w:gridCol w:w="2967"/>
        <w:gridCol w:w="3107"/>
      </w:tblGrid>
      <w:tr w:rsidR="0000387B" w:rsidRPr="00631596" w14:paraId="70AACFD7" w14:textId="77777777" w:rsidTr="00A24D5C">
        <w:tc>
          <w:tcPr>
            <w:tcW w:w="1864"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38D36058" w14:textId="77777777" w:rsidR="0000387B" w:rsidRPr="00E263D0" w:rsidRDefault="0000387B" w:rsidP="0000387B">
            <w:pPr>
              <w:pStyle w:val="TableHeading"/>
            </w:pPr>
            <w:r>
              <w:t>Название устройства</w:t>
            </w:r>
          </w:p>
        </w:tc>
        <w:tc>
          <w:tcPr>
            <w:tcW w:w="2967"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2023D3C9" w14:textId="77777777" w:rsidR="0000387B" w:rsidRPr="00E263D0" w:rsidRDefault="0000387B" w:rsidP="0000387B">
            <w:pPr>
              <w:pStyle w:val="TableHeading"/>
            </w:pPr>
            <w:r>
              <w:t>Модель устройства</w:t>
            </w:r>
          </w:p>
        </w:tc>
        <w:tc>
          <w:tcPr>
            <w:tcW w:w="3107"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198078E6" w14:textId="77777777" w:rsidR="0000387B" w:rsidRPr="00E263D0" w:rsidRDefault="0000387B" w:rsidP="0000387B">
            <w:pPr>
              <w:pStyle w:val="TableHeading"/>
            </w:pPr>
            <w:r>
              <w:t>Версия ПО</w:t>
            </w:r>
          </w:p>
        </w:tc>
      </w:tr>
      <w:tr w:rsidR="0000387B" w:rsidRPr="00631596" w14:paraId="50EC0638" w14:textId="77777777" w:rsidTr="00A24D5C">
        <w:tc>
          <w:tcPr>
            <w:tcW w:w="1864" w:type="dxa"/>
            <w:shd w:val="clear" w:color="auto" w:fill="auto"/>
          </w:tcPr>
          <w:p w14:paraId="63F46576" w14:textId="77777777" w:rsidR="0000387B" w:rsidRPr="00FD1A9F" w:rsidRDefault="0000387B" w:rsidP="0000387B">
            <w:pPr>
              <w:pStyle w:val="TableText"/>
              <w:rPr>
                <w:rFonts w:cs="Arial"/>
              </w:rPr>
            </w:pPr>
            <w:r>
              <w:t>Коммутатор</w:t>
            </w:r>
          </w:p>
        </w:tc>
        <w:tc>
          <w:tcPr>
            <w:tcW w:w="2967" w:type="dxa"/>
            <w:shd w:val="clear" w:color="auto" w:fill="auto"/>
          </w:tcPr>
          <w:p w14:paraId="31E55189" w14:textId="77777777" w:rsidR="0000387B" w:rsidRPr="00FD1A9F" w:rsidRDefault="0000387B" w:rsidP="0000387B">
            <w:pPr>
              <w:pStyle w:val="TableText"/>
              <w:rPr>
                <w:rFonts w:cs="Arial"/>
              </w:rPr>
            </w:pPr>
            <w:r>
              <w:t xml:space="preserve">CloudEngine S5731-H24T4XC </w:t>
            </w:r>
          </w:p>
        </w:tc>
        <w:tc>
          <w:tcPr>
            <w:tcW w:w="3107" w:type="dxa"/>
            <w:shd w:val="clear" w:color="auto" w:fill="auto"/>
          </w:tcPr>
          <w:p w14:paraId="4575BD4D" w14:textId="77777777" w:rsidR="0000387B" w:rsidRPr="00FD1A9F" w:rsidRDefault="0000387B" w:rsidP="0000387B">
            <w:pPr>
              <w:pStyle w:val="TableText"/>
              <w:rPr>
                <w:rFonts w:cs="Arial"/>
              </w:rPr>
            </w:pPr>
            <w:r>
              <w:t>V200R019C00 или более поздней версии</w:t>
            </w:r>
          </w:p>
        </w:tc>
      </w:tr>
      <w:tr w:rsidR="0000387B" w:rsidRPr="00631596" w14:paraId="64E86C09" w14:textId="77777777" w:rsidTr="00A24D5C">
        <w:tc>
          <w:tcPr>
            <w:tcW w:w="1864" w:type="dxa"/>
            <w:shd w:val="clear" w:color="auto" w:fill="auto"/>
          </w:tcPr>
          <w:p w14:paraId="09B7649E" w14:textId="77777777" w:rsidR="0000387B" w:rsidRPr="00FD1A9F" w:rsidRDefault="0000387B" w:rsidP="0000387B">
            <w:pPr>
              <w:pStyle w:val="TableText"/>
              <w:rPr>
                <w:rFonts w:cs="Arial"/>
              </w:rPr>
            </w:pPr>
            <w:r>
              <w:t>Коммутатор PoE</w:t>
            </w:r>
          </w:p>
        </w:tc>
        <w:tc>
          <w:tcPr>
            <w:tcW w:w="2967" w:type="dxa"/>
            <w:shd w:val="clear" w:color="auto" w:fill="auto"/>
          </w:tcPr>
          <w:p w14:paraId="5B9BC5CE" w14:textId="77777777" w:rsidR="0000387B" w:rsidRPr="00FD1A9F" w:rsidRDefault="0000387B" w:rsidP="0000387B">
            <w:pPr>
              <w:pStyle w:val="TableText"/>
              <w:rPr>
                <w:rFonts w:cs="Arial"/>
              </w:rPr>
            </w:pPr>
            <w:r>
              <w:t>CloudEngine S5731-H24P4XC</w:t>
            </w:r>
          </w:p>
        </w:tc>
        <w:tc>
          <w:tcPr>
            <w:tcW w:w="3107" w:type="dxa"/>
            <w:shd w:val="clear" w:color="auto" w:fill="auto"/>
          </w:tcPr>
          <w:p w14:paraId="020069D3" w14:textId="77777777" w:rsidR="0000387B" w:rsidRPr="00FD1A9F" w:rsidRDefault="0000387B" w:rsidP="0000387B">
            <w:pPr>
              <w:pStyle w:val="TableText"/>
              <w:rPr>
                <w:rFonts w:cs="Arial"/>
              </w:rPr>
            </w:pPr>
            <w:r>
              <w:t>V200R019C00 или более поздней версии</w:t>
            </w:r>
          </w:p>
        </w:tc>
      </w:tr>
      <w:tr w:rsidR="0000387B" w:rsidRPr="00631596" w14:paraId="0020518A" w14:textId="77777777" w:rsidTr="00A24D5C">
        <w:tc>
          <w:tcPr>
            <w:tcW w:w="1864" w:type="dxa"/>
            <w:shd w:val="clear" w:color="auto" w:fill="auto"/>
          </w:tcPr>
          <w:p w14:paraId="438591CE" w14:textId="77777777" w:rsidR="0000387B" w:rsidRPr="00FD1A9F" w:rsidRDefault="0000387B" w:rsidP="0000387B">
            <w:pPr>
              <w:pStyle w:val="TableText"/>
              <w:rPr>
                <w:rFonts w:cs="Arial"/>
              </w:rPr>
            </w:pPr>
            <w:r>
              <w:t>Точка доступа</w:t>
            </w:r>
          </w:p>
        </w:tc>
        <w:tc>
          <w:tcPr>
            <w:tcW w:w="2967" w:type="dxa"/>
            <w:shd w:val="clear" w:color="auto" w:fill="auto"/>
          </w:tcPr>
          <w:p w14:paraId="763751F7" w14:textId="77777777" w:rsidR="0000387B" w:rsidRPr="00FD1A9F" w:rsidRDefault="0000387B" w:rsidP="0000387B">
            <w:pPr>
              <w:pStyle w:val="TableText"/>
              <w:rPr>
                <w:rFonts w:cs="Arial"/>
              </w:rPr>
            </w:pPr>
            <w:r>
              <w:t>AirEngine 5760-10</w:t>
            </w:r>
          </w:p>
        </w:tc>
        <w:tc>
          <w:tcPr>
            <w:tcW w:w="3107" w:type="dxa"/>
            <w:shd w:val="clear" w:color="auto" w:fill="auto"/>
          </w:tcPr>
          <w:p w14:paraId="43507188" w14:textId="77777777" w:rsidR="0000387B" w:rsidRPr="00FD1A9F" w:rsidRDefault="0000387B" w:rsidP="0000387B">
            <w:pPr>
              <w:pStyle w:val="TableText"/>
              <w:rPr>
                <w:rFonts w:cs="Arial"/>
              </w:rPr>
            </w:pPr>
            <w:r>
              <w:t>V200R009 или более поздней версии</w:t>
            </w:r>
          </w:p>
        </w:tc>
      </w:tr>
      <w:tr w:rsidR="0000387B" w:rsidRPr="00BA68D3" w14:paraId="7F33BBEC" w14:textId="77777777" w:rsidTr="00A24D5C">
        <w:tc>
          <w:tcPr>
            <w:tcW w:w="1864" w:type="dxa"/>
            <w:shd w:val="clear" w:color="auto" w:fill="auto"/>
          </w:tcPr>
          <w:p w14:paraId="72E4DA85" w14:textId="77777777" w:rsidR="0000387B" w:rsidRPr="00FD1A9F" w:rsidRDefault="0000387B" w:rsidP="0000387B">
            <w:pPr>
              <w:pStyle w:val="TableText"/>
              <w:rPr>
                <w:rFonts w:cs="Arial"/>
              </w:rPr>
            </w:pPr>
            <w:r>
              <w:t>Маршрутизатор</w:t>
            </w:r>
          </w:p>
        </w:tc>
        <w:tc>
          <w:tcPr>
            <w:tcW w:w="2967" w:type="dxa"/>
            <w:shd w:val="clear" w:color="auto" w:fill="auto"/>
          </w:tcPr>
          <w:p w14:paraId="50A013C8" w14:textId="77777777" w:rsidR="0000387B" w:rsidRPr="00FD1A9F" w:rsidRDefault="0000387B" w:rsidP="0000387B">
            <w:pPr>
              <w:pStyle w:val="TableText"/>
              <w:rPr>
                <w:rFonts w:cs="Arial"/>
              </w:rPr>
            </w:pPr>
            <w:r>
              <w:t>NetEngine AR651C</w:t>
            </w:r>
          </w:p>
        </w:tc>
        <w:tc>
          <w:tcPr>
            <w:tcW w:w="3107" w:type="dxa"/>
            <w:shd w:val="clear" w:color="auto" w:fill="auto"/>
          </w:tcPr>
          <w:p w14:paraId="2823C470" w14:textId="77777777" w:rsidR="0000387B" w:rsidRPr="00FD1A9F" w:rsidRDefault="0000387B" w:rsidP="0000387B">
            <w:pPr>
              <w:pStyle w:val="TableText"/>
              <w:rPr>
                <w:rFonts w:cs="Arial"/>
              </w:rPr>
            </w:pPr>
            <w:r>
              <w:t>V300R019 или более поздней версии</w:t>
            </w:r>
          </w:p>
        </w:tc>
      </w:tr>
    </w:tbl>
    <w:p w14:paraId="7EBD589F" w14:textId="77777777" w:rsidR="0000387B" w:rsidRDefault="0000387B" w:rsidP="0000387B"/>
    <w:p w14:paraId="40FDD0C2" w14:textId="19DBA0D6" w:rsidR="0000387B" w:rsidRPr="003A4726" w:rsidRDefault="00A24D5C" w:rsidP="0000387B">
      <w:pPr>
        <w:pStyle w:val="NotesHeading"/>
      </w:pPr>
      <w:r w:rsidRPr="00A24D5C">
        <w:rPr>
          <w:lang w:eastAsia="zh-TW"/>
        </w:rPr>
        <w:drawing>
          <wp:inline distT="0" distB="0" distL="0" distR="0" wp14:anchorId="7A1236E4" wp14:editId="1E46B6B3">
            <wp:extent cx="1296353" cy="245427"/>
            <wp:effectExtent l="0" t="0" r="0" b="0"/>
            <wp:docPr id="491"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图片 49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338611" cy="253427"/>
                    </a:xfrm>
                    <a:prstGeom prst="rect">
                      <a:avLst/>
                    </a:prstGeom>
                  </pic:spPr>
                </pic:pic>
              </a:graphicData>
            </a:graphic>
          </wp:inline>
        </w:drawing>
      </w:r>
    </w:p>
    <w:p w14:paraId="643E8C33" w14:textId="3F42FFA9" w:rsidR="002B65D6" w:rsidRPr="0000387B" w:rsidRDefault="0000387B" w:rsidP="0000387B">
      <w:pPr>
        <w:pStyle w:val="NotesText"/>
      </w:pPr>
      <w:r>
        <w:t>В настоящем руководстве информация о портах, результаты выполнения команд и конфигурации устройств предоставля</w:t>
      </w:r>
      <w:r w:rsidR="00A24D5C">
        <w:t>ю</w:t>
      </w:r>
      <w:r>
        <w:t>тся на основе рекомендованной топологии. Фактическая информация может отличаться в зав</w:t>
      </w:r>
      <w:r w:rsidR="00A24D5C">
        <w:t>исимости от лабораторной среды.</w:t>
      </w:r>
    </w:p>
    <w:p w14:paraId="4E9565AE" w14:textId="77777777" w:rsidR="002B65D6" w:rsidRDefault="002B65D6" w:rsidP="002B65D6">
      <w:pPr>
        <w:sectPr w:rsidR="002B65D6" w:rsidSect="002075CB">
          <w:pgSz w:w="11907" w:h="16840" w:code="9"/>
          <w:pgMar w:top="1701" w:right="1134" w:bottom="1701" w:left="1134" w:header="567" w:footer="567" w:gutter="0"/>
          <w:cols w:space="425"/>
          <w:docGrid w:linePitch="312"/>
        </w:sectPr>
      </w:pPr>
    </w:p>
    <w:p w14:paraId="546AA64B" w14:textId="77777777" w:rsidR="002B65D6" w:rsidRDefault="002B65D6" w:rsidP="00FB59F1">
      <w:pPr>
        <w:pStyle w:val="Contents"/>
      </w:pPr>
      <w:r>
        <w:lastRenderedPageBreak/>
        <w:t>Содержание</w:t>
      </w:r>
      <w:bookmarkStart w:id="9" w:name="_Ref137357634"/>
      <w:bookmarkEnd w:id="9"/>
    </w:p>
    <w:bookmarkStart w:id="10" w:name="_GoBack"/>
    <w:bookmarkEnd w:id="10"/>
    <w:p w14:paraId="5609C806" w14:textId="77777777" w:rsidR="0050379E" w:rsidRDefault="0082194A">
      <w:pPr>
        <w:pStyle w:val="TOC1"/>
        <w:tabs>
          <w:tab w:val="right" w:leader="dot" w:pos="9629"/>
        </w:tabs>
        <w:rPr>
          <w:rFonts w:asciiTheme="minorHAnsi" w:eastAsiaTheme="minorEastAsia" w:hAnsiTheme="minorHAnsi" w:cstheme="minorBidi"/>
          <w:b w:val="0"/>
          <w:bCs w:val="0"/>
          <w:noProof/>
          <w:sz w:val="22"/>
          <w:szCs w:val="22"/>
          <w:lang w:eastAsia="zh-TW"/>
        </w:rPr>
      </w:pPr>
      <w:r>
        <w:rPr>
          <w:rFonts w:ascii="Book Antiqua" w:hAnsi="Book Antiqua"/>
          <w:b w:val="0"/>
          <w:bCs w:val="0"/>
        </w:rPr>
        <w:fldChar w:fldCharType="begin"/>
      </w:r>
      <w:r w:rsidR="002B65D6">
        <w:rPr>
          <w:b w:val="0"/>
          <w:bCs w:val="0"/>
        </w:rPr>
        <w:instrText xml:space="preserve"> TOC \o "1-5" \h \z </w:instrText>
      </w:r>
      <w:r>
        <w:rPr>
          <w:rFonts w:ascii="Book Antiqua" w:hAnsi="Book Antiqua"/>
          <w:b w:val="0"/>
          <w:bCs w:val="0"/>
        </w:rPr>
        <w:fldChar w:fldCharType="separate"/>
      </w:r>
      <w:hyperlink w:anchor="_Toc66968477" w:history="1">
        <w:r w:rsidR="0050379E" w:rsidRPr="001778C9">
          <w:rPr>
            <w:rStyle w:val="Hyperlink"/>
            <w:noProof/>
          </w:rPr>
          <w:t>Основные сведения о документе</w:t>
        </w:r>
        <w:r w:rsidR="0050379E">
          <w:rPr>
            <w:noProof/>
            <w:webHidden/>
          </w:rPr>
          <w:tab/>
        </w:r>
        <w:r w:rsidR="0050379E">
          <w:rPr>
            <w:noProof/>
            <w:webHidden/>
          </w:rPr>
          <w:fldChar w:fldCharType="begin"/>
        </w:r>
        <w:r w:rsidR="0050379E">
          <w:rPr>
            <w:noProof/>
            <w:webHidden/>
          </w:rPr>
          <w:instrText xml:space="preserve"> PAGEREF _Toc66968477 \h </w:instrText>
        </w:r>
        <w:r w:rsidR="0050379E">
          <w:rPr>
            <w:noProof/>
            <w:webHidden/>
          </w:rPr>
        </w:r>
        <w:r w:rsidR="0050379E">
          <w:rPr>
            <w:noProof/>
            <w:webHidden/>
          </w:rPr>
          <w:fldChar w:fldCharType="separate"/>
        </w:r>
        <w:r w:rsidR="00014344">
          <w:rPr>
            <w:noProof/>
            <w:webHidden/>
          </w:rPr>
          <w:t>4</w:t>
        </w:r>
        <w:r w:rsidR="0050379E">
          <w:rPr>
            <w:noProof/>
            <w:webHidden/>
          </w:rPr>
          <w:fldChar w:fldCharType="end"/>
        </w:r>
      </w:hyperlink>
    </w:p>
    <w:p w14:paraId="504B604D" w14:textId="77777777" w:rsidR="0050379E" w:rsidRDefault="0050379E">
      <w:pPr>
        <w:pStyle w:val="TOC1"/>
        <w:tabs>
          <w:tab w:val="right" w:leader="dot" w:pos="9629"/>
        </w:tabs>
        <w:rPr>
          <w:rFonts w:asciiTheme="minorHAnsi" w:eastAsiaTheme="minorEastAsia" w:hAnsiTheme="minorHAnsi" w:cstheme="minorBidi"/>
          <w:b w:val="0"/>
          <w:bCs w:val="0"/>
          <w:noProof/>
          <w:sz w:val="22"/>
          <w:szCs w:val="22"/>
          <w:lang w:eastAsia="zh-TW"/>
        </w:rPr>
      </w:pPr>
      <w:hyperlink w:anchor="_Toc66968478" w:history="1">
        <w:r w:rsidRPr="001778C9">
          <w:rPr>
            <w:rStyle w:val="Hyperlink"/>
            <w:noProof/>
          </w:rPr>
          <w:t>1 Huawei VRP и основы конфигурирования</w:t>
        </w:r>
        <w:r>
          <w:rPr>
            <w:noProof/>
            <w:webHidden/>
          </w:rPr>
          <w:tab/>
        </w:r>
        <w:r>
          <w:rPr>
            <w:noProof/>
            <w:webHidden/>
          </w:rPr>
          <w:fldChar w:fldCharType="begin"/>
        </w:r>
        <w:r>
          <w:rPr>
            <w:noProof/>
            <w:webHidden/>
          </w:rPr>
          <w:instrText xml:space="preserve"> PAGEREF _Toc66968478 \h </w:instrText>
        </w:r>
        <w:r>
          <w:rPr>
            <w:noProof/>
            <w:webHidden/>
          </w:rPr>
        </w:r>
        <w:r>
          <w:rPr>
            <w:noProof/>
            <w:webHidden/>
          </w:rPr>
          <w:fldChar w:fldCharType="separate"/>
        </w:r>
        <w:r w:rsidR="00014344">
          <w:rPr>
            <w:noProof/>
            <w:webHidden/>
          </w:rPr>
          <w:t>12</w:t>
        </w:r>
        <w:r>
          <w:rPr>
            <w:noProof/>
            <w:webHidden/>
          </w:rPr>
          <w:fldChar w:fldCharType="end"/>
        </w:r>
      </w:hyperlink>
    </w:p>
    <w:p w14:paraId="76BA46CE"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479" w:history="1">
        <w:r w:rsidRPr="001778C9">
          <w:rPr>
            <w:rStyle w:val="Hyperlink"/>
            <w:snapToGrid w:val="0"/>
          </w:rPr>
          <w:t>1.1</w:t>
        </w:r>
        <w:r w:rsidRPr="001778C9">
          <w:rPr>
            <w:rStyle w:val="Hyperlink"/>
          </w:rPr>
          <w:t xml:space="preserve"> Общая информация</w:t>
        </w:r>
        <w:r>
          <w:rPr>
            <w:webHidden/>
          </w:rPr>
          <w:tab/>
        </w:r>
        <w:r>
          <w:rPr>
            <w:webHidden/>
          </w:rPr>
          <w:fldChar w:fldCharType="begin"/>
        </w:r>
        <w:r>
          <w:rPr>
            <w:webHidden/>
          </w:rPr>
          <w:instrText xml:space="preserve"> PAGEREF _Toc66968479 \h </w:instrText>
        </w:r>
        <w:r>
          <w:rPr>
            <w:webHidden/>
          </w:rPr>
        </w:r>
        <w:r>
          <w:rPr>
            <w:webHidden/>
          </w:rPr>
          <w:fldChar w:fldCharType="separate"/>
        </w:r>
        <w:r w:rsidR="00014344">
          <w:rPr>
            <w:webHidden/>
          </w:rPr>
          <w:t>12</w:t>
        </w:r>
        <w:r>
          <w:rPr>
            <w:webHidden/>
          </w:rPr>
          <w:fldChar w:fldCharType="end"/>
        </w:r>
      </w:hyperlink>
    </w:p>
    <w:p w14:paraId="633B4F0F"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480" w:history="1">
        <w:r w:rsidRPr="001778C9">
          <w:rPr>
            <w:rStyle w:val="Hyperlink"/>
            <w:rFonts w:cs="Book Antiqua"/>
            <w:bCs/>
            <w:snapToGrid w:val="0"/>
          </w:rPr>
          <w:t>1.1.1</w:t>
        </w:r>
        <w:r w:rsidRPr="001778C9">
          <w:rPr>
            <w:rStyle w:val="Hyperlink"/>
          </w:rPr>
          <w:t xml:space="preserve"> О лабораторной работе</w:t>
        </w:r>
        <w:r>
          <w:rPr>
            <w:webHidden/>
          </w:rPr>
          <w:tab/>
        </w:r>
        <w:r>
          <w:rPr>
            <w:webHidden/>
          </w:rPr>
          <w:fldChar w:fldCharType="begin"/>
        </w:r>
        <w:r>
          <w:rPr>
            <w:webHidden/>
          </w:rPr>
          <w:instrText xml:space="preserve"> PAGEREF _Toc66968480 \h </w:instrText>
        </w:r>
        <w:r>
          <w:rPr>
            <w:webHidden/>
          </w:rPr>
        </w:r>
        <w:r>
          <w:rPr>
            <w:webHidden/>
          </w:rPr>
          <w:fldChar w:fldCharType="separate"/>
        </w:r>
        <w:r w:rsidR="00014344">
          <w:rPr>
            <w:webHidden/>
          </w:rPr>
          <w:t>12</w:t>
        </w:r>
        <w:r>
          <w:rPr>
            <w:webHidden/>
          </w:rPr>
          <w:fldChar w:fldCharType="end"/>
        </w:r>
      </w:hyperlink>
    </w:p>
    <w:p w14:paraId="7554E6F6"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481" w:history="1">
        <w:r w:rsidRPr="001778C9">
          <w:rPr>
            <w:rStyle w:val="Hyperlink"/>
            <w:rFonts w:cs="Book Antiqua"/>
            <w:bCs/>
            <w:snapToGrid w:val="0"/>
          </w:rPr>
          <w:t>1.1.2</w:t>
        </w:r>
        <w:r w:rsidRPr="001778C9">
          <w:rPr>
            <w:rStyle w:val="Hyperlink"/>
          </w:rPr>
          <w:t xml:space="preserve"> Цели</w:t>
        </w:r>
        <w:r>
          <w:rPr>
            <w:webHidden/>
          </w:rPr>
          <w:tab/>
        </w:r>
        <w:r>
          <w:rPr>
            <w:webHidden/>
          </w:rPr>
          <w:fldChar w:fldCharType="begin"/>
        </w:r>
        <w:r>
          <w:rPr>
            <w:webHidden/>
          </w:rPr>
          <w:instrText xml:space="preserve"> PAGEREF _Toc66968481 \h </w:instrText>
        </w:r>
        <w:r>
          <w:rPr>
            <w:webHidden/>
          </w:rPr>
        </w:r>
        <w:r>
          <w:rPr>
            <w:webHidden/>
          </w:rPr>
          <w:fldChar w:fldCharType="separate"/>
        </w:r>
        <w:r w:rsidR="00014344">
          <w:rPr>
            <w:webHidden/>
          </w:rPr>
          <w:t>12</w:t>
        </w:r>
        <w:r>
          <w:rPr>
            <w:webHidden/>
          </w:rPr>
          <w:fldChar w:fldCharType="end"/>
        </w:r>
      </w:hyperlink>
    </w:p>
    <w:p w14:paraId="552D5684"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482" w:history="1">
        <w:r w:rsidRPr="001778C9">
          <w:rPr>
            <w:rStyle w:val="Hyperlink"/>
            <w:rFonts w:cs="Book Antiqua"/>
            <w:bCs/>
            <w:snapToGrid w:val="0"/>
          </w:rPr>
          <w:t>1.1.3</w:t>
        </w:r>
        <w:r w:rsidRPr="001778C9">
          <w:rPr>
            <w:rStyle w:val="Hyperlink"/>
          </w:rPr>
          <w:t xml:space="preserve"> Топология сети</w:t>
        </w:r>
        <w:r>
          <w:rPr>
            <w:webHidden/>
          </w:rPr>
          <w:tab/>
        </w:r>
        <w:r>
          <w:rPr>
            <w:webHidden/>
          </w:rPr>
          <w:fldChar w:fldCharType="begin"/>
        </w:r>
        <w:r>
          <w:rPr>
            <w:webHidden/>
          </w:rPr>
          <w:instrText xml:space="preserve"> PAGEREF _Toc66968482 \h </w:instrText>
        </w:r>
        <w:r>
          <w:rPr>
            <w:webHidden/>
          </w:rPr>
        </w:r>
        <w:r>
          <w:rPr>
            <w:webHidden/>
          </w:rPr>
          <w:fldChar w:fldCharType="separate"/>
        </w:r>
        <w:r w:rsidR="00014344">
          <w:rPr>
            <w:webHidden/>
          </w:rPr>
          <w:t>12</w:t>
        </w:r>
        <w:r>
          <w:rPr>
            <w:webHidden/>
          </w:rPr>
          <w:fldChar w:fldCharType="end"/>
        </w:r>
      </w:hyperlink>
    </w:p>
    <w:p w14:paraId="475CD634"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483" w:history="1">
        <w:r w:rsidRPr="001778C9">
          <w:rPr>
            <w:rStyle w:val="Hyperlink"/>
            <w:snapToGrid w:val="0"/>
          </w:rPr>
          <w:t>1.2</w:t>
        </w:r>
        <w:r w:rsidRPr="001778C9">
          <w:rPr>
            <w:rStyle w:val="Hyperlink"/>
          </w:rPr>
          <w:t xml:space="preserve"> Лабораторная работа</w:t>
        </w:r>
        <w:r>
          <w:rPr>
            <w:webHidden/>
          </w:rPr>
          <w:tab/>
        </w:r>
        <w:r>
          <w:rPr>
            <w:webHidden/>
          </w:rPr>
          <w:fldChar w:fldCharType="begin"/>
        </w:r>
        <w:r>
          <w:rPr>
            <w:webHidden/>
          </w:rPr>
          <w:instrText xml:space="preserve"> PAGEREF _Toc66968483 \h </w:instrText>
        </w:r>
        <w:r>
          <w:rPr>
            <w:webHidden/>
          </w:rPr>
        </w:r>
        <w:r>
          <w:rPr>
            <w:webHidden/>
          </w:rPr>
          <w:fldChar w:fldCharType="separate"/>
        </w:r>
        <w:r w:rsidR="00014344">
          <w:rPr>
            <w:webHidden/>
          </w:rPr>
          <w:t>13</w:t>
        </w:r>
        <w:r>
          <w:rPr>
            <w:webHidden/>
          </w:rPr>
          <w:fldChar w:fldCharType="end"/>
        </w:r>
      </w:hyperlink>
    </w:p>
    <w:p w14:paraId="4F9250F9"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484" w:history="1">
        <w:r w:rsidRPr="001778C9">
          <w:rPr>
            <w:rStyle w:val="Hyperlink"/>
            <w:rFonts w:cs="Book Antiqua"/>
            <w:bCs/>
            <w:snapToGrid w:val="0"/>
          </w:rPr>
          <w:t>1.2.1</w:t>
        </w:r>
        <w:r w:rsidRPr="001778C9">
          <w:rPr>
            <w:rStyle w:val="Hyperlink"/>
          </w:rPr>
          <w:t xml:space="preserve"> План работы</w:t>
        </w:r>
        <w:r>
          <w:rPr>
            <w:webHidden/>
          </w:rPr>
          <w:tab/>
        </w:r>
        <w:r>
          <w:rPr>
            <w:webHidden/>
          </w:rPr>
          <w:fldChar w:fldCharType="begin"/>
        </w:r>
        <w:r>
          <w:rPr>
            <w:webHidden/>
          </w:rPr>
          <w:instrText xml:space="preserve"> PAGEREF _Toc66968484 \h </w:instrText>
        </w:r>
        <w:r>
          <w:rPr>
            <w:webHidden/>
          </w:rPr>
        </w:r>
        <w:r>
          <w:rPr>
            <w:webHidden/>
          </w:rPr>
          <w:fldChar w:fldCharType="separate"/>
        </w:r>
        <w:r w:rsidR="00014344">
          <w:rPr>
            <w:webHidden/>
          </w:rPr>
          <w:t>13</w:t>
        </w:r>
        <w:r>
          <w:rPr>
            <w:webHidden/>
          </w:rPr>
          <w:fldChar w:fldCharType="end"/>
        </w:r>
      </w:hyperlink>
    </w:p>
    <w:p w14:paraId="3B393042"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485" w:history="1">
        <w:r w:rsidRPr="001778C9">
          <w:rPr>
            <w:rStyle w:val="Hyperlink"/>
            <w:rFonts w:cs="Book Antiqua"/>
            <w:bCs/>
            <w:snapToGrid w:val="0"/>
          </w:rPr>
          <w:t>1.2.2</w:t>
        </w:r>
        <w:r w:rsidRPr="001778C9">
          <w:rPr>
            <w:rStyle w:val="Hyperlink"/>
          </w:rPr>
          <w:t xml:space="preserve"> Процедура конфигурирования</w:t>
        </w:r>
        <w:r>
          <w:rPr>
            <w:webHidden/>
          </w:rPr>
          <w:tab/>
        </w:r>
        <w:r>
          <w:rPr>
            <w:webHidden/>
          </w:rPr>
          <w:fldChar w:fldCharType="begin"/>
        </w:r>
        <w:r>
          <w:rPr>
            <w:webHidden/>
          </w:rPr>
          <w:instrText xml:space="preserve"> PAGEREF _Toc66968485 \h </w:instrText>
        </w:r>
        <w:r>
          <w:rPr>
            <w:webHidden/>
          </w:rPr>
        </w:r>
        <w:r>
          <w:rPr>
            <w:webHidden/>
          </w:rPr>
          <w:fldChar w:fldCharType="separate"/>
        </w:r>
        <w:r w:rsidR="00014344">
          <w:rPr>
            <w:webHidden/>
          </w:rPr>
          <w:t>13</w:t>
        </w:r>
        <w:r>
          <w:rPr>
            <w:webHidden/>
          </w:rPr>
          <w:fldChar w:fldCharType="end"/>
        </w:r>
      </w:hyperlink>
    </w:p>
    <w:p w14:paraId="1BFD189D"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486" w:history="1">
        <w:r w:rsidRPr="001778C9">
          <w:rPr>
            <w:rStyle w:val="Hyperlink"/>
            <w:snapToGrid w:val="0"/>
          </w:rPr>
          <w:t>1.3</w:t>
        </w:r>
        <w:r w:rsidRPr="001778C9">
          <w:rPr>
            <w:rStyle w:val="Hyperlink"/>
          </w:rPr>
          <w:t xml:space="preserve"> Проверка</w:t>
        </w:r>
        <w:r>
          <w:rPr>
            <w:webHidden/>
          </w:rPr>
          <w:tab/>
        </w:r>
        <w:r>
          <w:rPr>
            <w:webHidden/>
          </w:rPr>
          <w:fldChar w:fldCharType="begin"/>
        </w:r>
        <w:r>
          <w:rPr>
            <w:webHidden/>
          </w:rPr>
          <w:instrText xml:space="preserve"> PAGEREF _Toc66968486 \h </w:instrText>
        </w:r>
        <w:r>
          <w:rPr>
            <w:webHidden/>
          </w:rPr>
        </w:r>
        <w:r>
          <w:rPr>
            <w:webHidden/>
          </w:rPr>
          <w:fldChar w:fldCharType="separate"/>
        </w:r>
        <w:r w:rsidR="00014344">
          <w:rPr>
            <w:webHidden/>
          </w:rPr>
          <w:t>19</w:t>
        </w:r>
        <w:r>
          <w:rPr>
            <w:webHidden/>
          </w:rPr>
          <w:fldChar w:fldCharType="end"/>
        </w:r>
      </w:hyperlink>
    </w:p>
    <w:p w14:paraId="57A60132"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487" w:history="1">
        <w:r w:rsidRPr="001778C9">
          <w:rPr>
            <w:rStyle w:val="Hyperlink"/>
            <w:snapToGrid w:val="0"/>
          </w:rPr>
          <w:t>1.4</w:t>
        </w:r>
        <w:r w:rsidRPr="001778C9">
          <w:rPr>
            <w:rStyle w:val="Hyperlink"/>
          </w:rPr>
          <w:t xml:space="preserve"> Справочные конфигурации</w:t>
        </w:r>
        <w:r>
          <w:rPr>
            <w:webHidden/>
          </w:rPr>
          <w:tab/>
        </w:r>
        <w:r>
          <w:rPr>
            <w:webHidden/>
          </w:rPr>
          <w:fldChar w:fldCharType="begin"/>
        </w:r>
        <w:r>
          <w:rPr>
            <w:webHidden/>
          </w:rPr>
          <w:instrText xml:space="preserve"> PAGEREF _Toc66968487 \h </w:instrText>
        </w:r>
        <w:r>
          <w:rPr>
            <w:webHidden/>
          </w:rPr>
        </w:r>
        <w:r>
          <w:rPr>
            <w:webHidden/>
          </w:rPr>
          <w:fldChar w:fldCharType="separate"/>
        </w:r>
        <w:r w:rsidR="00014344">
          <w:rPr>
            <w:webHidden/>
          </w:rPr>
          <w:t>19</w:t>
        </w:r>
        <w:r>
          <w:rPr>
            <w:webHidden/>
          </w:rPr>
          <w:fldChar w:fldCharType="end"/>
        </w:r>
      </w:hyperlink>
    </w:p>
    <w:p w14:paraId="1688C3EB"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488" w:history="1">
        <w:r w:rsidRPr="001778C9">
          <w:rPr>
            <w:rStyle w:val="Hyperlink"/>
            <w:snapToGrid w:val="0"/>
          </w:rPr>
          <w:t>1.5</w:t>
        </w:r>
        <w:r w:rsidRPr="001778C9">
          <w:rPr>
            <w:rStyle w:val="Hyperlink"/>
          </w:rPr>
          <w:t xml:space="preserve"> Вопросы</w:t>
        </w:r>
        <w:r>
          <w:rPr>
            <w:webHidden/>
          </w:rPr>
          <w:tab/>
        </w:r>
        <w:r>
          <w:rPr>
            <w:webHidden/>
          </w:rPr>
          <w:fldChar w:fldCharType="begin"/>
        </w:r>
        <w:r>
          <w:rPr>
            <w:webHidden/>
          </w:rPr>
          <w:instrText xml:space="preserve"> PAGEREF _Toc66968488 \h </w:instrText>
        </w:r>
        <w:r>
          <w:rPr>
            <w:webHidden/>
          </w:rPr>
        </w:r>
        <w:r>
          <w:rPr>
            <w:webHidden/>
          </w:rPr>
          <w:fldChar w:fldCharType="separate"/>
        </w:r>
        <w:r w:rsidR="00014344">
          <w:rPr>
            <w:webHidden/>
          </w:rPr>
          <w:t>19</w:t>
        </w:r>
        <w:r>
          <w:rPr>
            <w:webHidden/>
          </w:rPr>
          <w:fldChar w:fldCharType="end"/>
        </w:r>
      </w:hyperlink>
    </w:p>
    <w:p w14:paraId="17D0BF4D"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489" w:history="1">
        <w:r w:rsidRPr="001778C9">
          <w:rPr>
            <w:rStyle w:val="Hyperlink"/>
            <w:snapToGrid w:val="0"/>
          </w:rPr>
          <w:t>1.6</w:t>
        </w:r>
        <w:r w:rsidRPr="001778C9">
          <w:rPr>
            <w:rStyle w:val="Hyperlink"/>
          </w:rPr>
          <w:t xml:space="preserve"> Приложение</w:t>
        </w:r>
        <w:r>
          <w:rPr>
            <w:webHidden/>
          </w:rPr>
          <w:tab/>
        </w:r>
        <w:r>
          <w:rPr>
            <w:webHidden/>
          </w:rPr>
          <w:fldChar w:fldCharType="begin"/>
        </w:r>
        <w:r>
          <w:rPr>
            <w:webHidden/>
          </w:rPr>
          <w:instrText xml:space="preserve"> PAGEREF _Toc66968489 \h </w:instrText>
        </w:r>
        <w:r>
          <w:rPr>
            <w:webHidden/>
          </w:rPr>
        </w:r>
        <w:r>
          <w:rPr>
            <w:webHidden/>
          </w:rPr>
          <w:fldChar w:fldCharType="separate"/>
        </w:r>
        <w:r w:rsidR="00014344">
          <w:rPr>
            <w:webHidden/>
          </w:rPr>
          <w:t>19</w:t>
        </w:r>
        <w:r>
          <w:rPr>
            <w:webHidden/>
          </w:rPr>
          <w:fldChar w:fldCharType="end"/>
        </w:r>
      </w:hyperlink>
    </w:p>
    <w:p w14:paraId="3E47B7E7" w14:textId="77777777" w:rsidR="0050379E" w:rsidRDefault="0050379E">
      <w:pPr>
        <w:pStyle w:val="TOC1"/>
        <w:tabs>
          <w:tab w:val="right" w:leader="dot" w:pos="9629"/>
        </w:tabs>
        <w:rPr>
          <w:rFonts w:asciiTheme="minorHAnsi" w:eastAsiaTheme="minorEastAsia" w:hAnsiTheme="minorHAnsi" w:cstheme="minorBidi"/>
          <w:b w:val="0"/>
          <w:bCs w:val="0"/>
          <w:noProof/>
          <w:sz w:val="22"/>
          <w:szCs w:val="22"/>
          <w:lang w:eastAsia="zh-TW"/>
        </w:rPr>
      </w:pPr>
      <w:hyperlink w:anchor="_Toc66968490" w:history="1">
        <w:r w:rsidRPr="001778C9">
          <w:rPr>
            <w:rStyle w:val="Hyperlink"/>
            <w:noProof/>
          </w:rPr>
          <w:t>2 Создание взаимосвязанной IP-сети</w:t>
        </w:r>
        <w:r>
          <w:rPr>
            <w:noProof/>
            <w:webHidden/>
          </w:rPr>
          <w:tab/>
        </w:r>
        <w:r>
          <w:rPr>
            <w:noProof/>
            <w:webHidden/>
          </w:rPr>
          <w:fldChar w:fldCharType="begin"/>
        </w:r>
        <w:r>
          <w:rPr>
            <w:noProof/>
            <w:webHidden/>
          </w:rPr>
          <w:instrText xml:space="preserve"> PAGEREF _Toc66968490 \h </w:instrText>
        </w:r>
        <w:r>
          <w:rPr>
            <w:noProof/>
            <w:webHidden/>
          </w:rPr>
        </w:r>
        <w:r>
          <w:rPr>
            <w:noProof/>
            <w:webHidden/>
          </w:rPr>
          <w:fldChar w:fldCharType="separate"/>
        </w:r>
        <w:r w:rsidR="00014344">
          <w:rPr>
            <w:noProof/>
            <w:webHidden/>
          </w:rPr>
          <w:t>21</w:t>
        </w:r>
        <w:r>
          <w:rPr>
            <w:noProof/>
            <w:webHidden/>
          </w:rPr>
          <w:fldChar w:fldCharType="end"/>
        </w:r>
      </w:hyperlink>
    </w:p>
    <w:p w14:paraId="6066E4F8"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491" w:history="1">
        <w:r w:rsidRPr="001778C9">
          <w:rPr>
            <w:rStyle w:val="Hyperlink"/>
            <w:snapToGrid w:val="0"/>
          </w:rPr>
          <w:t>2.1</w:t>
        </w:r>
        <w:r w:rsidRPr="001778C9">
          <w:rPr>
            <w:rStyle w:val="Hyperlink"/>
          </w:rPr>
          <w:t xml:space="preserve"> Лабораторная работа 1. Адресация и маршрутизация IPv4</w:t>
        </w:r>
        <w:r>
          <w:rPr>
            <w:webHidden/>
          </w:rPr>
          <w:tab/>
        </w:r>
        <w:r>
          <w:rPr>
            <w:webHidden/>
          </w:rPr>
          <w:fldChar w:fldCharType="begin"/>
        </w:r>
        <w:r>
          <w:rPr>
            <w:webHidden/>
          </w:rPr>
          <w:instrText xml:space="preserve"> PAGEREF _Toc66968491 \h </w:instrText>
        </w:r>
        <w:r>
          <w:rPr>
            <w:webHidden/>
          </w:rPr>
        </w:r>
        <w:r>
          <w:rPr>
            <w:webHidden/>
          </w:rPr>
          <w:fldChar w:fldCharType="separate"/>
        </w:r>
        <w:r w:rsidR="00014344">
          <w:rPr>
            <w:webHidden/>
          </w:rPr>
          <w:t>21</w:t>
        </w:r>
        <w:r>
          <w:rPr>
            <w:webHidden/>
          </w:rPr>
          <w:fldChar w:fldCharType="end"/>
        </w:r>
      </w:hyperlink>
    </w:p>
    <w:p w14:paraId="666AE5F1"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492" w:history="1">
        <w:r w:rsidRPr="001778C9">
          <w:rPr>
            <w:rStyle w:val="Hyperlink"/>
            <w:rFonts w:cs="Book Antiqua"/>
            <w:bCs/>
            <w:snapToGrid w:val="0"/>
          </w:rPr>
          <w:t>2.1.1</w:t>
        </w:r>
        <w:r w:rsidRPr="001778C9">
          <w:rPr>
            <w:rStyle w:val="Hyperlink"/>
          </w:rPr>
          <w:t xml:space="preserve"> Общая информация</w:t>
        </w:r>
        <w:r>
          <w:rPr>
            <w:webHidden/>
          </w:rPr>
          <w:tab/>
        </w:r>
        <w:r>
          <w:rPr>
            <w:webHidden/>
          </w:rPr>
          <w:fldChar w:fldCharType="begin"/>
        </w:r>
        <w:r>
          <w:rPr>
            <w:webHidden/>
          </w:rPr>
          <w:instrText xml:space="preserve"> PAGEREF _Toc66968492 \h </w:instrText>
        </w:r>
        <w:r>
          <w:rPr>
            <w:webHidden/>
          </w:rPr>
        </w:r>
        <w:r>
          <w:rPr>
            <w:webHidden/>
          </w:rPr>
          <w:fldChar w:fldCharType="separate"/>
        </w:r>
        <w:r w:rsidR="00014344">
          <w:rPr>
            <w:webHidden/>
          </w:rPr>
          <w:t>21</w:t>
        </w:r>
        <w:r>
          <w:rPr>
            <w:webHidden/>
          </w:rPr>
          <w:fldChar w:fldCharType="end"/>
        </w:r>
      </w:hyperlink>
    </w:p>
    <w:p w14:paraId="2E044550"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493" w:history="1">
        <w:r w:rsidRPr="001778C9">
          <w:rPr>
            <w:rStyle w:val="Hyperlink"/>
            <w:rFonts w:cs="Book Antiqua"/>
            <w:noProof/>
          </w:rPr>
          <w:t>2.1.1.1</w:t>
        </w:r>
        <w:r w:rsidRPr="001778C9">
          <w:rPr>
            <w:rStyle w:val="Hyperlink"/>
            <w:noProof/>
          </w:rPr>
          <w:t xml:space="preserve"> О лабораторной работе</w:t>
        </w:r>
        <w:r>
          <w:rPr>
            <w:noProof/>
            <w:webHidden/>
          </w:rPr>
          <w:tab/>
        </w:r>
        <w:r>
          <w:rPr>
            <w:noProof/>
            <w:webHidden/>
          </w:rPr>
          <w:fldChar w:fldCharType="begin"/>
        </w:r>
        <w:r>
          <w:rPr>
            <w:noProof/>
            <w:webHidden/>
          </w:rPr>
          <w:instrText xml:space="preserve"> PAGEREF _Toc66968493 \h </w:instrText>
        </w:r>
        <w:r>
          <w:rPr>
            <w:noProof/>
            <w:webHidden/>
          </w:rPr>
        </w:r>
        <w:r>
          <w:rPr>
            <w:noProof/>
            <w:webHidden/>
          </w:rPr>
          <w:fldChar w:fldCharType="separate"/>
        </w:r>
        <w:r w:rsidR="00014344">
          <w:rPr>
            <w:noProof/>
            <w:webHidden/>
          </w:rPr>
          <w:t>21</w:t>
        </w:r>
        <w:r>
          <w:rPr>
            <w:noProof/>
            <w:webHidden/>
          </w:rPr>
          <w:fldChar w:fldCharType="end"/>
        </w:r>
      </w:hyperlink>
    </w:p>
    <w:p w14:paraId="74E3E414"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494" w:history="1">
        <w:r w:rsidRPr="001778C9">
          <w:rPr>
            <w:rStyle w:val="Hyperlink"/>
            <w:rFonts w:cs="Book Antiqua"/>
            <w:bCs/>
            <w:noProof/>
          </w:rPr>
          <w:t>2.1.1.2</w:t>
        </w:r>
        <w:r w:rsidRPr="001778C9">
          <w:rPr>
            <w:rStyle w:val="Hyperlink"/>
            <w:rFonts w:ascii="Calibri" w:hAnsi="Calibri"/>
            <w:noProof/>
          </w:rPr>
          <w:t xml:space="preserve"> Цели</w:t>
        </w:r>
        <w:r>
          <w:rPr>
            <w:noProof/>
            <w:webHidden/>
          </w:rPr>
          <w:tab/>
        </w:r>
        <w:r>
          <w:rPr>
            <w:noProof/>
            <w:webHidden/>
          </w:rPr>
          <w:fldChar w:fldCharType="begin"/>
        </w:r>
        <w:r>
          <w:rPr>
            <w:noProof/>
            <w:webHidden/>
          </w:rPr>
          <w:instrText xml:space="preserve"> PAGEREF _Toc66968494 \h </w:instrText>
        </w:r>
        <w:r>
          <w:rPr>
            <w:noProof/>
            <w:webHidden/>
          </w:rPr>
        </w:r>
        <w:r>
          <w:rPr>
            <w:noProof/>
            <w:webHidden/>
          </w:rPr>
          <w:fldChar w:fldCharType="separate"/>
        </w:r>
        <w:r w:rsidR="00014344">
          <w:rPr>
            <w:noProof/>
            <w:webHidden/>
          </w:rPr>
          <w:t>21</w:t>
        </w:r>
        <w:r>
          <w:rPr>
            <w:noProof/>
            <w:webHidden/>
          </w:rPr>
          <w:fldChar w:fldCharType="end"/>
        </w:r>
      </w:hyperlink>
    </w:p>
    <w:p w14:paraId="65B1C12F"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495" w:history="1">
        <w:r w:rsidRPr="001778C9">
          <w:rPr>
            <w:rStyle w:val="Hyperlink"/>
            <w:rFonts w:cs="Book Antiqua"/>
            <w:bCs/>
            <w:noProof/>
          </w:rPr>
          <w:t>2.1.1.3</w:t>
        </w:r>
        <w:r w:rsidRPr="001778C9">
          <w:rPr>
            <w:rStyle w:val="Hyperlink"/>
            <w:rFonts w:ascii="Calibri" w:hAnsi="Calibri"/>
            <w:noProof/>
          </w:rPr>
          <w:t xml:space="preserve"> Топология сети</w:t>
        </w:r>
        <w:r>
          <w:rPr>
            <w:noProof/>
            <w:webHidden/>
          </w:rPr>
          <w:tab/>
        </w:r>
        <w:r>
          <w:rPr>
            <w:noProof/>
            <w:webHidden/>
          </w:rPr>
          <w:fldChar w:fldCharType="begin"/>
        </w:r>
        <w:r>
          <w:rPr>
            <w:noProof/>
            <w:webHidden/>
          </w:rPr>
          <w:instrText xml:space="preserve"> PAGEREF _Toc66968495 \h </w:instrText>
        </w:r>
        <w:r>
          <w:rPr>
            <w:noProof/>
            <w:webHidden/>
          </w:rPr>
        </w:r>
        <w:r>
          <w:rPr>
            <w:noProof/>
            <w:webHidden/>
          </w:rPr>
          <w:fldChar w:fldCharType="separate"/>
        </w:r>
        <w:r w:rsidR="00014344">
          <w:rPr>
            <w:noProof/>
            <w:webHidden/>
          </w:rPr>
          <w:t>21</w:t>
        </w:r>
        <w:r>
          <w:rPr>
            <w:noProof/>
            <w:webHidden/>
          </w:rPr>
          <w:fldChar w:fldCharType="end"/>
        </w:r>
      </w:hyperlink>
    </w:p>
    <w:p w14:paraId="6F4D13E5"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496" w:history="1">
        <w:r w:rsidRPr="001778C9">
          <w:rPr>
            <w:rStyle w:val="Hyperlink"/>
            <w:rFonts w:cs="Book Antiqua"/>
            <w:bCs/>
            <w:snapToGrid w:val="0"/>
          </w:rPr>
          <w:t>2.1.2</w:t>
        </w:r>
        <w:r w:rsidRPr="001778C9">
          <w:rPr>
            <w:rStyle w:val="Hyperlink"/>
          </w:rPr>
          <w:t xml:space="preserve"> Лабораторная работа</w:t>
        </w:r>
        <w:r>
          <w:rPr>
            <w:webHidden/>
          </w:rPr>
          <w:tab/>
        </w:r>
        <w:r>
          <w:rPr>
            <w:webHidden/>
          </w:rPr>
          <w:fldChar w:fldCharType="begin"/>
        </w:r>
        <w:r>
          <w:rPr>
            <w:webHidden/>
          </w:rPr>
          <w:instrText xml:space="preserve"> PAGEREF _Toc66968496 \h </w:instrText>
        </w:r>
        <w:r>
          <w:rPr>
            <w:webHidden/>
          </w:rPr>
        </w:r>
        <w:r>
          <w:rPr>
            <w:webHidden/>
          </w:rPr>
          <w:fldChar w:fldCharType="separate"/>
        </w:r>
        <w:r w:rsidR="00014344">
          <w:rPr>
            <w:webHidden/>
          </w:rPr>
          <w:t>22</w:t>
        </w:r>
        <w:r>
          <w:rPr>
            <w:webHidden/>
          </w:rPr>
          <w:fldChar w:fldCharType="end"/>
        </w:r>
      </w:hyperlink>
    </w:p>
    <w:p w14:paraId="7B0120A3"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497" w:history="1">
        <w:r w:rsidRPr="001778C9">
          <w:rPr>
            <w:rStyle w:val="Hyperlink"/>
            <w:rFonts w:cs="Book Antiqua"/>
            <w:bCs/>
            <w:noProof/>
          </w:rPr>
          <w:t>2.1.2.1</w:t>
        </w:r>
        <w:r w:rsidRPr="001778C9">
          <w:rPr>
            <w:rStyle w:val="Hyperlink"/>
            <w:rFonts w:ascii="Calibri" w:hAnsi="Calibri"/>
            <w:noProof/>
          </w:rPr>
          <w:t xml:space="preserve"> План работы</w:t>
        </w:r>
        <w:r>
          <w:rPr>
            <w:noProof/>
            <w:webHidden/>
          </w:rPr>
          <w:tab/>
        </w:r>
        <w:r>
          <w:rPr>
            <w:noProof/>
            <w:webHidden/>
          </w:rPr>
          <w:fldChar w:fldCharType="begin"/>
        </w:r>
        <w:r>
          <w:rPr>
            <w:noProof/>
            <w:webHidden/>
          </w:rPr>
          <w:instrText xml:space="preserve"> PAGEREF _Toc66968497 \h </w:instrText>
        </w:r>
        <w:r>
          <w:rPr>
            <w:noProof/>
            <w:webHidden/>
          </w:rPr>
        </w:r>
        <w:r>
          <w:rPr>
            <w:noProof/>
            <w:webHidden/>
          </w:rPr>
          <w:fldChar w:fldCharType="separate"/>
        </w:r>
        <w:r w:rsidR="00014344">
          <w:rPr>
            <w:noProof/>
            <w:webHidden/>
          </w:rPr>
          <w:t>22</w:t>
        </w:r>
        <w:r>
          <w:rPr>
            <w:noProof/>
            <w:webHidden/>
          </w:rPr>
          <w:fldChar w:fldCharType="end"/>
        </w:r>
      </w:hyperlink>
    </w:p>
    <w:p w14:paraId="754E1582"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498" w:history="1">
        <w:r w:rsidRPr="001778C9">
          <w:rPr>
            <w:rStyle w:val="Hyperlink"/>
            <w:rFonts w:cs="Book Antiqua"/>
            <w:bCs/>
            <w:noProof/>
          </w:rPr>
          <w:t>2.1.2.2</w:t>
        </w:r>
        <w:r w:rsidRPr="001778C9">
          <w:rPr>
            <w:rStyle w:val="Hyperlink"/>
            <w:rFonts w:ascii="Calibri" w:hAnsi="Calibri"/>
            <w:noProof/>
          </w:rPr>
          <w:t xml:space="preserve"> Процедура конфигурирования</w:t>
        </w:r>
        <w:r>
          <w:rPr>
            <w:noProof/>
            <w:webHidden/>
          </w:rPr>
          <w:tab/>
        </w:r>
        <w:r>
          <w:rPr>
            <w:noProof/>
            <w:webHidden/>
          </w:rPr>
          <w:fldChar w:fldCharType="begin"/>
        </w:r>
        <w:r>
          <w:rPr>
            <w:noProof/>
            <w:webHidden/>
          </w:rPr>
          <w:instrText xml:space="preserve"> PAGEREF _Toc66968498 \h </w:instrText>
        </w:r>
        <w:r>
          <w:rPr>
            <w:noProof/>
            <w:webHidden/>
          </w:rPr>
        </w:r>
        <w:r>
          <w:rPr>
            <w:noProof/>
            <w:webHidden/>
          </w:rPr>
          <w:fldChar w:fldCharType="separate"/>
        </w:r>
        <w:r w:rsidR="00014344">
          <w:rPr>
            <w:noProof/>
            <w:webHidden/>
          </w:rPr>
          <w:t>22</w:t>
        </w:r>
        <w:r>
          <w:rPr>
            <w:noProof/>
            <w:webHidden/>
          </w:rPr>
          <w:fldChar w:fldCharType="end"/>
        </w:r>
      </w:hyperlink>
    </w:p>
    <w:p w14:paraId="4F9C05A6"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499" w:history="1">
        <w:r w:rsidRPr="001778C9">
          <w:rPr>
            <w:rStyle w:val="Hyperlink"/>
            <w:rFonts w:cs="Book Antiqua"/>
            <w:bCs/>
            <w:snapToGrid w:val="0"/>
          </w:rPr>
          <w:t>2.1.3</w:t>
        </w:r>
        <w:r w:rsidRPr="001778C9">
          <w:rPr>
            <w:rStyle w:val="Hyperlink"/>
          </w:rPr>
          <w:t xml:space="preserve"> Проверка</w:t>
        </w:r>
        <w:r>
          <w:rPr>
            <w:webHidden/>
          </w:rPr>
          <w:tab/>
        </w:r>
        <w:r>
          <w:rPr>
            <w:webHidden/>
          </w:rPr>
          <w:fldChar w:fldCharType="begin"/>
        </w:r>
        <w:r>
          <w:rPr>
            <w:webHidden/>
          </w:rPr>
          <w:instrText xml:space="preserve"> PAGEREF _Toc66968499 \h </w:instrText>
        </w:r>
        <w:r>
          <w:rPr>
            <w:webHidden/>
          </w:rPr>
        </w:r>
        <w:r>
          <w:rPr>
            <w:webHidden/>
          </w:rPr>
          <w:fldChar w:fldCharType="separate"/>
        </w:r>
        <w:r w:rsidR="00014344">
          <w:rPr>
            <w:webHidden/>
          </w:rPr>
          <w:t>32</w:t>
        </w:r>
        <w:r>
          <w:rPr>
            <w:webHidden/>
          </w:rPr>
          <w:fldChar w:fldCharType="end"/>
        </w:r>
      </w:hyperlink>
    </w:p>
    <w:p w14:paraId="2F91A106"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00" w:history="1">
        <w:r w:rsidRPr="001778C9">
          <w:rPr>
            <w:rStyle w:val="Hyperlink"/>
            <w:rFonts w:cs="Book Antiqua"/>
            <w:bCs/>
            <w:snapToGrid w:val="0"/>
          </w:rPr>
          <w:t>2.1.4</w:t>
        </w:r>
        <w:r w:rsidRPr="001778C9">
          <w:rPr>
            <w:rStyle w:val="Hyperlink"/>
          </w:rPr>
          <w:t xml:space="preserve"> Справочные конфигурации</w:t>
        </w:r>
        <w:r>
          <w:rPr>
            <w:webHidden/>
          </w:rPr>
          <w:tab/>
        </w:r>
        <w:r>
          <w:rPr>
            <w:webHidden/>
          </w:rPr>
          <w:fldChar w:fldCharType="begin"/>
        </w:r>
        <w:r>
          <w:rPr>
            <w:webHidden/>
          </w:rPr>
          <w:instrText xml:space="preserve"> PAGEREF _Toc66968500 \h </w:instrText>
        </w:r>
        <w:r>
          <w:rPr>
            <w:webHidden/>
          </w:rPr>
        </w:r>
        <w:r>
          <w:rPr>
            <w:webHidden/>
          </w:rPr>
          <w:fldChar w:fldCharType="separate"/>
        </w:r>
        <w:r w:rsidR="00014344">
          <w:rPr>
            <w:webHidden/>
          </w:rPr>
          <w:t>32</w:t>
        </w:r>
        <w:r>
          <w:rPr>
            <w:webHidden/>
          </w:rPr>
          <w:fldChar w:fldCharType="end"/>
        </w:r>
      </w:hyperlink>
    </w:p>
    <w:p w14:paraId="00DB365B"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01" w:history="1">
        <w:r w:rsidRPr="001778C9">
          <w:rPr>
            <w:rStyle w:val="Hyperlink"/>
            <w:rFonts w:cs="Book Antiqua"/>
            <w:bCs/>
            <w:snapToGrid w:val="0"/>
          </w:rPr>
          <w:t>2.1.5</w:t>
        </w:r>
        <w:r w:rsidRPr="001778C9">
          <w:rPr>
            <w:rStyle w:val="Hyperlink"/>
          </w:rPr>
          <w:t xml:space="preserve"> Вопросы</w:t>
        </w:r>
        <w:r>
          <w:rPr>
            <w:webHidden/>
          </w:rPr>
          <w:tab/>
        </w:r>
        <w:r>
          <w:rPr>
            <w:webHidden/>
          </w:rPr>
          <w:fldChar w:fldCharType="begin"/>
        </w:r>
        <w:r>
          <w:rPr>
            <w:webHidden/>
          </w:rPr>
          <w:instrText xml:space="preserve"> PAGEREF _Toc66968501 \h </w:instrText>
        </w:r>
        <w:r>
          <w:rPr>
            <w:webHidden/>
          </w:rPr>
        </w:r>
        <w:r>
          <w:rPr>
            <w:webHidden/>
          </w:rPr>
          <w:fldChar w:fldCharType="separate"/>
        </w:r>
        <w:r w:rsidR="00014344">
          <w:rPr>
            <w:webHidden/>
          </w:rPr>
          <w:t>33</w:t>
        </w:r>
        <w:r>
          <w:rPr>
            <w:webHidden/>
          </w:rPr>
          <w:fldChar w:fldCharType="end"/>
        </w:r>
      </w:hyperlink>
    </w:p>
    <w:p w14:paraId="74C0E5FF"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502" w:history="1">
        <w:r w:rsidRPr="001778C9">
          <w:rPr>
            <w:rStyle w:val="Hyperlink"/>
            <w:snapToGrid w:val="0"/>
          </w:rPr>
          <w:t>2.2</w:t>
        </w:r>
        <w:r w:rsidRPr="001778C9">
          <w:rPr>
            <w:rStyle w:val="Hyperlink"/>
          </w:rPr>
          <w:t xml:space="preserve"> Лабораторная работа 2. Маршрутизация OSPF</w:t>
        </w:r>
        <w:r>
          <w:rPr>
            <w:webHidden/>
          </w:rPr>
          <w:tab/>
        </w:r>
        <w:r>
          <w:rPr>
            <w:webHidden/>
          </w:rPr>
          <w:fldChar w:fldCharType="begin"/>
        </w:r>
        <w:r>
          <w:rPr>
            <w:webHidden/>
          </w:rPr>
          <w:instrText xml:space="preserve"> PAGEREF _Toc66968502 \h </w:instrText>
        </w:r>
        <w:r>
          <w:rPr>
            <w:webHidden/>
          </w:rPr>
        </w:r>
        <w:r>
          <w:rPr>
            <w:webHidden/>
          </w:rPr>
          <w:fldChar w:fldCharType="separate"/>
        </w:r>
        <w:r w:rsidR="00014344">
          <w:rPr>
            <w:webHidden/>
          </w:rPr>
          <w:t>34</w:t>
        </w:r>
        <w:r>
          <w:rPr>
            <w:webHidden/>
          </w:rPr>
          <w:fldChar w:fldCharType="end"/>
        </w:r>
      </w:hyperlink>
    </w:p>
    <w:p w14:paraId="27445689"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03" w:history="1">
        <w:r w:rsidRPr="001778C9">
          <w:rPr>
            <w:rStyle w:val="Hyperlink"/>
            <w:rFonts w:cs="Book Antiqua"/>
            <w:bCs/>
            <w:snapToGrid w:val="0"/>
          </w:rPr>
          <w:t>2.2.1</w:t>
        </w:r>
        <w:r w:rsidRPr="001778C9">
          <w:rPr>
            <w:rStyle w:val="Hyperlink"/>
          </w:rPr>
          <w:t xml:space="preserve"> Общая информация</w:t>
        </w:r>
        <w:r>
          <w:rPr>
            <w:webHidden/>
          </w:rPr>
          <w:tab/>
        </w:r>
        <w:r>
          <w:rPr>
            <w:webHidden/>
          </w:rPr>
          <w:fldChar w:fldCharType="begin"/>
        </w:r>
        <w:r>
          <w:rPr>
            <w:webHidden/>
          </w:rPr>
          <w:instrText xml:space="preserve"> PAGEREF _Toc66968503 \h </w:instrText>
        </w:r>
        <w:r>
          <w:rPr>
            <w:webHidden/>
          </w:rPr>
        </w:r>
        <w:r>
          <w:rPr>
            <w:webHidden/>
          </w:rPr>
          <w:fldChar w:fldCharType="separate"/>
        </w:r>
        <w:r w:rsidR="00014344">
          <w:rPr>
            <w:webHidden/>
          </w:rPr>
          <w:t>34</w:t>
        </w:r>
        <w:r>
          <w:rPr>
            <w:webHidden/>
          </w:rPr>
          <w:fldChar w:fldCharType="end"/>
        </w:r>
      </w:hyperlink>
    </w:p>
    <w:p w14:paraId="03B87E32"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04" w:history="1">
        <w:r w:rsidRPr="001778C9">
          <w:rPr>
            <w:rStyle w:val="Hyperlink"/>
            <w:rFonts w:cs="Book Antiqua"/>
            <w:bCs/>
            <w:noProof/>
          </w:rPr>
          <w:t>2.2.1.1</w:t>
        </w:r>
        <w:r w:rsidRPr="001778C9">
          <w:rPr>
            <w:rStyle w:val="Hyperlink"/>
            <w:rFonts w:ascii="Calibri" w:hAnsi="Calibri"/>
            <w:noProof/>
          </w:rPr>
          <w:t xml:space="preserve"> О лабораторной работе</w:t>
        </w:r>
        <w:r>
          <w:rPr>
            <w:noProof/>
            <w:webHidden/>
          </w:rPr>
          <w:tab/>
        </w:r>
        <w:r>
          <w:rPr>
            <w:noProof/>
            <w:webHidden/>
          </w:rPr>
          <w:fldChar w:fldCharType="begin"/>
        </w:r>
        <w:r>
          <w:rPr>
            <w:noProof/>
            <w:webHidden/>
          </w:rPr>
          <w:instrText xml:space="preserve"> PAGEREF _Toc66968504 \h </w:instrText>
        </w:r>
        <w:r>
          <w:rPr>
            <w:noProof/>
            <w:webHidden/>
          </w:rPr>
        </w:r>
        <w:r>
          <w:rPr>
            <w:noProof/>
            <w:webHidden/>
          </w:rPr>
          <w:fldChar w:fldCharType="separate"/>
        </w:r>
        <w:r w:rsidR="00014344">
          <w:rPr>
            <w:noProof/>
            <w:webHidden/>
          </w:rPr>
          <w:t>34</w:t>
        </w:r>
        <w:r>
          <w:rPr>
            <w:noProof/>
            <w:webHidden/>
          </w:rPr>
          <w:fldChar w:fldCharType="end"/>
        </w:r>
      </w:hyperlink>
    </w:p>
    <w:p w14:paraId="57CDEF06"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05" w:history="1">
        <w:r w:rsidRPr="001778C9">
          <w:rPr>
            <w:rStyle w:val="Hyperlink"/>
            <w:rFonts w:cs="Book Antiqua"/>
            <w:bCs/>
            <w:noProof/>
          </w:rPr>
          <w:t>2.2.1.2</w:t>
        </w:r>
        <w:r w:rsidRPr="001778C9">
          <w:rPr>
            <w:rStyle w:val="Hyperlink"/>
            <w:rFonts w:ascii="Calibri" w:hAnsi="Calibri"/>
            <w:noProof/>
          </w:rPr>
          <w:t xml:space="preserve"> Цели</w:t>
        </w:r>
        <w:r>
          <w:rPr>
            <w:noProof/>
            <w:webHidden/>
          </w:rPr>
          <w:tab/>
        </w:r>
        <w:r>
          <w:rPr>
            <w:noProof/>
            <w:webHidden/>
          </w:rPr>
          <w:fldChar w:fldCharType="begin"/>
        </w:r>
        <w:r>
          <w:rPr>
            <w:noProof/>
            <w:webHidden/>
          </w:rPr>
          <w:instrText xml:space="preserve"> PAGEREF _Toc66968505 \h </w:instrText>
        </w:r>
        <w:r>
          <w:rPr>
            <w:noProof/>
            <w:webHidden/>
          </w:rPr>
        </w:r>
        <w:r>
          <w:rPr>
            <w:noProof/>
            <w:webHidden/>
          </w:rPr>
          <w:fldChar w:fldCharType="separate"/>
        </w:r>
        <w:r w:rsidR="00014344">
          <w:rPr>
            <w:noProof/>
            <w:webHidden/>
          </w:rPr>
          <w:t>34</w:t>
        </w:r>
        <w:r>
          <w:rPr>
            <w:noProof/>
            <w:webHidden/>
          </w:rPr>
          <w:fldChar w:fldCharType="end"/>
        </w:r>
      </w:hyperlink>
    </w:p>
    <w:p w14:paraId="12578F20"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06" w:history="1">
        <w:r w:rsidRPr="001778C9">
          <w:rPr>
            <w:rStyle w:val="Hyperlink"/>
            <w:rFonts w:cs="Book Antiqua"/>
            <w:bCs/>
            <w:noProof/>
          </w:rPr>
          <w:t>2.2.1.3</w:t>
        </w:r>
        <w:r w:rsidRPr="001778C9">
          <w:rPr>
            <w:rStyle w:val="Hyperlink"/>
            <w:rFonts w:ascii="Calibri" w:hAnsi="Calibri"/>
            <w:noProof/>
          </w:rPr>
          <w:t xml:space="preserve"> Топология сети</w:t>
        </w:r>
        <w:r>
          <w:rPr>
            <w:noProof/>
            <w:webHidden/>
          </w:rPr>
          <w:tab/>
        </w:r>
        <w:r>
          <w:rPr>
            <w:noProof/>
            <w:webHidden/>
          </w:rPr>
          <w:fldChar w:fldCharType="begin"/>
        </w:r>
        <w:r>
          <w:rPr>
            <w:noProof/>
            <w:webHidden/>
          </w:rPr>
          <w:instrText xml:space="preserve"> PAGEREF _Toc66968506 \h </w:instrText>
        </w:r>
        <w:r>
          <w:rPr>
            <w:noProof/>
            <w:webHidden/>
          </w:rPr>
        </w:r>
        <w:r>
          <w:rPr>
            <w:noProof/>
            <w:webHidden/>
          </w:rPr>
          <w:fldChar w:fldCharType="separate"/>
        </w:r>
        <w:r w:rsidR="00014344">
          <w:rPr>
            <w:noProof/>
            <w:webHidden/>
          </w:rPr>
          <w:t>34</w:t>
        </w:r>
        <w:r>
          <w:rPr>
            <w:noProof/>
            <w:webHidden/>
          </w:rPr>
          <w:fldChar w:fldCharType="end"/>
        </w:r>
      </w:hyperlink>
    </w:p>
    <w:p w14:paraId="441A7F37"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07" w:history="1">
        <w:r w:rsidRPr="001778C9">
          <w:rPr>
            <w:rStyle w:val="Hyperlink"/>
            <w:rFonts w:cs="Book Antiqua"/>
            <w:bCs/>
            <w:snapToGrid w:val="0"/>
          </w:rPr>
          <w:t>2.2.2</w:t>
        </w:r>
        <w:r w:rsidRPr="001778C9">
          <w:rPr>
            <w:rStyle w:val="Hyperlink"/>
          </w:rPr>
          <w:t xml:space="preserve"> Лабораторная работа</w:t>
        </w:r>
        <w:r>
          <w:rPr>
            <w:webHidden/>
          </w:rPr>
          <w:tab/>
        </w:r>
        <w:r>
          <w:rPr>
            <w:webHidden/>
          </w:rPr>
          <w:fldChar w:fldCharType="begin"/>
        </w:r>
        <w:r>
          <w:rPr>
            <w:webHidden/>
          </w:rPr>
          <w:instrText xml:space="preserve"> PAGEREF _Toc66968507 \h </w:instrText>
        </w:r>
        <w:r>
          <w:rPr>
            <w:webHidden/>
          </w:rPr>
        </w:r>
        <w:r>
          <w:rPr>
            <w:webHidden/>
          </w:rPr>
          <w:fldChar w:fldCharType="separate"/>
        </w:r>
        <w:r w:rsidR="00014344">
          <w:rPr>
            <w:webHidden/>
          </w:rPr>
          <w:t>35</w:t>
        </w:r>
        <w:r>
          <w:rPr>
            <w:webHidden/>
          </w:rPr>
          <w:fldChar w:fldCharType="end"/>
        </w:r>
      </w:hyperlink>
    </w:p>
    <w:p w14:paraId="478F2A7C"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08" w:history="1">
        <w:r w:rsidRPr="001778C9">
          <w:rPr>
            <w:rStyle w:val="Hyperlink"/>
            <w:rFonts w:cs="Book Antiqua"/>
            <w:bCs/>
            <w:noProof/>
          </w:rPr>
          <w:t>2.2.2.1</w:t>
        </w:r>
        <w:r w:rsidRPr="001778C9">
          <w:rPr>
            <w:rStyle w:val="Hyperlink"/>
            <w:rFonts w:ascii="Calibri" w:hAnsi="Calibri"/>
            <w:noProof/>
          </w:rPr>
          <w:t xml:space="preserve"> План работы</w:t>
        </w:r>
        <w:r>
          <w:rPr>
            <w:noProof/>
            <w:webHidden/>
          </w:rPr>
          <w:tab/>
        </w:r>
        <w:r>
          <w:rPr>
            <w:noProof/>
            <w:webHidden/>
          </w:rPr>
          <w:fldChar w:fldCharType="begin"/>
        </w:r>
        <w:r>
          <w:rPr>
            <w:noProof/>
            <w:webHidden/>
          </w:rPr>
          <w:instrText xml:space="preserve"> PAGEREF _Toc66968508 \h </w:instrText>
        </w:r>
        <w:r>
          <w:rPr>
            <w:noProof/>
            <w:webHidden/>
          </w:rPr>
        </w:r>
        <w:r>
          <w:rPr>
            <w:noProof/>
            <w:webHidden/>
          </w:rPr>
          <w:fldChar w:fldCharType="separate"/>
        </w:r>
        <w:r w:rsidR="00014344">
          <w:rPr>
            <w:noProof/>
            <w:webHidden/>
          </w:rPr>
          <w:t>35</w:t>
        </w:r>
        <w:r>
          <w:rPr>
            <w:noProof/>
            <w:webHidden/>
          </w:rPr>
          <w:fldChar w:fldCharType="end"/>
        </w:r>
      </w:hyperlink>
    </w:p>
    <w:p w14:paraId="5A5DB827"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09" w:history="1">
        <w:r w:rsidRPr="001778C9">
          <w:rPr>
            <w:rStyle w:val="Hyperlink"/>
            <w:rFonts w:cs="Book Antiqua"/>
            <w:bCs/>
            <w:noProof/>
          </w:rPr>
          <w:t>2.2.2.2</w:t>
        </w:r>
        <w:r w:rsidRPr="001778C9">
          <w:rPr>
            <w:rStyle w:val="Hyperlink"/>
            <w:noProof/>
          </w:rPr>
          <w:t xml:space="preserve"> Процедура конфигурирования</w:t>
        </w:r>
        <w:r>
          <w:rPr>
            <w:noProof/>
            <w:webHidden/>
          </w:rPr>
          <w:tab/>
        </w:r>
        <w:r>
          <w:rPr>
            <w:noProof/>
            <w:webHidden/>
          </w:rPr>
          <w:fldChar w:fldCharType="begin"/>
        </w:r>
        <w:r>
          <w:rPr>
            <w:noProof/>
            <w:webHidden/>
          </w:rPr>
          <w:instrText xml:space="preserve"> PAGEREF _Toc66968509 \h </w:instrText>
        </w:r>
        <w:r>
          <w:rPr>
            <w:noProof/>
            <w:webHidden/>
          </w:rPr>
        </w:r>
        <w:r>
          <w:rPr>
            <w:noProof/>
            <w:webHidden/>
          </w:rPr>
          <w:fldChar w:fldCharType="separate"/>
        </w:r>
        <w:r w:rsidR="00014344">
          <w:rPr>
            <w:noProof/>
            <w:webHidden/>
          </w:rPr>
          <w:t>35</w:t>
        </w:r>
        <w:r>
          <w:rPr>
            <w:noProof/>
            <w:webHidden/>
          </w:rPr>
          <w:fldChar w:fldCharType="end"/>
        </w:r>
      </w:hyperlink>
    </w:p>
    <w:p w14:paraId="586E9997"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10" w:history="1">
        <w:r w:rsidRPr="001778C9">
          <w:rPr>
            <w:rStyle w:val="Hyperlink"/>
            <w:rFonts w:cs="Book Antiqua"/>
            <w:bCs/>
            <w:snapToGrid w:val="0"/>
          </w:rPr>
          <w:t>2.2.3</w:t>
        </w:r>
        <w:r w:rsidRPr="001778C9">
          <w:rPr>
            <w:rStyle w:val="Hyperlink"/>
          </w:rPr>
          <w:t xml:space="preserve"> Проверка</w:t>
        </w:r>
        <w:r>
          <w:rPr>
            <w:webHidden/>
          </w:rPr>
          <w:tab/>
        </w:r>
        <w:r>
          <w:rPr>
            <w:webHidden/>
          </w:rPr>
          <w:fldChar w:fldCharType="begin"/>
        </w:r>
        <w:r>
          <w:rPr>
            <w:webHidden/>
          </w:rPr>
          <w:instrText xml:space="preserve"> PAGEREF _Toc66968510 \h </w:instrText>
        </w:r>
        <w:r>
          <w:rPr>
            <w:webHidden/>
          </w:rPr>
        </w:r>
        <w:r>
          <w:rPr>
            <w:webHidden/>
          </w:rPr>
          <w:fldChar w:fldCharType="separate"/>
        </w:r>
        <w:r w:rsidR="00014344">
          <w:rPr>
            <w:webHidden/>
          </w:rPr>
          <w:t>41</w:t>
        </w:r>
        <w:r>
          <w:rPr>
            <w:webHidden/>
          </w:rPr>
          <w:fldChar w:fldCharType="end"/>
        </w:r>
      </w:hyperlink>
    </w:p>
    <w:p w14:paraId="26072580"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11" w:history="1">
        <w:r w:rsidRPr="001778C9">
          <w:rPr>
            <w:rStyle w:val="Hyperlink"/>
            <w:rFonts w:cs="Book Antiqua"/>
            <w:bCs/>
            <w:snapToGrid w:val="0"/>
          </w:rPr>
          <w:t>2.2.4</w:t>
        </w:r>
        <w:r w:rsidRPr="001778C9">
          <w:rPr>
            <w:rStyle w:val="Hyperlink"/>
          </w:rPr>
          <w:t xml:space="preserve"> Справочные конфигурации</w:t>
        </w:r>
        <w:r>
          <w:rPr>
            <w:webHidden/>
          </w:rPr>
          <w:tab/>
        </w:r>
        <w:r>
          <w:rPr>
            <w:webHidden/>
          </w:rPr>
          <w:fldChar w:fldCharType="begin"/>
        </w:r>
        <w:r>
          <w:rPr>
            <w:webHidden/>
          </w:rPr>
          <w:instrText xml:space="preserve"> PAGEREF _Toc66968511 \h </w:instrText>
        </w:r>
        <w:r>
          <w:rPr>
            <w:webHidden/>
          </w:rPr>
        </w:r>
        <w:r>
          <w:rPr>
            <w:webHidden/>
          </w:rPr>
          <w:fldChar w:fldCharType="separate"/>
        </w:r>
        <w:r w:rsidR="00014344">
          <w:rPr>
            <w:webHidden/>
          </w:rPr>
          <w:t>41</w:t>
        </w:r>
        <w:r>
          <w:rPr>
            <w:webHidden/>
          </w:rPr>
          <w:fldChar w:fldCharType="end"/>
        </w:r>
      </w:hyperlink>
    </w:p>
    <w:p w14:paraId="7B366BB3"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12" w:history="1">
        <w:r w:rsidRPr="001778C9">
          <w:rPr>
            <w:rStyle w:val="Hyperlink"/>
            <w:rFonts w:cs="Book Antiqua"/>
            <w:bCs/>
            <w:snapToGrid w:val="0"/>
          </w:rPr>
          <w:t>2.2.5</w:t>
        </w:r>
        <w:r w:rsidRPr="001778C9">
          <w:rPr>
            <w:rStyle w:val="Hyperlink"/>
          </w:rPr>
          <w:t xml:space="preserve"> Вопросы</w:t>
        </w:r>
        <w:r>
          <w:rPr>
            <w:webHidden/>
          </w:rPr>
          <w:tab/>
        </w:r>
        <w:r>
          <w:rPr>
            <w:webHidden/>
          </w:rPr>
          <w:fldChar w:fldCharType="begin"/>
        </w:r>
        <w:r>
          <w:rPr>
            <w:webHidden/>
          </w:rPr>
          <w:instrText xml:space="preserve"> PAGEREF _Toc66968512 \h </w:instrText>
        </w:r>
        <w:r>
          <w:rPr>
            <w:webHidden/>
          </w:rPr>
        </w:r>
        <w:r>
          <w:rPr>
            <w:webHidden/>
          </w:rPr>
          <w:fldChar w:fldCharType="separate"/>
        </w:r>
        <w:r w:rsidR="00014344">
          <w:rPr>
            <w:webHidden/>
          </w:rPr>
          <w:t>42</w:t>
        </w:r>
        <w:r>
          <w:rPr>
            <w:webHidden/>
          </w:rPr>
          <w:fldChar w:fldCharType="end"/>
        </w:r>
      </w:hyperlink>
    </w:p>
    <w:p w14:paraId="71CEA7D0" w14:textId="77777777" w:rsidR="0050379E" w:rsidRDefault="0050379E">
      <w:pPr>
        <w:pStyle w:val="TOC1"/>
        <w:tabs>
          <w:tab w:val="right" w:leader="dot" w:pos="9629"/>
        </w:tabs>
        <w:rPr>
          <w:rFonts w:asciiTheme="minorHAnsi" w:eastAsiaTheme="minorEastAsia" w:hAnsiTheme="minorHAnsi" w:cstheme="minorBidi"/>
          <w:b w:val="0"/>
          <w:bCs w:val="0"/>
          <w:noProof/>
          <w:sz w:val="22"/>
          <w:szCs w:val="22"/>
          <w:lang w:eastAsia="zh-TW"/>
        </w:rPr>
      </w:pPr>
      <w:hyperlink w:anchor="_Toc66968513" w:history="1">
        <w:r w:rsidRPr="001778C9">
          <w:rPr>
            <w:rStyle w:val="Hyperlink"/>
            <w:noProof/>
          </w:rPr>
          <w:t>3 Создание коммутируемой сети Ethernet</w:t>
        </w:r>
        <w:r>
          <w:rPr>
            <w:noProof/>
            <w:webHidden/>
          </w:rPr>
          <w:tab/>
        </w:r>
        <w:r>
          <w:rPr>
            <w:noProof/>
            <w:webHidden/>
          </w:rPr>
          <w:fldChar w:fldCharType="begin"/>
        </w:r>
        <w:r>
          <w:rPr>
            <w:noProof/>
            <w:webHidden/>
          </w:rPr>
          <w:instrText xml:space="preserve"> PAGEREF _Toc66968513 \h </w:instrText>
        </w:r>
        <w:r>
          <w:rPr>
            <w:noProof/>
            <w:webHidden/>
          </w:rPr>
        </w:r>
        <w:r>
          <w:rPr>
            <w:noProof/>
            <w:webHidden/>
          </w:rPr>
          <w:fldChar w:fldCharType="separate"/>
        </w:r>
        <w:r w:rsidR="00014344">
          <w:rPr>
            <w:noProof/>
            <w:webHidden/>
          </w:rPr>
          <w:t>43</w:t>
        </w:r>
        <w:r>
          <w:rPr>
            <w:noProof/>
            <w:webHidden/>
          </w:rPr>
          <w:fldChar w:fldCharType="end"/>
        </w:r>
      </w:hyperlink>
    </w:p>
    <w:p w14:paraId="2008C516"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514" w:history="1">
        <w:r w:rsidRPr="001778C9">
          <w:rPr>
            <w:rStyle w:val="Hyperlink"/>
            <w:snapToGrid w:val="0"/>
          </w:rPr>
          <w:t>3.1</w:t>
        </w:r>
        <w:r w:rsidRPr="001778C9">
          <w:rPr>
            <w:rStyle w:val="Hyperlink"/>
          </w:rPr>
          <w:t xml:space="preserve"> Лабораторная работа 1. Основы Ethernet и конфигурирование VLAN</w:t>
        </w:r>
        <w:r>
          <w:rPr>
            <w:webHidden/>
          </w:rPr>
          <w:tab/>
        </w:r>
        <w:r>
          <w:rPr>
            <w:webHidden/>
          </w:rPr>
          <w:fldChar w:fldCharType="begin"/>
        </w:r>
        <w:r>
          <w:rPr>
            <w:webHidden/>
          </w:rPr>
          <w:instrText xml:space="preserve"> PAGEREF _Toc66968514 \h </w:instrText>
        </w:r>
        <w:r>
          <w:rPr>
            <w:webHidden/>
          </w:rPr>
        </w:r>
        <w:r>
          <w:rPr>
            <w:webHidden/>
          </w:rPr>
          <w:fldChar w:fldCharType="separate"/>
        </w:r>
        <w:r w:rsidR="00014344">
          <w:rPr>
            <w:webHidden/>
          </w:rPr>
          <w:t>43</w:t>
        </w:r>
        <w:r>
          <w:rPr>
            <w:webHidden/>
          </w:rPr>
          <w:fldChar w:fldCharType="end"/>
        </w:r>
      </w:hyperlink>
    </w:p>
    <w:p w14:paraId="0B7D8D79"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15" w:history="1">
        <w:r w:rsidRPr="001778C9">
          <w:rPr>
            <w:rStyle w:val="Hyperlink"/>
            <w:rFonts w:cs="Book Antiqua"/>
            <w:bCs/>
            <w:snapToGrid w:val="0"/>
          </w:rPr>
          <w:t>3.1.1</w:t>
        </w:r>
        <w:r w:rsidRPr="001778C9">
          <w:rPr>
            <w:rStyle w:val="Hyperlink"/>
          </w:rPr>
          <w:t xml:space="preserve"> Общая информация</w:t>
        </w:r>
        <w:r>
          <w:rPr>
            <w:webHidden/>
          </w:rPr>
          <w:tab/>
        </w:r>
        <w:r>
          <w:rPr>
            <w:webHidden/>
          </w:rPr>
          <w:fldChar w:fldCharType="begin"/>
        </w:r>
        <w:r>
          <w:rPr>
            <w:webHidden/>
          </w:rPr>
          <w:instrText xml:space="preserve"> PAGEREF _Toc66968515 \h </w:instrText>
        </w:r>
        <w:r>
          <w:rPr>
            <w:webHidden/>
          </w:rPr>
        </w:r>
        <w:r>
          <w:rPr>
            <w:webHidden/>
          </w:rPr>
          <w:fldChar w:fldCharType="separate"/>
        </w:r>
        <w:r w:rsidR="00014344">
          <w:rPr>
            <w:webHidden/>
          </w:rPr>
          <w:t>43</w:t>
        </w:r>
        <w:r>
          <w:rPr>
            <w:webHidden/>
          </w:rPr>
          <w:fldChar w:fldCharType="end"/>
        </w:r>
      </w:hyperlink>
    </w:p>
    <w:p w14:paraId="6AA92270"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16" w:history="1">
        <w:r w:rsidRPr="001778C9">
          <w:rPr>
            <w:rStyle w:val="Hyperlink"/>
            <w:rFonts w:cs="Book Antiqua"/>
            <w:bCs/>
            <w:noProof/>
          </w:rPr>
          <w:t>3.1.1.1</w:t>
        </w:r>
        <w:r w:rsidRPr="001778C9">
          <w:rPr>
            <w:rStyle w:val="Hyperlink"/>
            <w:noProof/>
          </w:rPr>
          <w:t xml:space="preserve"> О лабораторной работе</w:t>
        </w:r>
        <w:r>
          <w:rPr>
            <w:noProof/>
            <w:webHidden/>
          </w:rPr>
          <w:tab/>
        </w:r>
        <w:r>
          <w:rPr>
            <w:noProof/>
            <w:webHidden/>
          </w:rPr>
          <w:fldChar w:fldCharType="begin"/>
        </w:r>
        <w:r>
          <w:rPr>
            <w:noProof/>
            <w:webHidden/>
          </w:rPr>
          <w:instrText xml:space="preserve"> PAGEREF _Toc66968516 \h </w:instrText>
        </w:r>
        <w:r>
          <w:rPr>
            <w:noProof/>
            <w:webHidden/>
          </w:rPr>
        </w:r>
        <w:r>
          <w:rPr>
            <w:noProof/>
            <w:webHidden/>
          </w:rPr>
          <w:fldChar w:fldCharType="separate"/>
        </w:r>
        <w:r w:rsidR="00014344">
          <w:rPr>
            <w:noProof/>
            <w:webHidden/>
          </w:rPr>
          <w:t>43</w:t>
        </w:r>
        <w:r>
          <w:rPr>
            <w:noProof/>
            <w:webHidden/>
          </w:rPr>
          <w:fldChar w:fldCharType="end"/>
        </w:r>
      </w:hyperlink>
    </w:p>
    <w:p w14:paraId="759B0777"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17" w:history="1">
        <w:r w:rsidRPr="001778C9">
          <w:rPr>
            <w:rStyle w:val="Hyperlink"/>
            <w:rFonts w:cs="Book Antiqua"/>
            <w:bCs/>
            <w:noProof/>
          </w:rPr>
          <w:t>3.1.1.2</w:t>
        </w:r>
        <w:r w:rsidRPr="001778C9">
          <w:rPr>
            <w:rStyle w:val="Hyperlink"/>
            <w:noProof/>
          </w:rPr>
          <w:t xml:space="preserve"> Цели</w:t>
        </w:r>
        <w:r>
          <w:rPr>
            <w:noProof/>
            <w:webHidden/>
          </w:rPr>
          <w:tab/>
        </w:r>
        <w:r>
          <w:rPr>
            <w:noProof/>
            <w:webHidden/>
          </w:rPr>
          <w:fldChar w:fldCharType="begin"/>
        </w:r>
        <w:r>
          <w:rPr>
            <w:noProof/>
            <w:webHidden/>
          </w:rPr>
          <w:instrText xml:space="preserve"> PAGEREF _Toc66968517 \h </w:instrText>
        </w:r>
        <w:r>
          <w:rPr>
            <w:noProof/>
            <w:webHidden/>
          </w:rPr>
        </w:r>
        <w:r>
          <w:rPr>
            <w:noProof/>
            <w:webHidden/>
          </w:rPr>
          <w:fldChar w:fldCharType="separate"/>
        </w:r>
        <w:r w:rsidR="00014344">
          <w:rPr>
            <w:noProof/>
            <w:webHidden/>
          </w:rPr>
          <w:t>43</w:t>
        </w:r>
        <w:r>
          <w:rPr>
            <w:noProof/>
            <w:webHidden/>
          </w:rPr>
          <w:fldChar w:fldCharType="end"/>
        </w:r>
      </w:hyperlink>
    </w:p>
    <w:p w14:paraId="577A45D5"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18" w:history="1">
        <w:r w:rsidRPr="001778C9">
          <w:rPr>
            <w:rStyle w:val="Hyperlink"/>
            <w:rFonts w:cs="Book Antiqua"/>
            <w:bCs/>
            <w:noProof/>
          </w:rPr>
          <w:t>3.1.1.3</w:t>
        </w:r>
        <w:r w:rsidRPr="001778C9">
          <w:rPr>
            <w:rStyle w:val="Hyperlink"/>
            <w:noProof/>
          </w:rPr>
          <w:t xml:space="preserve"> Топология сети</w:t>
        </w:r>
        <w:r>
          <w:rPr>
            <w:noProof/>
            <w:webHidden/>
          </w:rPr>
          <w:tab/>
        </w:r>
        <w:r>
          <w:rPr>
            <w:noProof/>
            <w:webHidden/>
          </w:rPr>
          <w:fldChar w:fldCharType="begin"/>
        </w:r>
        <w:r>
          <w:rPr>
            <w:noProof/>
            <w:webHidden/>
          </w:rPr>
          <w:instrText xml:space="preserve"> PAGEREF _Toc66968518 \h </w:instrText>
        </w:r>
        <w:r>
          <w:rPr>
            <w:noProof/>
            <w:webHidden/>
          </w:rPr>
        </w:r>
        <w:r>
          <w:rPr>
            <w:noProof/>
            <w:webHidden/>
          </w:rPr>
          <w:fldChar w:fldCharType="separate"/>
        </w:r>
        <w:r w:rsidR="00014344">
          <w:rPr>
            <w:noProof/>
            <w:webHidden/>
          </w:rPr>
          <w:t>44</w:t>
        </w:r>
        <w:r>
          <w:rPr>
            <w:noProof/>
            <w:webHidden/>
          </w:rPr>
          <w:fldChar w:fldCharType="end"/>
        </w:r>
      </w:hyperlink>
    </w:p>
    <w:p w14:paraId="08D5E1E9"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19" w:history="1">
        <w:r w:rsidRPr="001778C9">
          <w:rPr>
            <w:rStyle w:val="Hyperlink"/>
            <w:rFonts w:cs="Book Antiqua"/>
            <w:bCs/>
            <w:snapToGrid w:val="0"/>
          </w:rPr>
          <w:t>3.1.2</w:t>
        </w:r>
        <w:r w:rsidRPr="001778C9">
          <w:rPr>
            <w:rStyle w:val="Hyperlink"/>
          </w:rPr>
          <w:t xml:space="preserve"> Лабораторная работа</w:t>
        </w:r>
        <w:r>
          <w:rPr>
            <w:webHidden/>
          </w:rPr>
          <w:tab/>
        </w:r>
        <w:r>
          <w:rPr>
            <w:webHidden/>
          </w:rPr>
          <w:fldChar w:fldCharType="begin"/>
        </w:r>
        <w:r>
          <w:rPr>
            <w:webHidden/>
          </w:rPr>
          <w:instrText xml:space="preserve"> PAGEREF _Toc66968519 \h </w:instrText>
        </w:r>
        <w:r>
          <w:rPr>
            <w:webHidden/>
          </w:rPr>
        </w:r>
        <w:r>
          <w:rPr>
            <w:webHidden/>
          </w:rPr>
          <w:fldChar w:fldCharType="separate"/>
        </w:r>
        <w:r w:rsidR="00014344">
          <w:rPr>
            <w:webHidden/>
          </w:rPr>
          <w:t>44</w:t>
        </w:r>
        <w:r>
          <w:rPr>
            <w:webHidden/>
          </w:rPr>
          <w:fldChar w:fldCharType="end"/>
        </w:r>
      </w:hyperlink>
    </w:p>
    <w:p w14:paraId="10485FD8"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20" w:history="1">
        <w:r w:rsidRPr="001778C9">
          <w:rPr>
            <w:rStyle w:val="Hyperlink"/>
            <w:rFonts w:cs="Book Antiqua"/>
            <w:bCs/>
            <w:noProof/>
          </w:rPr>
          <w:t>3.1.2.1</w:t>
        </w:r>
        <w:r w:rsidRPr="001778C9">
          <w:rPr>
            <w:rStyle w:val="Hyperlink"/>
            <w:noProof/>
          </w:rPr>
          <w:t xml:space="preserve"> План работы</w:t>
        </w:r>
        <w:r>
          <w:rPr>
            <w:noProof/>
            <w:webHidden/>
          </w:rPr>
          <w:tab/>
        </w:r>
        <w:r>
          <w:rPr>
            <w:noProof/>
            <w:webHidden/>
          </w:rPr>
          <w:fldChar w:fldCharType="begin"/>
        </w:r>
        <w:r>
          <w:rPr>
            <w:noProof/>
            <w:webHidden/>
          </w:rPr>
          <w:instrText xml:space="preserve"> PAGEREF _Toc66968520 \h </w:instrText>
        </w:r>
        <w:r>
          <w:rPr>
            <w:noProof/>
            <w:webHidden/>
          </w:rPr>
        </w:r>
        <w:r>
          <w:rPr>
            <w:noProof/>
            <w:webHidden/>
          </w:rPr>
          <w:fldChar w:fldCharType="separate"/>
        </w:r>
        <w:r w:rsidR="00014344">
          <w:rPr>
            <w:noProof/>
            <w:webHidden/>
          </w:rPr>
          <w:t>44</w:t>
        </w:r>
        <w:r>
          <w:rPr>
            <w:noProof/>
            <w:webHidden/>
          </w:rPr>
          <w:fldChar w:fldCharType="end"/>
        </w:r>
      </w:hyperlink>
    </w:p>
    <w:p w14:paraId="43919DC9"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21" w:history="1">
        <w:r w:rsidRPr="001778C9">
          <w:rPr>
            <w:rStyle w:val="Hyperlink"/>
            <w:rFonts w:cs="Book Antiqua"/>
            <w:bCs/>
            <w:noProof/>
          </w:rPr>
          <w:t>3.1.2.2</w:t>
        </w:r>
        <w:r w:rsidRPr="001778C9">
          <w:rPr>
            <w:rStyle w:val="Hyperlink"/>
            <w:noProof/>
          </w:rPr>
          <w:t xml:space="preserve"> Процедура конфигурирования</w:t>
        </w:r>
        <w:r>
          <w:rPr>
            <w:noProof/>
            <w:webHidden/>
          </w:rPr>
          <w:tab/>
        </w:r>
        <w:r>
          <w:rPr>
            <w:noProof/>
            <w:webHidden/>
          </w:rPr>
          <w:fldChar w:fldCharType="begin"/>
        </w:r>
        <w:r>
          <w:rPr>
            <w:noProof/>
            <w:webHidden/>
          </w:rPr>
          <w:instrText xml:space="preserve"> PAGEREF _Toc66968521 \h </w:instrText>
        </w:r>
        <w:r>
          <w:rPr>
            <w:noProof/>
            <w:webHidden/>
          </w:rPr>
        </w:r>
        <w:r>
          <w:rPr>
            <w:noProof/>
            <w:webHidden/>
          </w:rPr>
          <w:fldChar w:fldCharType="separate"/>
        </w:r>
        <w:r w:rsidR="00014344">
          <w:rPr>
            <w:noProof/>
            <w:webHidden/>
          </w:rPr>
          <w:t>44</w:t>
        </w:r>
        <w:r>
          <w:rPr>
            <w:noProof/>
            <w:webHidden/>
          </w:rPr>
          <w:fldChar w:fldCharType="end"/>
        </w:r>
      </w:hyperlink>
    </w:p>
    <w:p w14:paraId="445F0A53"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22" w:history="1">
        <w:r w:rsidRPr="001778C9">
          <w:rPr>
            <w:rStyle w:val="Hyperlink"/>
            <w:rFonts w:cs="Book Antiqua"/>
            <w:bCs/>
            <w:snapToGrid w:val="0"/>
          </w:rPr>
          <w:t>3.1.3</w:t>
        </w:r>
        <w:r w:rsidRPr="001778C9">
          <w:rPr>
            <w:rStyle w:val="Hyperlink"/>
          </w:rPr>
          <w:t xml:space="preserve"> Проверка</w:t>
        </w:r>
        <w:r>
          <w:rPr>
            <w:webHidden/>
          </w:rPr>
          <w:tab/>
        </w:r>
        <w:r>
          <w:rPr>
            <w:webHidden/>
          </w:rPr>
          <w:fldChar w:fldCharType="begin"/>
        </w:r>
        <w:r>
          <w:rPr>
            <w:webHidden/>
          </w:rPr>
          <w:instrText xml:space="preserve"> PAGEREF _Toc66968522 \h </w:instrText>
        </w:r>
        <w:r>
          <w:rPr>
            <w:webHidden/>
          </w:rPr>
        </w:r>
        <w:r>
          <w:rPr>
            <w:webHidden/>
          </w:rPr>
          <w:fldChar w:fldCharType="separate"/>
        </w:r>
        <w:r w:rsidR="00014344">
          <w:rPr>
            <w:webHidden/>
          </w:rPr>
          <w:t>50</w:t>
        </w:r>
        <w:r>
          <w:rPr>
            <w:webHidden/>
          </w:rPr>
          <w:fldChar w:fldCharType="end"/>
        </w:r>
      </w:hyperlink>
    </w:p>
    <w:p w14:paraId="0D1BF7FC"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23" w:history="1">
        <w:r w:rsidRPr="001778C9">
          <w:rPr>
            <w:rStyle w:val="Hyperlink"/>
            <w:rFonts w:cs="Book Antiqua"/>
            <w:bCs/>
            <w:snapToGrid w:val="0"/>
          </w:rPr>
          <w:t>3.1.4</w:t>
        </w:r>
        <w:r w:rsidRPr="001778C9">
          <w:rPr>
            <w:rStyle w:val="Hyperlink"/>
          </w:rPr>
          <w:t xml:space="preserve"> Справочные конфигурации</w:t>
        </w:r>
        <w:r>
          <w:rPr>
            <w:webHidden/>
          </w:rPr>
          <w:tab/>
        </w:r>
        <w:r>
          <w:rPr>
            <w:webHidden/>
          </w:rPr>
          <w:fldChar w:fldCharType="begin"/>
        </w:r>
        <w:r>
          <w:rPr>
            <w:webHidden/>
          </w:rPr>
          <w:instrText xml:space="preserve"> PAGEREF _Toc66968523 \h </w:instrText>
        </w:r>
        <w:r>
          <w:rPr>
            <w:webHidden/>
          </w:rPr>
        </w:r>
        <w:r>
          <w:rPr>
            <w:webHidden/>
          </w:rPr>
          <w:fldChar w:fldCharType="separate"/>
        </w:r>
        <w:r w:rsidR="00014344">
          <w:rPr>
            <w:webHidden/>
          </w:rPr>
          <w:t>50</w:t>
        </w:r>
        <w:r>
          <w:rPr>
            <w:webHidden/>
          </w:rPr>
          <w:fldChar w:fldCharType="end"/>
        </w:r>
      </w:hyperlink>
    </w:p>
    <w:p w14:paraId="05052C42"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24" w:history="1">
        <w:r w:rsidRPr="001778C9">
          <w:rPr>
            <w:rStyle w:val="Hyperlink"/>
            <w:rFonts w:cs="Book Antiqua"/>
            <w:bCs/>
            <w:snapToGrid w:val="0"/>
          </w:rPr>
          <w:t>3.1.5</w:t>
        </w:r>
        <w:r w:rsidRPr="001778C9">
          <w:rPr>
            <w:rStyle w:val="Hyperlink"/>
          </w:rPr>
          <w:t xml:space="preserve"> Вопросы</w:t>
        </w:r>
        <w:r>
          <w:rPr>
            <w:webHidden/>
          </w:rPr>
          <w:tab/>
        </w:r>
        <w:r>
          <w:rPr>
            <w:webHidden/>
          </w:rPr>
          <w:fldChar w:fldCharType="begin"/>
        </w:r>
        <w:r>
          <w:rPr>
            <w:webHidden/>
          </w:rPr>
          <w:instrText xml:space="preserve"> PAGEREF _Toc66968524 \h </w:instrText>
        </w:r>
        <w:r>
          <w:rPr>
            <w:webHidden/>
          </w:rPr>
        </w:r>
        <w:r>
          <w:rPr>
            <w:webHidden/>
          </w:rPr>
          <w:fldChar w:fldCharType="separate"/>
        </w:r>
        <w:r w:rsidR="00014344">
          <w:rPr>
            <w:webHidden/>
          </w:rPr>
          <w:t>51</w:t>
        </w:r>
        <w:r>
          <w:rPr>
            <w:webHidden/>
          </w:rPr>
          <w:fldChar w:fldCharType="end"/>
        </w:r>
      </w:hyperlink>
    </w:p>
    <w:p w14:paraId="327F8BD0"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525" w:history="1">
        <w:r w:rsidRPr="001778C9">
          <w:rPr>
            <w:rStyle w:val="Hyperlink"/>
            <w:snapToGrid w:val="0"/>
          </w:rPr>
          <w:t>3.2</w:t>
        </w:r>
        <w:r w:rsidRPr="001778C9">
          <w:rPr>
            <w:rStyle w:val="Hyperlink"/>
          </w:rPr>
          <w:t xml:space="preserve"> Лабораторная работа 2. Протокол связующего дерева (STP)</w:t>
        </w:r>
        <w:r>
          <w:rPr>
            <w:webHidden/>
          </w:rPr>
          <w:tab/>
        </w:r>
        <w:r>
          <w:rPr>
            <w:webHidden/>
          </w:rPr>
          <w:fldChar w:fldCharType="begin"/>
        </w:r>
        <w:r>
          <w:rPr>
            <w:webHidden/>
          </w:rPr>
          <w:instrText xml:space="preserve"> PAGEREF _Toc66968525 \h </w:instrText>
        </w:r>
        <w:r>
          <w:rPr>
            <w:webHidden/>
          </w:rPr>
        </w:r>
        <w:r>
          <w:rPr>
            <w:webHidden/>
          </w:rPr>
          <w:fldChar w:fldCharType="separate"/>
        </w:r>
        <w:r w:rsidR="00014344">
          <w:rPr>
            <w:webHidden/>
          </w:rPr>
          <w:t>53</w:t>
        </w:r>
        <w:r>
          <w:rPr>
            <w:webHidden/>
          </w:rPr>
          <w:fldChar w:fldCharType="end"/>
        </w:r>
      </w:hyperlink>
    </w:p>
    <w:p w14:paraId="62236800"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26" w:history="1">
        <w:r w:rsidRPr="001778C9">
          <w:rPr>
            <w:rStyle w:val="Hyperlink"/>
            <w:rFonts w:cs="Book Antiqua"/>
            <w:bCs/>
            <w:snapToGrid w:val="0"/>
          </w:rPr>
          <w:t>3.2.1</w:t>
        </w:r>
        <w:r w:rsidRPr="001778C9">
          <w:rPr>
            <w:rStyle w:val="Hyperlink"/>
          </w:rPr>
          <w:t xml:space="preserve"> Общая информация</w:t>
        </w:r>
        <w:r>
          <w:rPr>
            <w:webHidden/>
          </w:rPr>
          <w:tab/>
        </w:r>
        <w:r>
          <w:rPr>
            <w:webHidden/>
          </w:rPr>
          <w:fldChar w:fldCharType="begin"/>
        </w:r>
        <w:r>
          <w:rPr>
            <w:webHidden/>
          </w:rPr>
          <w:instrText xml:space="preserve"> PAGEREF _Toc66968526 \h </w:instrText>
        </w:r>
        <w:r>
          <w:rPr>
            <w:webHidden/>
          </w:rPr>
        </w:r>
        <w:r>
          <w:rPr>
            <w:webHidden/>
          </w:rPr>
          <w:fldChar w:fldCharType="separate"/>
        </w:r>
        <w:r w:rsidR="00014344">
          <w:rPr>
            <w:webHidden/>
          </w:rPr>
          <w:t>53</w:t>
        </w:r>
        <w:r>
          <w:rPr>
            <w:webHidden/>
          </w:rPr>
          <w:fldChar w:fldCharType="end"/>
        </w:r>
      </w:hyperlink>
    </w:p>
    <w:p w14:paraId="0359C61C"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27" w:history="1">
        <w:r w:rsidRPr="001778C9">
          <w:rPr>
            <w:rStyle w:val="Hyperlink"/>
            <w:rFonts w:cs="Book Antiqua"/>
            <w:bCs/>
            <w:noProof/>
          </w:rPr>
          <w:t>3.2.1.1</w:t>
        </w:r>
        <w:r w:rsidRPr="001778C9">
          <w:rPr>
            <w:rStyle w:val="Hyperlink"/>
            <w:noProof/>
          </w:rPr>
          <w:t xml:space="preserve"> О лабораторной работе</w:t>
        </w:r>
        <w:r>
          <w:rPr>
            <w:noProof/>
            <w:webHidden/>
          </w:rPr>
          <w:tab/>
        </w:r>
        <w:r>
          <w:rPr>
            <w:noProof/>
            <w:webHidden/>
          </w:rPr>
          <w:fldChar w:fldCharType="begin"/>
        </w:r>
        <w:r>
          <w:rPr>
            <w:noProof/>
            <w:webHidden/>
          </w:rPr>
          <w:instrText xml:space="preserve"> PAGEREF _Toc66968527 \h </w:instrText>
        </w:r>
        <w:r>
          <w:rPr>
            <w:noProof/>
            <w:webHidden/>
          </w:rPr>
        </w:r>
        <w:r>
          <w:rPr>
            <w:noProof/>
            <w:webHidden/>
          </w:rPr>
          <w:fldChar w:fldCharType="separate"/>
        </w:r>
        <w:r w:rsidR="00014344">
          <w:rPr>
            <w:noProof/>
            <w:webHidden/>
          </w:rPr>
          <w:t>53</w:t>
        </w:r>
        <w:r>
          <w:rPr>
            <w:noProof/>
            <w:webHidden/>
          </w:rPr>
          <w:fldChar w:fldCharType="end"/>
        </w:r>
      </w:hyperlink>
    </w:p>
    <w:p w14:paraId="2611C82F"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28" w:history="1">
        <w:r w:rsidRPr="001778C9">
          <w:rPr>
            <w:rStyle w:val="Hyperlink"/>
            <w:rFonts w:cs="Book Antiqua"/>
            <w:bCs/>
            <w:noProof/>
          </w:rPr>
          <w:t>3.2.1.2</w:t>
        </w:r>
        <w:r w:rsidRPr="001778C9">
          <w:rPr>
            <w:rStyle w:val="Hyperlink"/>
            <w:noProof/>
          </w:rPr>
          <w:t xml:space="preserve"> Цели</w:t>
        </w:r>
        <w:r>
          <w:rPr>
            <w:noProof/>
            <w:webHidden/>
          </w:rPr>
          <w:tab/>
        </w:r>
        <w:r>
          <w:rPr>
            <w:noProof/>
            <w:webHidden/>
          </w:rPr>
          <w:fldChar w:fldCharType="begin"/>
        </w:r>
        <w:r>
          <w:rPr>
            <w:noProof/>
            <w:webHidden/>
          </w:rPr>
          <w:instrText xml:space="preserve"> PAGEREF _Toc66968528 \h </w:instrText>
        </w:r>
        <w:r>
          <w:rPr>
            <w:noProof/>
            <w:webHidden/>
          </w:rPr>
        </w:r>
        <w:r>
          <w:rPr>
            <w:noProof/>
            <w:webHidden/>
          </w:rPr>
          <w:fldChar w:fldCharType="separate"/>
        </w:r>
        <w:r w:rsidR="00014344">
          <w:rPr>
            <w:noProof/>
            <w:webHidden/>
          </w:rPr>
          <w:t>53</w:t>
        </w:r>
        <w:r>
          <w:rPr>
            <w:noProof/>
            <w:webHidden/>
          </w:rPr>
          <w:fldChar w:fldCharType="end"/>
        </w:r>
      </w:hyperlink>
    </w:p>
    <w:p w14:paraId="13398CC4"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29" w:history="1">
        <w:r w:rsidRPr="001778C9">
          <w:rPr>
            <w:rStyle w:val="Hyperlink"/>
            <w:rFonts w:cs="Book Antiqua"/>
            <w:bCs/>
            <w:noProof/>
          </w:rPr>
          <w:t>3.2.1.3</w:t>
        </w:r>
        <w:r w:rsidRPr="001778C9">
          <w:rPr>
            <w:rStyle w:val="Hyperlink"/>
            <w:rFonts w:ascii="Calibri" w:hAnsi="Calibri"/>
            <w:noProof/>
          </w:rPr>
          <w:t xml:space="preserve"> Топология сети</w:t>
        </w:r>
        <w:r>
          <w:rPr>
            <w:noProof/>
            <w:webHidden/>
          </w:rPr>
          <w:tab/>
        </w:r>
        <w:r>
          <w:rPr>
            <w:noProof/>
            <w:webHidden/>
          </w:rPr>
          <w:fldChar w:fldCharType="begin"/>
        </w:r>
        <w:r>
          <w:rPr>
            <w:noProof/>
            <w:webHidden/>
          </w:rPr>
          <w:instrText xml:space="preserve"> PAGEREF _Toc66968529 \h </w:instrText>
        </w:r>
        <w:r>
          <w:rPr>
            <w:noProof/>
            <w:webHidden/>
          </w:rPr>
        </w:r>
        <w:r>
          <w:rPr>
            <w:noProof/>
            <w:webHidden/>
          </w:rPr>
          <w:fldChar w:fldCharType="separate"/>
        </w:r>
        <w:r w:rsidR="00014344">
          <w:rPr>
            <w:noProof/>
            <w:webHidden/>
          </w:rPr>
          <w:t>53</w:t>
        </w:r>
        <w:r>
          <w:rPr>
            <w:noProof/>
            <w:webHidden/>
          </w:rPr>
          <w:fldChar w:fldCharType="end"/>
        </w:r>
      </w:hyperlink>
    </w:p>
    <w:p w14:paraId="21D9FEF1"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30" w:history="1">
        <w:r w:rsidRPr="001778C9">
          <w:rPr>
            <w:rStyle w:val="Hyperlink"/>
            <w:rFonts w:cs="Book Antiqua"/>
            <w:bCs/>
            <w:snapToGrid w:val="0"/>
          </w:rPr>
          <w:t>3.2.2</w:t>
        </w:r>
        <w:r w:rsidRPr="001778C9">
          <w:rPr>
            <w:rStyle w:val="Hyperlink"/>
          </w:rPr>
          <w:t xml:space="preserve"> Лабораторная работа</w:t>
        </w:r>
        <w:r>
          <w:rPr>
            <w:webHidden/>
          </w:rPr>
          <w:tab/>
        </w:r>
        <w:r>
          <w:rPr>
            <w:webHidden/>
          </w:rPr>
          <w:fldChar w:fldCharType="begin"/>
        </w:r>
        <w:r>
          <w:rPr>
            <w:webHidden/>
          </w:rPr>
          <w:instrText xml:space="preserve"> PAGEREF _Toc66968530 \h </w:instrText>
        </w:r>
        <w:r>
          <w:rPr>
            <w:webHidden/>
          </w:rPr>
        </w:r>
        <w:r>
          <w:rPr>
            <w:webHidden/>
          </w:rPr>
          <w:fldChar w:fldCharType="separate"/>
        </w:r>
        <w:r w:rsidR="00014344">
          <w:rPr>
            <w:webHidden/>
          </w:rPr>
          <w:t>54</w:t>
        </w:r>
        <w:r>
          <w:rPr>
            <w:webHidden/>
          </w:rPr>
          <w:fldChar w:fldCharType="end"/>
        </w:r>
      </w:hyperlink>
    </w:p>
    <w:p w14:paraId="43161ED2"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31" w:history="1">
        <w:r w:rsidRPr="001778C9">
          <w:rPr>
            <w:rStyle w:val="Hyperlink"/>
            <w:rFonts w:cs="Book Antiqua"/>
            <w:bCs/>
            <w:noProof/>
          </w:rPr>
          <w:t>3.2.2.1</w:t>
        </w:r>
        <w:r w:rsidRPr="001778C9">
          <w:rPr>
            <w:rStyle w:val="Hyperlink"/>
            <w:noProof/>
          </w:rPr>
          <w:t xml:space="preserve"> План работы</w:t>
        </w:r>
        <w:r>
          <w:rPr>
            <w:noProof/>
            <w:webHidden/>
          </w:rPr>
          <w:tab/>
        </w:r>
        <w:r>
          <w:rPr>
            <w:noProof/>
            <w:webHidden/>
          </w:rPr>
          <w:fldChar w:fldCharType="begin"/>
        </w:r>
        <w:r>
          <w:rPr>
            <w:noProof/>
            <w:webHidden/>
          </w:rPr>
          <w:instrText xml:space="preserve"> PAGEREF _Toc66968531 \h </w:instrText>
        </w:r>
        <w:r>
          <w:rPr>
            <w:noProof/>
            <w:webHidden/>
          </w:rPr>
        </w:r>
        <w:r>
          <w:rPr>
            <w:noProof/>
            <w:webHidden/>
          </w:rPr>
          <w:fldChar w:fldCharType="separate"/>
        </w:r>
        <w:r w:rsidR="00014344">
          <w:rPr>
            <w:noProof/>
            <w:webHidden/>
          </w:rPr>
          <w:t>54</w:t>
        </w:r>
        <w:r>
          <w:rPr>
            <w:noProof/>
            <w:webHidden/>
          </w:rPr>
          <w:fldChar w:fldCharType="end"/>
        </w:r>
      </w:hyperlink>
    </w:p>
    <w:p w14:paraId="42A92BC4"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32" w:history="1">
        <w:r w:rsidRPr="001778C9">
          <w:rPr>
            <w:rStyle w:val="Hyperlink"/>
            <w:rFonts w:cs="Book Antiqua"/>
            <w:bCs/>
            <w:noProof/>
          </w:rPr>
          <w:t>3.2.2.2</w:t>
        </w:r>
        <w:r w:rsidRPr="001778C9">
          <w:rPr>
            <w:rStyle w:val="Hyperlink"/>
            <w:noProof/>
          </w:rPr>
          <w:t xml:space="preserve"> Процедура конфигурирования</w:t>
        </w:r>
        <w:r>
          <w:rPr>
            <w:noProof/>
            <w:webHidden/>
          </w:rPr>
          <w:tab/>
        </w:r>
        <w:r>
          <w:rPr>
            <w:noProof/>
            <w:webHidden/>
          </w:rPr>
          <w:fldChar w:fldCharType="begin"/>
        </w:r>
        <w:r>
          <w:rPr>
            <w:noProof/>
            <w:webHidden/>
          </w:rPr>
          <w:instrText xml:space="preserve"> PAGEREF _Toc66968532 \h </w:instrText>
        </w:r>
        <w:r>
          <w:rPr>
            <w:noProof/>
            <w:webHidden/>
          </w:rPr>
        </w:r>
        <w:r>
          <w:rPr>
            <w:noProof/>
            <w:webHidden/>
          </w:rPr>
          <w:fldChar w:fldCharType="separate"/>
        </w:r>
        <w:r w:rsidR="00014344">
          <w:rPr>
            <w:noProof/>
            <w:webHidden/>
          </w:rPr>
          <w:t>54</w:t>
        </w:r>
        <w:r>
          <w:rPr>
            <w:noProof/>
            <w:webHidden/>
          </w:rPr>
          <w:fldChar w:fldCharType="end"/>
        </w:r>
      </w:hyperlink>
    </w:p>
    <w:p w14:paraId="6F00D0FF"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33" w:history="1">
        <w:r w:rsidRPr="001778C9">
          <w:rPr>
            <w:rStyle w:val="Hyperlink"/>
            <w:rFonts w:cs="Book Antiqua"/>
            <w:bCs/>
            <w:snapToGrid w:val="0"/>
          </w:rPr>
          <w:t>3.2.3</w:t>
        </w:r>
        <w:r w:rsidRPr="001778C9">
          <w:rPr>
            <w:rStyle w:val="Hyperlink"/>
          </w:rPr>
          <w:t xml:space="preserve"> Проверка</w:t>
        </w:r>
        <w:r>
          <w:rPr>
            <w:webHidden/>
          </w:rPr>
          <w:tab/>
        </w:r>
        <w:r>
          <w:rPr>
            <w:webHidden/>
          </w:rPr>
          <w:fldChar w:fldCharType="begin"/>
        </w:r>
        <w:r>
          <w:rPr>
            <w:webHidden/>
          </w:rPr>
          <w:instrText xml:space="preserve"> PAGEREF _Toc66968533 \h </w:instrText>
        </w:r>
        <w:r>
          <w:rPr>
            <w:webHidden/>
          </w:rPr>
        </w:r>
        <w:r>
          <w:rPr>
            <w:webHidden/>
          </w:rPr>
          <w:fldChar w:fldCharType="separate"/>
        </w:r>
        <w:r w:rsidR="00014344">
          <w:rPr>
            <w:webHidden/>
          </w:rPr>
          <w:t>61</w:t>
        </w:r>
        <w:r>
          <w:rPr>
            <w:webHidden/>
          </w:rPr>
          <w:fldChar w:fldCharType="end"/>
        </w:r>
      </w:hyperlink>
    </w:p>
    <w:p w14:paraId="0D5EBBD4"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34" w:history="1">
        <w:r w:rsidRPr="001778C9">
          <w:rPr>
            <w:rStyle w:val="Hyperlink"/>
            <w:rFonts w:cs="Book Antiqua"/>
            <w:bCs/>
            <w:snapToGrid w:val="0"/>
          </w:rPr>
          <w:t>3.2.4</w:t>
        </w:r>
        <w:r w:rsidRPr="001778C9">
          <w:rPr>
            <w:rStyle w:val="Hyperlink"/>
          </w:rPr>
          <w:t xml:space="preserve"> Справочные конфигурации</w:t>
        </w:r>
        <w:r>
          <w:rPr>
            <w:webHidden/>
          </w:rPr>
          <w:tab/>
        </w:r>
        <w:r>
          <w:rPr>
            <w:webHidden/>
          </w:rPr>
          <w:fldChar w:fldCharType="begin"/>
        </w:r>
        <w:r>
          <w:rPr>
            <w:webHidden/>
          </w:rPr>
          <w:instrText xml:space="preserve"> PAGEREF _Toc66968534 \h </w:instrText>
        </w:r>
        <w:r>
          <w:rPr>
            <w:webHidden/>
          </w:rPr>
        </w:r>
        <w:r>
          <w:rPr>
            <w:webHidden/>
          </w:rPr>
          <w:fldChar w:fldCharType="separate"/>
        </w:r>
        <w:r w:rsidR="00014344">
          <w:rPr>
            <w:webHidden/>
          </w:rPr>
          <w:t>62</w:t>
        </w:r>
        <w:r>
          <w:rPr>
            <w:webHidden/>
          </w:rPr>
          <w:fldChar w:fldCharType="end"/>
        </w:r>
      </w:hyperlink>
    </w:p>
    <w:p w14:paraId="06586ACB"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35" w:history="1">
        <w:r w:rsidRPr="001778C9">
          <w:rPr>
            <w:rStyle w:val="Hyperlink"/>
            <w:rFonts w:cs="Book Antiqua"/>
            <w:bCs/>
            <w:snapToGrid w:val="0"/>
          </w:rPr>
          <w:t>3.2.5</w:t>
        </w:r>
        <w:r w:rsidRPr="001778C9">
          <w:rPr>
            <w:rStyle w:val="Hyperlink"/>
          </w:rPr>
          <w:t xml:space="preserve"> Вопросы</w:t>
        </w:r>
        <w:r>
          <w:rPr>
            <w:webHidden/>
          </w:rPr>
          <w:tab/>
        </w:r>
        <w:r>
          <w:rPr>
            <w:webHidden/>
          </w:rPr>
          <w:fldChar w:fldCharType="begin"/>
        </w:r>
        <w:r>
          <w:rPr>
            <w:webHidden/>
          </w:rPr>
          <w:instrText xml:space="preserve"> PAGEREF _Toc66968535 \h </w:instrText>
        </w:r>
        <w:r>
          <w:rPr>
            <w:webHidden/>
          </w:rPr>
        </w:r>
        <w:r>
          <w:rPr>
            <w:webHidden/>
          </w:rPr>
          <w:fldChar w:fldCharType="separate"/>
        </w:r>
        <w:r w:rsidR="00014344">
          <w:rPr>
            <w:webHidden/>
          </w:rPr>
          <w:t>63</w:t>
        </w:r>
        <w:r>
          <w:rPr>
            <w:webHidden/>
          </w:rPr>
          <w:fldChar w:fldCharType="end"/>
        </w:r>
      </w:hyperlink>
    </w:p>
    <w:p w14:paraId="090598C2"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536" w:history="1">
        <w:r w:rsidRPr="001778C9">
          <w:rPr>
            <w:rStyle w:val="Hyperlink"/>
            <w:snapToGrid w:val="0"/>
          </w:rPr>
          <w:t>3.3</w:t>
        </w:r>
        <w:r w:rsidRPr="001778C9">
          <w:rPr>
            <w:rStyle w:val="Hyperlink"/>
          </w:rPr>
          <w:t xml:space="preserve"> Лабораторная работа 3. Агрегирование каналов Ethernet</w:t>
        </w:r>
        <w:r>
          <w:rPr>
            <w:webHidden/>
          </w:rPr>
          <w:tab/>
        </w:r>
        <w:r>
          <w:rPr>
            <w:webHidden/>
          </w:rPr>
          <w:fldChar w:fldCharType="begin"/>
        </w:r>
        <w:r>
          <w:rPr>
            <w:webHidden/>
          </w:rPr>
          <w:instrText xml:space="preserve"> PAGEREF _Toc66968536 \h </w:instrText>
        </w:r>
        <w:r>
          <w:rPr>
            <w:webHidden/>
          </w:rPr>
        </w:r>
        <w:r>
          <w:rPr>
            <w:webHidden/>
          </w:rPr>
          <w:fldChar w:fldCharType="separate"/>
        </w:r>
        <w:r w:rsidR="00014344">
          <w:rPr>
            <w:webHidden/>
          </w:rPr>
          <w:t>64</w:t>
        </w:r>
        <w:r>
          <w:rPr>
            <w:webHidden/>
          </w:rPr>
          <w:fldChar w:fldCharType="end"/>
        </w:r>
      </w:hyperlink>
    </w:p>
    <w:p w14:paraId="36C207FE"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37" w:history="1">
        <w:r w:rsidRPr="001778C9">
          <w:rPr>
            <w:rStyle w:val="Hyperlink"/>
            <w:rFonts w:cs="Book Antiqua"/>
            <w:bCs/>
            <w:snapToGrid w:val="0"/>
          </w:rPr>
          <w:t>3.3.1</w:t>
        </w:r>
        <w:r w:rsidRPr="001778C9">
          <w:rPr>
            <w:rStyle w:val="Hyperlink"/>
          </w:rPr>
          <w:t xml:space="preserve"> Общая информация</w:t>
        </w:r>
        <w:r>
          <w:rPr>
            <w:webHidden/>
          </w:rPr>
          <w:tab/>
        </w:r>
        <w:r>
          <w:rPr>
            <w:webHidden/>
          </w:rPr>
          <w:fldChar w:fldCharType="begin"/>
        </w:r>
        <w:r>
          <w:rPr>
            <w:webHidden/>
          </w:rPr>
          <w:instrText xml:space="preserve"> PAGEREF _Toc66968537 \h </w:instrText>
        </w:r>
        <w:r>
          <w:rPr>
            <w:webHidden/>
          </w:rPr>
        </w:r>
        <w:r>
          <w:rPr>
            <w:webHidden/>
          </w:rPr>
          <w:fldChar w:fldCharType="separate"/>
        </w:r>
        <w:r w:rsidR="00014344">
          <w:rPr>
            <w:webHidden/>
          </w:rPr>
          <w:t>64</w:t>
        </w:r>
        <w:r>
          <w:rPr>
            <w:webHidden/>
          </w:rPr>
          <w:fldChar w:fldCharType="end"/>
        </w:r>
      </w:hyperlink>
    </w:p>
    <w:p w14:paraId="4CB979FB"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38" w:history="1">
        <w:r w:rsidRPr="001778C9">
          <w:rPr>
            <w:rStyle w:val="Hyperlink"/>
            <w:rFonts w:cs="Book Antiqua"/>
            <w:bCs/>
            <w:noProof/>
          </w:rPr>
          <w:t>3.3.1.1</w:t>
        </w:r>
        <w:r w:rsidRPr="001778C9">
          <w:rPr>
            <w:rStyle w:val="Hyperlink"/>
            <w:rFonts w:ascii="Calibri" w:hAnsi="Calibri"/>
            <w:noProof/>
          </w:rPr>
          <w:t xml:space="preserve"> О лабораторной работе</w:t>
        </w:r>
        <w:r>
          <w:rPr>
            <w:noProof/>
            <w:webHidden/>
          </w:rPr>
          <w:tab/>
        </w:r>
        <w:r>
          <w:rPr>
            <w:noProof/>
            <w:webHidden/>
          </w:rPr>
          <w:fldChar w:fldCharType="begin"/>
        </w:r>
        <w:r>
          <w:rPr>
            <w:noProof/>
            <w:webHidden/>
          </w:rPr>
          <w:instrText xml:space="preserve"> PAGEREF _Toc66968538 \h </w:instrText>
        </w:r>
        <w:r>
          <w:rPr>
            <w:noProof/>
            <w:webHidden/>
          </w:rPr>
        </w:r>
        <w:r>
          <w:rPr>
            <w:noProof/>
            <w:webHidden/>
          </w:rPr>
          <w:fldChar w:fldCharType="separate"/>
        </w:r>
        <w:r w:rsidR="00014344">
          <w:rPr>
            <w:noProof/>
            <w:webHidden/>
          </w:rPr>
          <w:t>64</w:t>
        </w:r>
        <w:r>
          <w:rPr>
            <w:noProof/>
            <w:webHidden/>
          </w:rPr>
          <w:fldChar w:fldCharType="end"/>
        </w:r>
      </w:hyperlink>
    </w:p>
    <w:p w14:paraId="028982CE"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39" w:history="1">
        <w:r w:rsidRPr="001778C9">
          <w:rPr>
            <w:rStyle w:val="Hyperlink"/>
            <w:rFonts w:cs="Book Antiqua"/>
            <w:bCs/>
            <w:noProof/>
          </w:rPr>
          <w:t>3.3.1.2</w:t>
        </w:r>
        <w:r w:rsidRPr="001778C9">
          <w:rPr>
            <w:rStyle w:val="Hyperlink"/>
            <w:noProof/>
          </w:rPr>
          <w:t xml:space="preserve"> Цели</w:t>
        </w:r>
        <w:r>
          <w:rPr>
            <w:noProof/>
            <w:webHidden/>
          </w:rPr>
          <w:tab/>
        </w:r>
        <w:r>
          <w:rPr>
            <w:noProof/>
            <w:webHidden/>
          </w:rPr>
          <w:fldChar w:fldCharType="begin"/>
        </w:r>
        <w:r>
          <w:rPr>
            <w:noProof/>
            <w:webHidden/>
          </w:rPr>
          <w:instrText xml:space="preserve"> PAGEREF _Toc66968539 \h </w:instrText>
        </w:r>
        <w:r>
          <w:rPr>
            <w:noProof/>
            <w:webHidden/>
          </w:rPr>
        </w:r>
        <w:r>
          <w:rPr>
            <w:noProof/>
            <w:webHidden/>
          </w:rPr>
          <w:fldChar w:fldCharType="separate"/>
        </w:r>
        <w:r w:rsidR="00014344">
          <w:rPr>
            <w:noProof/>
            <w:webHidden/>
          </w:rPr>
          <w:t>64</w:t>
        </w:r>
        <w:r>
          <w:rPr>
            <w:noProof/>
            <w:webHidden/>
          </w:rPr>
          <w:fldChar w:fldCharType="end"/>
        </w:r>
      </w:hyperlink>
    </w:p>
    <w:p w14:paraId="706BCC89"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40" w:history="1">
        <w:r w:rsidRPr="001778C9">
          <w:rPr>
            <w:rStyle w:val="Hyperlink"/>
            <w:rFonts w:cs="Book Antiqua"/>
            <w:bCs/>
            <w:noProof/>
          </w:rPr>
          <w:t>3.3.1.3</w:t>
        </w:r>
        <w:r w:rsidRPr="001778C9">
          <w:rPr>
            <w:rStyle w:val="Hyperlink"/>
            <w:noProof/>
          </w:rPr>
          <w:t xml:space="preserve"> Топология сети</w:t>
        </w:r>
        <w:r>
          <w:rPr>
            <w:noProof/>
            <w:webHidden/>
          </w:rPr>
          <w:tab/>
        </w:r>
        <w:r>
          <w:rPr>
            <w:noProof/>
            <w:webHidden/>
          </w:rPr>
          <w:fldChar w:fldCharType="begin"/>
        </w:r>
        <w:r>
          <w:rPr>
            <w:noProof/>
            <w:webHidden/>
          </w:rPr>
          <w:instrText xml:space="preserve"> PAGEREF _Toc66968540 \h </w:instrText>
        </w:r>
        <w:r>
          <w:rPr>
            <w:noProof/>
            <w:webHidden/>
          </w:rPr>
        </w:r>
        <w:r>
          <w:rPr>
            <w:noProof/>
            <w:webHidden/>
          </w:rPr>
          <w:fldChar w:fldCharType="separate"/>
        </w:r>
        <w:r w:rsidR="00014344">
          <w:rPr>
            <w:noProof/>
            <w:webHidden/>
          </w:rPr>
          <w:t>64</w:t>
        </w:r>
        <w:r>
          <w:rPr>
            <w:noProof/>
            <w:webHidden/>
          </w:rPr>
          <w:fldChar w:fldCharType="end"/>
        </w:r>
      </w:hyperlink>
    </w:p>
    <w:p w14:paraId="72928A59"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41" w:history="1">
        <w:r w:rsidRPr="001778C9">
          <w:rPr>
            <w:rStyle w:val="Hyperlink"/>
            <w:rFonts w:cs="Book Antiqua"/>
            <w:bCs/>
            <w:snapToGrid w:val="0"/>
          </w:rPr>
          <w:t>3.3.2</w:t>
        </w:r>
        <w:r w:rsidRPr="001778C9">
          <w:rPr>
            <w:rStyle w:val="Hyperlink"/>
          </w:rPr>
          <w:t xml:space="preserve"> Лабораторная работа</w:t>
        </w:r>
        <w:r>
          <w:rPr>
            <w:webHidden/>
          </w:rPr>
          <w:tab/>
        </w:r>
        <w:r>
          <w:rPr>
            <w:webHidden/>
          </w:rPr>
          <w:fldChar w:fldCharType="begin"/>
        </w:r>
        <w:r>
          <w:rPr>
            <w:webHidden/>
          </w:rPr>
          <w:instrText xml:space="preserve"> PAGEREF _Toc66968541 \h </w:instrText>
        </w:r>
        <w:r>
          <w:rPr>
            <w:webHidden/>
          </w:rPr>
        </w:r>
        <w:r>
          <w:rPr>
            <w:webHidden/>
          </w:rPr>
          <w:fldChar w:fldCharType="separate"/>
        </w:r>
        <w:r w:rsidR="00014344">
          <w:rPr>
            <w:webHidden/>
          </w:rPr>
          <w:t>65</w:t>
        </w:r>
        <w:r>
          <w:rPr>
            <w:webHidden/>
          </w:rPr>
          <w:fldChar w:fldCharType="end"/>
        </w:r>
      </w:hyperlink>
    </w:p>
    <w:p w14:paraId="7AD25C5C"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42" w:history="1">
        <w:r w:rsidRPr="001778C9">
          <w:rPr>
            <w:rStyle w:val="Hyperlink"/>
            <w:rFonts w:cs="Book Antiqua"/>
            <w:bCs/>
            <w:noProof/>
          </w:rPr>
          <w:t>3.3.2.1</w:t>
        </w:r>
        <w:r w:rsidRPr="001778C9">
          <w:rPr>
            <w:rStyle w:val="Hyperlink"/>
            <w:noProof/>
          </w:rPr>
          <w:t xml:space="preserve"> План работы</w:t>
        </w:r>
        <w:r>
          <w:rPr>
            <w:noProof/>
            <w:webHidden/>
          </w:rPr>
          <w:tab/>
        </w:r>
        <w:r>
          <w:rPr>
            <w:noProof/>
            <w:webHidden/>
          </w:rPr>
          <w:fldChar w:fldCharType="begin"/>
        </w:r>
        <w:r>
          <w:rPr>
            <w:noProof/>
            <w:webHidden/>
          </w:rPr>
          <w:instrText xml:space="preserve"> PAGEREF _Toc66968542 \h </w:instrText>
        </w:r>
        <w:r>
          <w:rPr>
            <w:noProof/>
            <w:webHidden/>
          </w:rPr>
        </w:r>
        <w:r>
          <w:rPr>
            <w:noProof/>
            <w:webHidden/>
          </w:rPr>
          <w:fldChar w:fldCharType="separate"/>
        </w:r>
        <w:r w:rsidR="00014344">
          <w:rPr>
            <w:noProof/>
            <w:webHidden/>
          </w:rPr>
          <w:t>65</w:t>
        </w:r>
        <w:r>
          <w:rPr>
            <w:noProof/>
            <w:webHidden/>
          </w:rPr>
          <w:fldChar w:fldCharType="end"/>
        </w:r>
      </w:hyperlink>
    </w:p>
    <w:p w14:paraId="732E2224"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43" w:history="1">
        <w:r w:rsidRPr="001778C9">
          <w:rPr>
            <w:rStyle w:val="Hyperlink"/>
            <w:rFonts w:cs="Book Antiqua"/>
            <w:bCs/>
            <w:noProof/>
          </w:rPr>
          <w:t>3.3.2.2</w:t>
        </w:r>
        <w:r w:rsidRPr="001778C9">
          <w:rPr>
            <w:rStyle w:val="Hyperlink"/>
            <w:noProof/>
          </w:rPr>
          <w:t xml:space="preserve"> Процедура конфигурирования</w:t>
        </w:r>
        <w:r>
          <w:rPr>
            <w:noProof/>
            <w:webHidden/>
          </w:rPr>
          <w:tab/>
        </w:r>
        <w:r>
          <w:rPr>
            <w:noProof/>
            <w:webHidden/>
          </w:rPr>
          <w:fldChar w:fldCharType="begin"/>
        </w:r>
        <w:r>
          <w:rPr>
            <w:noProof/>
            <w:webHidden/>
          </w:rPr>
          <w:instrText xml:space="preserve"> PAGEREF _Toc66968543 \h </w:instrText>
        </w:r>
        <w:r>
          <w:rPr>
            <w:noProof/>
            <w:webHidden/>
          </w:rPr>
        </w:r>
        <w:r>
          <w:rPr>
            <w:noProof/>
            <w:webHidden/>
          </w:rPr>
          <w:fldChar w:fldCharType="separate"/>
        </w:r>
        <w:r w:rsidR="00014344">
          <w:rPr>
            <w:noProof/>
            <w:webHidden/>
          </w:rPr>
          <w:t>65</w:t>
        </w:r>
        <w:r>
          <w:rPr>
            <w:noProof/>
            <w:webHidden/>
          </w:rPr>
          <w:fldChar w:fldCharType="end"/>
        </w:r>
      </w:hyperlink>
    </w:p>
    <w:p w14:paraId="4BE0AE7F"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44" w:history="1">
        <w:r w:rsidRPr="001778C9">
          <w:rPr>
            <w:rStyle w:val="Hyperlink"/>
            <w:rFonts w:cs="Book Antiqua"/>
            <w:bCs/>
            <w:snapToGrid w:val="0"/>
          </w:rPr>
          <w:t>3.3.3</w:t>
        </w:r>
        <w:r w:rsidRPr="001778C9">
          <w:rPr>
            <w:rStyle w:val="Hyperlink"/>
          </w:rPr>
          <w:t xml:space="preserve"> Проверка</w:t>
        </w:r>
        <w:r>
          <w:rPr>
            <w:webHidden/>
          </w:rPr>
          <w:tab/>
        </w:r>
        <w:r>
          <w:rPr>
            <w:webHidden/>
          </w:rPr>
          <w:fldChar w:fldCharType="begin"/>
        </w:r>
        <w:r>
          <w:rPr>
            <w:webHidden/>
          </w:rPr>
          <w:instrText xml:space="preserve"> PAGEREF _Toc66968544 \h </w:instrText>
        </w:r>
        <w:r>
          <w:rPr>
            <w:webHidden/>
          </w:rPr>
        </w:r>
        <w:r>
          <w:rPr>
            <w:webHidden/>
          </w:rPr>
          <w:fldChar w:fldCharType="separate"/>
        </w:r>
        <w:r w:rsidR="00014344">
          <w:rPr>
            <w:webHidden/>
          </w:rPr>
          <w:t>71</w:t>
        </w:r>
        <w:r>
          <w:rPr>
            <w:webHidden/>
          </w:rPr>
          <w:fldChar w:fldCharType="end"/>
        </w:r>
      </w:hyperlink>
    </w:p>
    <w:p w14:paraId="05931BE0"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45" w:history="1">
        <w:r w:rsidRPr="001778C9">
          <w:rPr>
            <w:rStyle w:val="Hyperlink"/>
            <w:rFonts w:cs="Book Antiqua"/>
            <w:bCs/>
            <w:snapToGrid w:val="0"/>
          </w:rPr>
          <w:t>3.3.4</w:t>
        </w:r>
        <w:r w:rsidRPr="001778C9">
          <w:rPr>
            <w:rStyle w:val="Hyperlink"/>
          </w:rPr>
          <w:t xml:space="preserve"> Справочные конфигурации</w:t>
        </w:r>
        <w:r>
          <w:rPr>
            <w:webHidden/>
          </w:rPr>
          <w:tab/>
        </w:r>
        <w:r>
          <w:rPr>
            <w:webHidden/>
          </w:rPr>
          <w:fldChar w:fldCharType="begin"/>
        </w:r>
        <w:r>
          <w:rPr>
            <w:webHidden/>
          </w:rPr>
          <w:instrText xml:space="preserve"> PAGEREF _Toc66968545 \h </w:instrText>
        </w:r>
        <w:r>
          <w:rPr>
            <w:webHidden/>
          </w:rPr>
        </w:r>
        <w:r>
          <w:rPr>
            <w:webHidden/>
          </w:rPr>
          <w:fldChar w:fldCharType="separate"/>
        </w:r>
        <w:r w:rsidR="00014344">
          <w:rPr>
            <w:webHidden/>
          </w:rPr>
          <w:t>71</w:t>
        </w:r>
        <w:r>
          <w:rPr>
            <w:webHidden/>
          </w:rPr>
          <w:fldChar w:fldCharType="end"/>
        </w:r>
      </w:hyperlink>
    </w:p>
    <w:p w14:paraId="77A11CC4"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46" w:history="1">
        <w:r w:rsidRPr="001778C9">
          <w:rPr>
            <w:rStyle w:val="Hyperlink"/>
            <w:rFonts w:cs="Book Antiqua"/>
            <w:bCs/>
            <w:snapToGrid w:val="0"/>
          </w:rPr>
          <w:t>3.3.5</w:t>
        </w:r>
        <w:r w:rsidRPr="001778C9">
          <w:rPr>
            <w:rStyle w:val="Hyperlink"/>
          </w:rPr>
          <w:t xml:space="preserve"> Вопросы</w:t>
        </w:r>
        <w:r>
          <w:rPr>
            <w:webHidden/>
          </w:rPr>
          <w:tab/>
        </w:r>
        <w:r>
          <w:rPr>
            <w:webHidden/>
          </w:rPr>
          <w:fldChar w:fldCharType="begin"/>
        </w:r>
        <w:r>
          <w:rPr>
            <w:webHidden/>
          </w:rPr>
          <w:instrText xml:space="preserve"> PAGEREF _Toc66968546 \h </w:instrText>
        </w:r>
        <w:r>
          <w:rPr>
            <w:webHidden/>
          </w:rPr>
        </w:r>
        <w:r>
          <w:rPr>
            <w:webHidden/>
          </w:rPr>
          <w:fldChar w:fldCharType="separate"/>
        </w:r>
        <w:r w:rsidR="00014344">
          <w:rPr>
            <w:webHidden/>
          </w:rPr>
          <w:t>72</w:t>
        </w:r>
        <w:r>
          <w:rPr>
            <w:webHidden/>
          </w:rPr>
          <w:fldChar w:fldCharType="end"/>
        </w:r>
      </w:hyperlink>
    </w:p>
    <w:p w14:paraId="7AD97479"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547" w:history="1">
        <w:r w:rsidRPr="001778C9">
          <w:rPr>
            <w:rStyle w:val="Hyperlink"/>
            <w:snapToGrid w:val="0"/>
          </w:rPr>
          <w:t>3.4</w:t>
        </w:r>
        <w:r w:rsidRPr="001778C9">
          <w:rPr>
            <w:rStyle w:val="Hyperlink"/>
          </w:rPr>
          <w:t xml:space="preserve"> Лабораторная работа 4. Связь между VLAN</w:t>
        </w:r>
        <w:r>
          <w:rPr>
            <w:webHidden/>
          </w:rPr>
          <w:tab/>
        </w:r>
        <w:r>
          <w:rPr>
            <w:webHidden/>
          </w:rPr>
          <w:fldChar w:fldCharType="begin"/>
        </w:r>
        <w:r>
          <w:rPr>
            <w:webHidden/>
          </w:rPr>
          <w:instrText xml:space="preserve"> PAGEREF _Toc66968547 \h </w:instrText>
        </w:r>
        <w:r>
          <w:rPr>
            <w:webHidden/>
          </w:rPr>
        </w:r>
        <w:r>
          <w:rPr>
            <w:webHidden/>
          </w:rPr>
          <w:fldChar w:fldCharType="separate"/>
        </w:r>
        <w:r w:rsidR="00014344">
          <w:rPr>
            <w:webHidden/>
          </w:rPr>
          <w:t>73</w:t>
        </w:r>
        <w:r>
          <w:rPr>
            <w:webHidden/>
          </w:rPr>
          <w:fldChar w:fldCharType="end"/>
        </w:r>
      </w:hyperlink>
    </w:p>
    <w:p w14:paraId="03564E1B"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48" w:history="1">
        <w:r w:rsidRPr="001778C9">
          <w:rPr>
            <w:rStyle w:val="Hyperlink"/>
            <w:rFonts w:cs="Book Antiqua"/>
            <w:bCs/>
            <w:snapToGrid w:val="0"/>
          </w:rPr>
          <w:t>3.4.1</w:t>
        </w:r>
        <w:r w:rsidRPr="001778C9">
          <w:rPr>
            <w:rStyle w:val="Hyperlink"/>
          </w:rPr>
          <w:t xml:space="preserve"> Общая информация</w:t>
        </w:r>
        <w:r>
          <w:rPr>
            <w:webHidden/>
          </w:rPr>
          <w:tab/>
        </w:r>
        <w:r>
          <w:rPr>
            <w:webHidden/>
          </w:rPr>
          <w:fldChar w:fldCharType="begin"/>
        </w:r>
        <w:r>
          <w:rPr>
            <w:webHidden/>
          </w:rPr>
          <w:instrText xml:space="preserve"> PAGEREF _Toc66968548 \h </w:instrText>
        </w:r>
        <w:r>
          <w:rPr>
            <w:webHidden/>
          </w:rPr>
        </w:r>
        <w:r>
          <w:rPr>
            <w:webHidden/>
          </w:rPr>
          <w:fldChar w:fldCharType="separate"/>
        </w:r>
        <w:r w:rsidR="00014344">
          <w:rPr>
            <w:webHidden/>
          </w:rPr>
          <w:t>73</w:t>
        </w:r>
        <w:r>
          <w:rPr>
            <w:webHidden/>
          </w:rPr>
          <w:fldChar w:fldCharType="end"/>
        </w:r>
      </w:hyperlink>
    </w:p>
    <w:p w14:paraId="20FF16EF"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49" w:history="1">
        <w:r w:rsidRPr="001778C9">
          <w:rPr>
            <w:rStyle w:val="Hyperlink"/>
            <w:rFonts w:cs="Book Antiqua"/>
            <w:bCs/>
            <w:noProof/>
          </w:rPr>
          <w:t>3.4.1.1</w:t>
        </w:r>
        <w:r w:rsidRPr="001778C9">
          <w:rPr>
            <w:rStyle w:val="Hyperlink"/>
            <w:noProof/>
          </w:rPr>
          <w:t xml:space="preserve"> О лабораторной работе</w:t>
        </w:r>
        <w:r>
          <w:rPr>
            <w:noProof/>
            <w:webHidden/>
          </w:rPr>
          <w:tab/>
        </w:r>
        <w:r>
          <w:rPr>
            <w:noProof/>
            <w:webHidden/>
          </w:rPr>
          <w:fldChar w:fldCharType="begin"/>
        </w:r>
        <w:r>
          <w:rPr>
            <w:noProof/>
            <w:webHidden/>
          </w:rPr>
          <w:instrText xml:space="preserve"> PAGEREF _Toc66968549 \h </w:instrText>
        </w:r>
        <w:r>
          <w:rPr>
            <w:noProof/>
            <w:webHidden/>
          </w:rPr>
        </w:r>
        <w:r>
          <w:rPr>
            <w:noProof/>
            <w:webHidden/>
          </w:rPr>
          <w:fldChar w:fldCharType="separate"/>
        </w:r>
        <w:r w:rsidR="00014344">
          <w:rPr>
            <w:noProof/>
            <w:webHidden/>
          </w:rPr>
          <w:t>73</w:t>
        </w:r>
        <w:r>
          <w:rPr>
            <w:noProof/>
            <w:webHidden/>
          </w:rPr>
          <w:fldChar w:fldCharType="end"/>
        </w:r>
      </w:hyperlink>
    </w:p>
    <w:p w14:paraId="751FA058"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50" w:history="1">
        <w:r w:rsidRPr="001778C9">
          <w:rPr>
            <w:rStyle w:val="Hyperlink"/>
            <w:rFonts w:cs="Book Antiqua"/>
            <w:bCs/>
            <w:noProof/>
          </w:rPr>
          <w:t>3.4.1.2</w:t>
        </w:r>
        <w:r w:rsidRPr="001778C9">
          <w:rPr>
            <w:rStyle w:val="Hyperlink"/>
            <w:noProof/>
          </w:rPr>
          <w:t xml:space="preserve"> Цели</w:t>
        </w:r>
        <w:r>
          <w:rPr>
            <w:noProof/>
            <w:webHidden/>
          </w:rPr>
          <w:tab/>
        </w:r>
        <w:r>
          <w:rPr>
            <w:noProof/>
            <w:webHidden/>
          </w:rPr>
          <w:fldChar w:fldCharType="begin"/>
        </w:r>
        <w:r>
          <w:rPr>
            <w:noProof/>
            <w:webHidden/>
          </w:rPr>
          <w:instrText xml:space="preserve"> PAGEREF _Toc66968550 \h </w:instrText>
        </w:r>
        <w:r>
          <w:rPr>
            <w:noProof/>
            <w:webHidden/>
          </w:rPr>
        </w:r>
        <w:r>
          <w:rPr>
            <w:noProof/>
            <w:webHidden/>
          </w:rPr>
          <w:fldChar w:fldCharType="separate"/>
        </w:r>
        <w:r w:rsidR="00014344">
          <w:rPr>
            <w:noProof/>
            <w:webHidden/>
          </w:rPr>
          <w:t>73</w:t>
        </w:r>
        <w:r>
          <w:rPr>
            <w:noProof/>
            <w:webHidden/>
          </w:rPr>
          <w:fldChar w:fldCharType="end"/>
        </w:r>
      </w:hyperlink>
    </w:p>
    <w:p w14:paraId="595741C9"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51" w:history="1">
        <w:r w:rsidRPr="001778C9">
          <w:rPr>
            <w:rStyle w:val="Hyperlink"/>
            <w:rFonts w:cs="Book Antiqua"/>
            <w:bCs/>
            <w:noProof/>
          </w:rPr>
          <w:t>3.4.1.3</w:t>
        </w:r>
        <w:r w:rsidRPr="001778C9">
          <w:rPr>
            <w:rStyle w:val="Hyperlink"/>
            <w:noProof/>
          </w:rPr>
          <w:t xml:space="preserve"> Топология сети</w:t>
        </w:r>
        <w:r>
          <w:rPr>
            <w:noProof/>
            <w:webHidden/>
          </w:rPr>
          <w:tab/>
        </w:r>
        <w:r>
          <w:rPr>
            <w:noProof/>
            <w:webHidden/>
          </w:rPr>
          <w:fldChar w:fldCharType="begin"/>
        </w:r>
        <w:r>
          <w:rPr>
            <w:noProof/>
            <w:webHidden/>
          </w:rPr>
          <w:instrText xml:space="preserve"> PAGEREF _Toc66968551 \h </w:instrText>
        </w:r>
        <w:r>
          <w:rPr>
            <w:noProof/>
            <w:webHidden/>
          </w:rPr>
        </w:r>
        <w:r>
          <w:rPr>
            <w:noProof/>
            <w:webHidden/>
          </w:rPr>
          <w:fldChar w:fldCharType="separate"/>
        </w:r>
        <w:r w:rsidR="00014344">
          <w:rPr>
            <w:noProof/>
            <w:webHidden/>
          </w:rPr>
          <w:t>73</w:t>
        </w:r>
        <w:r>
          <w:rPr>
            <w:noProof/>
            <w:webHidden/>
          </w:rPr>
          <w:fldChar w:fldCharType="end"/>
        </w:r>
      </w:hyperlink>
    </w:p>
    <w:p w14:paraId="03839291"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52" w:history="1">
        <w:r w:rsidRPr="001778C9">
          <w:rPr>
            <w:rStyle w:val="Hyperlink"/>
            <w:rFonts w:cs="Book Antiqua"/>
            <w:bCs/>
            <w:snapToGrid w:val="0"/>
          </w:rPr>
          <w:t>3.4.2</w:t>
        </w:r>
        <w:r w:rsidRPr="001778C9">
          <w:rPr>
            <w:rStyle w:val="Hyperlink"/>
          </w:rPr>
          <w:t xml:space="preserve"> Лабораторная работа</w:t>
        </w:r>
        <w:r>
          <w:rPr>
            <w:webHidden/>
          </w:rPr>
          <w:tab/>
        </w:r>
        <w:r>
          <w:rPr>
            <w:webHidden/>
          </w:rPr>
          <w:fldChar w:fldCharType="begin"/>
        </w:r>
        <w:r>
          <w:rPr>
            <w:webHidden/>
          </w:rPr>
          <w:instrText xml:space="preserve"> PAGEREF _Toc66968552 \h </w:instrText>
        </w:r>
        <w:r>
          <w:rPr>
            <w:webHidden/>
          </w:rPr>
        </w:r>
        <w:r>
          <w:rPr>
            <w:webHidden/>
          </w:rPr>
          <w:fldChar w:fldCharType="separate"/>
        </w:r>
        <w:r w:rsidR="00014344">
          <w:rPr>
            <w:webHidden/>
          </w:rPr>
          <w:t>74</w:t>
        </w:r>
        <w:r>
          <w:rPr>
            <w:webHidden/>
          </w:rPr>
          <w:fldChar w:fldCharType="end"/>
        </w:r>
      </w:hyperlink>
    </w:p>
    <w:p w14:paraId="699A7048"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53" w:history="1">
        <w:r w:rsidRPr="001778C9">
          <w:rPr>
            <w:rStyle w:val="Hyperlink"/>
            <w:rFonts w:cs="Book Antiqua"/>
            <w:bCs/>
            <w:noProof/>
          </w:rPr>
          <w:t>3.4.2.1</w:t>
        </w:r>
        <w:r w:rsidRPr="001778C9">
          <w:rPr>
            <w:rStyle w:val="Hyperlink"/>
            <w:noProof/>
          </w:rPr>
          <w:t xml:space="preserve"> План работы</w:t>
        </w:r>
        <w:r>
          <w:rPr>
            <w:noProof/>
            <w:webHidden/>
          </w:rPr>
          <w:tab/>
        </w:r>
        <w:r>
          <w:rPr>
            <w:noProof/>
            <w:webHidden/>
          </w:rPr>
          <w:fldChar w:fldCharType="begin"/>
        </w:r>
        <w:r>
          <w:rPr>
            <w:noProof/>
            <w:webHidden/>
          </w:rPr>
          <w:instrText xml:space="preserve"> PAGEREF _Toc66968553 \h </w:instrText>
        </w:r>
        <w:r>
          <w:rPr>
            <w:noProof/>
            <w:webHidden/>
          </w:rPr>
        </w:r>
        <w:r>
          <w:rPr>
            <w:noProof/>
            <w:webHidden/>
          </w:rPr>
          <w:fldChar w:fldCharType="separate"/>
        </w:r>
        <w:r w:rsidR="00014344">
          <w:rPr>
            <w:noProof/>
            <w:webHidden/>
          </w:rPr>
          <w:t>74</w:t>
        </w:r>
        <w:r>
          <w:rPr>
            <w:noProof/>
            <w:webHidden/>
          </w:rPr>
          <w:fldChar w:fldCharType="end"/>
        </w:r>
      </w:hyperlink>
    </w:p>
    <w:p w14:paraId="64D26F6B"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54" w:history="1">
        <w:r w:rsidRPr="001778C9">
          <w:rPr>
            <w:rStyle w:val="Hyperlink"/>
            <w:rFonts w:cs="Book Antiqua"/>
            <w:bCs/>
            <w:noProof/>
          </w:rPr>
          <w:t>3.4.2.2</w:t>
        </w:r>
        <w:r w:rsidRPr="001778C9">
          <w:rPr>
            <w:rStyle w:val="Hyperlink"/>
            <w:noProof/>
          </w:rPr>
          <w:t xml:space="preserve"> Процедура конфигурирования</w:t>
        </w:r>
        <w:r>
          <w:rPr>
            <w:noProof/>
            <w:webHidden/>
          </w:rPr>
          <w:tab/>
        </w:r>
        <w:r>
          <w:rPr>
            <w:noProof/>
            <w:webHidden/>
          </w:rPr>
          <w:fldChar w:fldCharType="begin"/>
        </w:r>
        <w:r>
          <w:rPr>
            <w:noProof/>
            <w:webHidden/>
          </w:rPr>
          <w:instrText xml:space="preserve"> PAGEREF _Toc66968554 \h </w:instrText>
        </w:r>
        <w:r>
          <w:rPr>
            <w:noProof/>
            <w:webHidden/>
          </w:rPr>
        </w:r>
        <w:r>
          <w:rPr>
            <w:noProof/>
            <w:webHidden/>
          </w:rPr>
          <w:fldChar w:fldCharType="separate"/>
        </w:r>
        <w:r w:rsidR="00014344">
          <w:rPr>
            <w:noProof/>
            <w:webHidden/>
          </w:rPr>
          <w:t>74</w:t>
        </w:r>
        <w:r>
          <w:rPr>
            <w:noProof/>
            <w:webHidden/>
          </w:rPr>
          <w:fldChar w:fldCharType="end"/>
        </w:r>
      </w:hyperlink>
    </w:p>
    <w:p w14:paraId="78093FF9"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55" w:history="1">
        <w:r w:rsidRPr="001778C9">
          <w:rPr>
            <w:rStyle w:val="Hyperlink"/>
            <w:rFonts w:cs="Book Antiqua"/>
            <w:bCs/>
            <w:snapToGrid w:val="0"/>
          </w:rPr>
          <w:t>3.4.3</w:t>
        </w:r>
        <w:r w:rsidRPr="001778C9">
          <w:rPr>
            <w:rStyle w:val="Hyperlink"/>
          </w:rPr>
          <w:t xml:space="preserve"> Проверка</w:t>
        </w:r>
        <w:r>
          <w:rPr>
            <w:webHidden/>
          </w:rPr>
          <w:tab/>
        </w:r>
        <w:r>
          <w:rPr>
            <w:webHidden/>
          </w:rPr>
          <w:fldChar w:fldCharType="begin"/>
        </w:r>
        <w:r>
          <w:rPr>
            <w:webHidden/>
          </w:rPr>
          <w:instrText xml:space="preserve"> PAGEREF _Toc66968555 \h </w:instrText>
        </w:r>
        <w:r>
          <w:rPr>
            <w:webHidden/>
          </w:rPr>
        </w:r>
        <w:r>
          <w:rPr>
            <w:webHidden/>
          </w:rPr>
          <w:fldChar w:fldCharType="separate"/>
        </w:r>
        <w:r w:rsidR="00014344">
          <w:rPr>
            <w:webHidden/>
          </w:rPr>
          <w:t>77</w:t>
        </w:r>
        <w:r>
          <w:rPr>
            <w:webHidden/>
          </w:rPr>
          <w:fldChar w:fldCharType="end"/>
        </w:r>
      </w:hyperlink>
    </w:p>
    <w:p w14:paraId="15E82713"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56" w:history="1">
        <w:r w:rsidRPr="001778C9">
          <w:rPr>
            <w:rStyle w:val="Hyperlink"/>
            <w:rFonts w:cs="Book Antiqua"/>
            <w:bCs/>
            <w:snapToGrid w:val="0"/>
          </w:rPr>
          <w:t>3.4.4</w:t>
        </w:r>
        <w:r w:rsidRPr="001778C9">
          <w:rPr>
            <w:rStyle w:val="Hyperlink"/>
          </w:rPr>
          <w:t xml:space="preserve"> Справочные конфигурации</w:t>
        </w:r>
        <w:r>
          <w:rPr>
            <w:webHidden/>
          </w:rPr>
          <w:tab/>
        </w:r>
        <w:r>
          <w:rPr>
            <w:webHidden/>
          </w:rPr>
          <w:fldChar w:fldCharType="begin"/>
        </w:r>
        <w:r>
          <w:rPr>
            <w:webHidden/>
          </w:rPr>
          <w:instrText xml:space="preserve"> PAGEREF _Toc66968556 \h </w:instrText>
        </w:r>
        <w:r>
          <w:rPr>
            <w:webHidden/>
          </w:rPr>
        </w:r>
        <w:r>
          <w:rPr>
            <w:webHidden/>
          </w:rPr>
          <w:fldChar w:fldCharType="separate"/>
        </w:r>
        <w:r w:rsidR="00014344">
          <w:rPr>
            <w:webHidden/>
          </w:rPr>
          <w:t>77</w:t>
        </w:r>
        <w:r>
          <w:rPr>
            <w:webHidden/>
          </w:rPr>
          <w:fldChar w:fldCharType="end"/>
        </w:r>
      </w:hyperlink>
    </w:p>
    <w:p w14:paraId="062FC1DF"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57" w:history="1">
        <w:r w:rsidRPr="001778C9">
          <w:rPr>
            <w:rStyle w:val="Hyperlink"/>
            <w:rFonts w:cs="Book Antiqua"/>
            <w:bCs/>
            <w:snapToGrid w:val="0"/>
          </w:rPr>
          <w:t>3.4.5</w:t>
        </w:r>
        <w:r w:rsidRPr="001778C9">
          <w:rPr>
            <w:rStyle w:val="Hyperlink"/>
          </w:rPr>
          <w:t xml:space="preserve"> Вопросы</w:t>
        </w:r>
        <w:r>
          <w:rPr>
            <w:webHidden/>
          </w:rPr>
          <w:tab/>
        </w:r>
        <w:r>
          <w:rPr>
            <w:webHidden/>
          </w:rPr>
          <w:fldChar w:fldCharType="begin"/>
        </w:r>
        <w:r>
          <w:rPr>
            <w:webHidden/>
          </w:rPr>
          <w:instrText xml:space="preserve"> PAGEREF _Toc66968557 \h </w:instrText>
        </w:r>
        <w:r>
          <w:rPr>
            <w:webHidden/>
          </w:rPr>
        </w:r>
        <w:r>
          <w:rPr>
            <w:webHidden/>
          </w:rPr>
          <w:fldChar w:fldCharType="separate"/>
        </w:r>
        <w:r w:rsidR="00014344">
          <w:rPr>
            <w:webHidden/>
          </w:rPr>
          <w:t>78</w:t>
        </w:r>
        <w:r>
          <w:rPr>
            <w:webHidden/>
          </w:rPr>
          <w:fldChar w:fldCharType="end"/>
        </w:r>
      </w:hyperlink>
    </w:p>
    <w:p w14:paraId="712D43CD" w14:textId="77777777" w:rsidR="0050379E" w:rsidRDefault="0050379E">
      <w:pPr>
        <w:pStyle w:val="TOC1"/>
        <w:tabs>
          <w:tab w:val="right" w:leader="dot" w:pos="9629"/>
        </w:tabs>
        <w:rPr>
          <w:rFonts w:asciiTheme="minorHAnsi" w:eastAsiaTheme="minorEastAsia" w:hAnsiTheme="minorHAnsi" w:cstheme="minorBidi"/>
          <w:b w:val="0"/>
          <w:bCs w:val="0"/>
          <w:noProof/>
          <w:sz w:val="22"/>
          <w:szCs w:val="22"/>
          <w:lang w:eastAsia="zh-TW"/>
        </w:rPr>
      </w:pPr>
      <w:hyperlink w:anchor="_Toc66968558" w:history="1">
        <w:r w:rsidRPr="001778C9">
          <w:rPr>
            <w:rStyle w:val="Hyperlink"/>
            <w:noProof/>
          </w:rPr>
          <w:t>4 Основы сетевой безопасности и доступа к сети</w:t>
        </w:r>
        <w:r>
          <w:rPr>
            <w:noProof/>
            <w:webHidden/>
          </w:rPr>
          <w:tab/>
        </w:r>
        <w:r>
          <w:rPr>
            <w:noProof/>
            <w:webHidden/>
          </w:rPr>
          <w:fldChar w:fldCharType="begin"/>
        </w:r>
        <w:r>
          <w:rPr>
            <w:noProof/>
            <w:webHidden/>
          </w:rPr>
          <w:instrText xml:space="preserve"> PAGEREF _Toc66968558 \h </w:instrText>
        </w:r>
        <w:r>
          <w:rPr>
            <w:noProof/>
            <w:webHidden/>
          </w:rPr>
        </w:r>
        <w:r>
          <w:rPr>
            <w:noProof/>
            <w:webHidden/>
          </w:rPr>
          <w:fldChar w:fldCharType="separate"/>
        </w:r>
        <w:r w:rsidR="00014344">
          <w:rPr>
            <w:noProof/>
            <w:webHidden/>
          </w:rPr>
          <w:t>79</w:t>
        </w:r>
        <w:r>
          <w:rPr>
            <w:noProof/>
            <w:webHidden/>
          </w:rPr>
          <w:fldChar w:fldCharType="end"/>
        </w:r>
      </w:hyperlink>
    </w:p>
    <w:p w14:paraId="708F0DB9"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559" w:history="1">
        <w:r w:rsidRPr="001778C9">
          <w:rPr>
            <w:rStyle w:val="Hyperlink"/>
            <w:snapToGrid w:val="0"/>
          </w:rPr>
          <w:t>4.1</w:t>
        </w:r>
        <w:r w:rsidRPr="001778C9">
          <w:rPr>
            <w:rStyle w:val="Hyperlink"/>
          </w:rPr>
          <w:t xml:space="preserve"> Лабораторная работа 1. Настройка ACL</w:t>
        </w:r>
        <w:r>
          <w:rPr>
            <w:webHidden/>
          </w:rPr>
          <w:tab/>
        </w:r>
        <w:r>
          <w:rPr>
            <w:webHidden/>
          </w:rPr>
          <w:fldChar w:fldCharType="begin"/>
        </w:r>
        <w:r>
          <w:rPr>
            <w:webHidden/>
          </w:rPr>
          <w:instrText xml:space="preserve"> PAGEREF _Toc66968559 \h </w:instrText>
        </w:r>
        <w:r>
          <w:rPr>
            <w:webHidden/>
          </w:rPr>
        </w:r>
        <w:r>
          <w:rPr>
            <w:webHidden/>
          </w:rPr>
          <w:fldChar w:fldCharType="separate"/>
        </w:r>
        <w:r w:rsidR="00014344">
          <w:rPr>
            <w:webHidden/>
          </w:rPr>
          <w:t>79</w:t>
        </w:r>
        <w:r>
          <w:rPr>
            <w:webHidden/>
          </w:rPr>
          <w:fldChar w:fldCharType="end"/>
        </w:r>
      </w:hyperlink>
    </w:p>
    <w:p w14:paraId="3B0E74F5"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60" w:history="1">
        <w:r w:rsidRPr="001778C9">
          <w:rPr>
            <w:rStyle w:val="Hyperlink"/>
            <w:rFonts w:cs="Book Antiqua"/>
            <w:bCs/>
            <w:snapToGrid w:val="0"/>
          </w:rPr>
          <w:t>4.1.1</w:t>
        </w:r>
        <w:r w:rsidRPr="001778C9">
          <w:rPr>
            <w:rStyle w:val="Hyperlink"/>
          </w:rPr>
          <w:t xml:space="preserve"> Общая информация</w:t>
        </w:r>
        <w:r>
          <w:rPr>
            <w:webHidden/>
          </w:rPr>
          <w:tab/>
        </w:r>
        <w:r>
          <w:rPr>
            <w:webHidden/>
          </w:rPr>
          <w:fldChar w:fldCharType="begin"/>
        </w:r>
        <w:r>
          <w:rPr>
            <w:webHidden/>
          </w:rPr>
          <w:instrText xml:space="preserve"> PAGEREF _Toc66968560 \h </w:instrText>
        </w:r>
        <w:r>
          <w:rPr>
            <w:webHidden/>
          </w:rPr>
        </w:r>
        <w:r>
          <w:rPr>
            <w:webHidden/>
          </w:rPr>
          <w:fldChar w:fldCharType="separate"/>
        </w:r>
        <w:r w:rsidR="00014344">
          <w:rPr>
            <w:webHidden/>
          </w:rPr>
          <w:t>79</w:t>
        </w:r>
        <w:r>
          <w:rPr>
            <w:webHidden/>
          </w:rPr>
          <w:fldChar w:fldCharType="end"/>
        </w:r>
      </w:hyperlink>
    </w:p>
    <w:p w14:paraId="34A9B37F"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61" w:history="1">
        <w:r w:rsidRPr="001778C9">
          <w:rPr>
            <w:rStyle w:val="Hyperlink"/>
            <w:rFonts w:cs="Book Antiqua"/>
            <w:bCs/>
            <w:noProof/>
          </w:rPr>
          <w:t>4.1.1.1</w:t>
        </w:r>
        <w:r w:rsidRPr="001778C9">
          <w:rPr>
            <w:rStyle w:val="Hyperlink"/>
            <w:noProof/>
          </w:rPr>
          <w:t xml:space="preserve"> О лабораторной работе</w:t>
        </w:r>
        <w:r>
          <w:rPr>
            <w:noProof/>
            <w:webHidden/>
          </w:rPr>
          <w:tab/>
        </w:r>
        <w:r>
          <w:rPr>
            <w:noProof/>
            <w:webHidden/>
          </w:rPr>
          <w:fldChar w:fldCharType="begin"/>
        </w:r>
        <w:r>
          <w:rPr>
            <w:noProof/>
            <w:webHidden/>
          </w:rPr>
          <w:instrText xml:space="preserve"> PAGEREF _Toc66968561 \h </w:instrText>
        </w:r>
        <w:r>
          <w:rPr>
            <w:noProof/>
            <w:webHidden/>
          </w:rPr>
        </w:r>
        <w:r>
          <w:rPr>
            <w:noProof/>
            <w:webHidden/>
          </w:rPr>
          <w:fldChar w:fldCharType="separate"/>
        </w:r>
        <w:r w:rsidR="00014344">
          <w:rPr>
            <w:noProof/>
            <w:webHidden/>
          </w:rPr>
          <w:t>79</w:t>
        </w:r>
        <w:r>
          <w:rPr>
            <w:noProof/>
            <w:webHidden/>
          </w:rPr>
          <w:fldChar w:fldCharType="end"/>
        </w:r>
      </w:hyperlink>
    </w:p>
    <w:p w14:paraId="6D57D677"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62" w:history="1">
        <w:r w:rsidRPr="001778C9">
          <w:rPr>
            <w:rStyle w:val="Hyperlink"/>
            <w:rFonts w:cs="Book Antiqua"/>
            <w:bCs/>
            <w:noProof/>
          </w:rPr>
          <w:t>4.1.1.2</w:t>
        </w:r>
        <w:r w:rsidRPr="001778C9">
          <w:rPr>
            <w:rStyle w:val="Hyperlink"/>
            <w:noProof/>
          </w:rPr>
          <w:t xml:space="preserve"> Цели</w:t>
        </w:r>
        <w:r>
          <w:rPr>
            <w:noProof/>
            <w:webHidden/>
          </w:rPr>
          <w:tab/>
        </w:r>
        <w:r>
          <w:rPr>
            <w:noProof/>
            <w:webHidden/>
          </w:rPr>
          <w:fldChar w:fldCharType="begin"/>
        </w:r>
        <w:r>
          <w:rPr>
            <w:noProof/>
            <w:webHidden/>
          </w:rPr>
          <w:instrText xml:space="preserve"> PAGEREF _Toc66968562 \h </w:instrText>
        </w:r>
        <w:r>
          <w:rPr>
            <w:noProof/>
            <w:webHidden/>
          </w:rPr>
        </w:r>
        <w:r>
          <w:rPr>
            <w:noProof/>
            <w:webHidden/>
          </w:rPr>
          <w:fldChar w:fldCharType="separate"/>
        </w:r>
        <w:r w:rsidR="00014344">
          <w:rPr>
            <w:noProof/>
            <w:webHidden/>
          </w:rPr>
          <w:t>79</w:t>
        </w:r>
        <w:r>
          <w:rPr>
            <w:noProof/>
            <w:webHidden/>
          </w:rPr>
          <w:fldChar w:fldCharType="end"/>
        </w:r>
      </w:hyperlink>
    </w:p>
    <w:p w14:paraId="5DCB906F"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63" w:history="1">
        <w:r w:rsidRPr="001778C9">
          <w:rPr>
            <w:rStyle w:val="Hyperlink"/>
            <w:rFonts w:cs="Book Antiqua"/>
            <w:bCs/>
            <w:noProof/>
          </w:rPr>
          <w:t>4.1.1.3</w:t>
        </w:r>
        <w:r w:rsidRPr="001778C9">
          <w:rPr>
            <w:rStyle w:val="Hyperlink"/>
            <w:noProof/>
          </w:rPr>
          <w:t xml:space="preserve"> Топология сети</w:t>
        </w:r>
        <w:r>
          <w:rPr>
            <w:noProof/>
            <w:webHidden/>
          </w:rPr>
          <w:tab/>
        </w:r>
        <w:r>
          <w:rPr>
            <w:noProof/>
            <w:webHidden/>
          </w:rPr>
          <w:fldChar w:fldCharType="begin"/>
        </w:r>
        <w:r>
          <w:rPr>
            <w:noProof/>
            <w:webHidden/>
          </w:rPr>
          <w:instrText xml:space="preserve"> PAGEREF _Toc66968563 \h </w:instrText>
        </w:r>
        <w:r>
          <w:rPr>
            <w:noProof/>
            <w:webHidden/>
          </w:rPr>
        </w:r>
        <w:r>
          <w:rPr>
            <w:noProof/>
            <w:webHidden/>
          </w:rPr>
          <w:fldChar w:fldCharType="separate"/>
        </w:r>
        <w:r w:rsidR="00014344">
          <w:rPr>
            <w:noProof/>
            <w:webHidden/>
          </w:rPr>
          <w:t>79</w:t>
        </w:r>
        <w:r>
          <w:rPr>
            <w:noProof/>
            <w:webHidden/>
          </w:rPr>
          <w:fldChar w:fldCharType="end"/>
        </w:r>
      </w:hyperlink>
    </w:p>
    <w:p w14:paraId="6570E03E"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64" w:history="1">
        <w:r w:rsidRPr="001778C9">
          <w:rPr>
            <w:rStyle w:val="Hyperlink"/>
            <w:rFonts w:cs="Book Antiqua"/>
            <w:bCs/>
            <w:snapToGrid w:val="0"/>
          </w:rPr>
          <w:t>4.1.2</w:t>
        </w:r>
        <w:r w:rsidRPr="001778C9">
          <w:rPr>
            <w:rStyle w:val="Hyperlink"/>
          </w:rPr>
          <w:t xml:space="preserve"> Лабораторная работа</w:t>
        </w:r>
        <w:r>
          <w:rPr>
            <w:webHidden/>
          </w:rPr>
          <w:tab/>
        </w:r>
        <w:r>
          <w:rPr>
            <w:webHidden/>
          </w:rPr>
          <w:fldChar w:fldCharType="begin"/>
        </w:r>
        <w:r>
          <w:rPr>
            <w:webHidden/>
          </w:rPr>
          <w:instrText xml:space="preserve"> PAGEREF _Toc66968564 \h </w:instrText>
        </w:r>
        <w:r>
          <w:rPr>
            <w:webHidden/>
          </w:rPr>
        </w:r>
        <w:r>
          <w:rPr>
            <w:webHidden/>
          </w:rPr>
          <w:fldChar w:fldCharType="separate"/>
        </w:r>
        <w:r w:rsidR="00014344">
          <w:rPr>
            <w:webHidden/>
          </w:rPr>
          <w:t>80</w:t>
        </w:r>
        <w:r>
          <w:rPr>
            <w:webHidden/>
          </w:rPr>
          <w:fldChar w:fldCharType="end"/>
        </w:r>
      </w:hyperlink>
    </w:p>
    <w:p w14:paraId="36579645"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65" w:history="1">
        <w:r w:rsidRPr="001778C9">
          <w:rPr>
            <w:rStyle w:val="Hyperlink"/>
            <w:rFonts w:cs="Book Antiqua"/>
            <w:bCs/>
            <w:noProof/>
          </w:rPr>
          <w:t>4.1.2.1</w:t>
        </w:r>
        <w:r w:rsidRPr="001778C9">
          <w:rPr>
            <w:rStyle w:val="Hyperlink"/>
            <w:noProof/>
          </w:rPr>
          <w:t xml:space="preserve"> План работы</w:t>
        </w:r>
        <w:r>
          <w:rPr>
            <w:noProof/>
            <w:webHidden/>
          </w:rPr>
          <w:tab/>
        </w:r>
        <w:r>
          <w:rPr>
            <w:noProof/>
            <w:webHidden/>
          </w:rPr>
          <w:fldChar w:fldCharType="begin"/>
        </w:r>
        <w:r>
          <w:rPr>
            <w:noProof/>
            <w:webHidden/>
          </w:rPr>
          <w:instrText xml:space="preserve"> PAGEREF _Toc66968565 \h </w:instrText>
        </w:r>
        <w:r>
          <w:rPr>
            <w:noProof/>
            <w:webHidden/>
          </w:rPr>
        </w:r>
        <w:r>
          <w:rPr>
            <w:noProof/>
            <w:webHidden/>
          </w:rPr>
          <w:fldChar w:fldCharType="separate"/>
        </w:r>
        <w:r w:rsidR="00014344">
          <w:rPr>
            <w:noProof/>
            <w:webHidden/>
          </w:rPr>
          <w:t>80</w:t>
        </w:r>
        <w:r>
          <w:rPr>
            <w:noProof/>
            <w:webHidden/>
          </w:rPr>
          <w:fldChar w:fldCharType="end"/>
        </w:r>
      </w:hyperlink>
    </w:p>
    <w:p w14:paraId="592CB68C"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66" w:history="1">
        <w:r w:rsidRPr="001778C9">
          <w:rPr>
            <w:rStyle w:val="Hyperlink"/>
            <w:rFonts w:cs="Book Antiqua"/>
            <w:bCs/>
            <w:noProof/>
          </w:rPr>
          <w:t>4.1.2.2</w:t>
        </w:r>
        <w:r w:rsidRPr="001778C9">
          <w:rPr>
            <w:rStyle w:val="Hyperlink"/>
            <w:noProof/>
          </w:rPr>
          <w:t xml:space="preserve"> Процедура конфигурирования</w:t>
        </w:r>
        <w:r>
          <w:rPr>
            <w:noProof/>
            <w:webHidden/>
          </w:rPr>
          <w:tab/>
        </w:r>
        <w:r>
          <w:rPr>
            <w:noProof/>
            <w:webHidden/>
          </w:rPr>
          <w:fldChar w:fldCharType="begin"/>
        </w:r>
        <w:r>
          <w:rPr>
            <w:noProof/>
            <w:webHidden/>
          </w:rPr>
          <w:instrText xml:space="preserve"> PAGEREF _Toc66968566 \h </w:instrText>
        </w:r>
        <w:r>
          <w:rPr>
            <w:noProof/>
            <w:webHidden/>
          </w:rPr>
        </w:r>
        <w:r>
          <w:rPr>
            <w:noProof/>
            <w:webHidden/>
          </w:rPr>
          <w:fldChar w:fldCharType="separate"/>
        </w:r>
        <w:r w:rsidR="00014344">
          <w:rPr>
            <w:noProof/>
            <w:webHidden/>
          </w:rPr>
          <w:t>80</w:t>
        </w:r>
        <w:r>
          <w:rPr>
            <w:noProof/>
            <w:webHidden/>
          </w:rPr>
          <w:fldChar w:fldCharType="end"/>
        </w:r>
      </w:hyperlink>
    </w:p>
    <w:p w14:paraId="2363FEC4"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67" w:history="1">
        <w:r w:rsidRPr="001778C9">
          <w:rPr>
            <w:rStyle w:val="Hyperlink"/>
            <w:rFonts w:cs="Book Antiqua"/>
            <w:bCs/>
            <w:snapToGrid w:val="0"/>
          </w:rPr>
          <w:t>4.1.3</w:t>
        </w:r>
        <w:r w:rsidRPr="001778C9">
          <w:rPr>
            <w:rStyle w:val="Hyperlink"/>
          </w:rPr>
          <w:t xml:space="preserve"> Проверка</w:t>
        </w:r>
        <w:r>
          <w:rPr>
            <w:webHidden/>
          </w:rPr>
          <w:tab/>
        </w:r>
        <w:r>
          <w:rPr>
            <w:webHidden/>
          </w:rPr>
          <w:fldChar w:fldCharType="begin"/>
        </w:r>
        <w:r>
          <w:rPr>
            <w:webHidden/>
          </w:rPr>
          <w:instrText xml:space="preserve"> PAGEREF _Toc66968567 \h </w:instrText>
        </w:r>
        <w:r>
          <w:rPr>
            <w:webHidden/>
          </w:rPr>
        </w:r>
        <w:r>
          <w:rPr>
            <w:webHidden/>
          </w:rPr>
          <w:fldChar w:fldCharType="separate"/>
        </w:r>
        <w:r w:rsidR="00014344">
          <w:rPr>
            <w:webHidden/>
          </w:rPr>
          <w:t>83</w:t>
        </w:r>
        <w:r>
          <w:rPr>
            <w:webHidden/>
          </w:rPr>
          <w:fldChar w:fldCharType="end"/>
        </w:r>
      </w:hyperlink>
    </w:p>
    <w:p w14:paraId="4E3159E1"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68" w:history="1">
        <w:r w:rsidRPr="001778C9">
          <w:rPr>
            <w:rStyle w:val="Hyperlink"/>
            <w:rFonts w:cs="Book Antiqua"/>
            <w:bCs/>
            <w:snapToGrid w:val="0"/>
          </w:rPr>
          <w:t>4.1.4</w:t>
        </w:r>
        <w:r w:rsidRPr="001778C9">
          <w:rPr>
            <w:rStyle w:val="Hyperlink"/>
          </w:rPr>
          <w:t xml:space="preserve"> Справочные конфигурации (Способ 1)</w:t>
        </w:r>
        <w:r>
          <w:rPr>
            <w:webHidden/>
          </w:rPr>
          <w:tab/>
        </w:r>
        <w:r>
          <w:rPr>
            <w:webHidden/>
          </w:rPr>
          <w:fldChar w:fldCharType="begin"/>
        </w:r>
        <w:r>
          <w:rPr>
            <w:webHidden/>
          </w:rPr>
          <w:instrText xml:space="preserve"> PAGEREF _Toc66968568 \h </w:instrText>
        </w:r>
        <w:r>
          <w:rPr>
            <w:webHidden/>
          </w:rPr>
        </w:r>
        <w:r>
          <w:rPr>
            <w:webHidden/>
          </w:rPr>
          <w:fldChar w:fldCharType="separate"/>
        </w:r>
        <w:r w:rsidR="00014344">
          <w:rPr>
            <w:webHidden/>
          </w:rPr>
          <w:t>84</w:t>
        </w:r>
        <w:r>
          <w:rPr>
            <w:webHidden/>
          </w:rPr>
          <w:fldChar w:fldCharType="end"/>
        </w:r>
      </w:hyperlink>
    </w:p>
    <w:p w14:paraId="5651DAD0"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69" w:history="1">
        <w:r w:rsidRPr="001778C9">
          <w:rPr>
            <w:rStyle w:val="Hyperlink"/>
            <w:rFonts w:cs="Book Antiqua"/>
            <w:bCs/>
            <w:snapToGrid w:val="0"/>
          </w:rPr>
          <w:t>4.1.5</w:t>
        </w:r>
        <w:r w:rsidRPr="001778C9">
          <w:rPr>
            <w:rStyle w:val="Hyperlink"/>
          </w:rPr>
          <w:t xml:space="preserve"> Справочные конфигурации (Способ 2)</w:t>
        </w:r>
        <w:r>
          <w:rPr>
            <w:webHidden/>
          </w:rPr>
          <w:tab/>
        </w:r>
        <w:r>
          <w:rPr>
            <w:webHidden/>
          </w:rPr>
          <w:fldChar w:fldCharType="begin"/>
        </w:r>
        <w:r>
          <w:rPr>
            <w:webHidden/>
          </w:rPr>
          <w:instrText xml:space="preserve"> PAGEREF _Toc66968569 \h </w:instrText>
        </w:r>
        <w:r>
          <w:rPr>
            <w:webHidden/>
          </w:rPr>
        </w:r>
        <w:r>
          <w:rPr>
            <w:webHidden/>
          </w:rPr>
          <w:fldChar w:fldCharType="separate"/>
        </w:r>
        <w:r w:rsidR="00014344">
          <w:rPr>
            <w:webHidden/>
          </w:rPr>
          <w:t>85</w:t>
        </w:r>
        <w:r>
          <w:rPr>
            <w:webHidden/>
          </w:rPr>
          <w:fldChar w:fldCharType="end"/>
        </w:r>
      </w:hyperlink>
    </w:p>
    <w:p w14:paraId="1D4441BE"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70" w:history="1">
        <w:r w:rsidRPr="001778C9">
          <w:rPr>
            <w:rStyle w:val="Hyperlink"/>
            <w:rFonts w:cs="Book Antiqua"/>
            <w:bCs/>
            <w:snapToGrid w:val="0"/>
          </w:rPr>
          <w:t>4.1.6</w:t>
        </w:r>
        <w:r w:rsidRPr="001778C9">
          <w:rPr>
            <w:rStyle w:val="Hyperlink"/>
          </w:rPr>
          <w:t xml:space="preserve"> Вопросы</w:t>
        </w:r>
        <w:r>
          <w:rPr>
            <w:webHidden/>
          </w:rPr>
          <w:tab/>
        </w:r>
        <w:r>
          <w:rPr>
            <w:webHidden/>
          </w:rPr>
          <w:fldChar w:fldCharType="begin"/>
        </w:r>
        <w:r>
          <w:rPr>
            <w:webHidden/>
          </w:rPr>
          <w:instrText xml:space="preserve"> PAGEREF _Toc66968570 \h </w:instrText>
        </w:r>
        <w:r>
          <w:rPr>
            <w:webHidden/>
          </w:rPr>
        </w:r>
        <w:r>
          <w:rPr>
            <w:webHidden/>
          </w:rPr>
          <w:fldChar w:fldCharType="separate"/>
        </w:r>
        <w:r w:rsidR="00014344">
          <w:rPr>
            <w:webHidden/>
          </w:rPr>
          <w:t>86</w:t>
        </w:r>
        <w:r>
          <w:rPr>
            <w:webHidden/>
          </w:rPr>
          <w:fldChar w:fldCharType="end"/>
        </w:r>
      </w:hyperlink>
    </w:p>
    <w:p w14:paraId="5E9AEA3E"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571" w:history="1">
        <w:r w:rsidRPr="001778C9">
          <w:rPr>
            <w:rStyle w:val="Hyperlink"/>
            <w:snapToGrid w:val="0"/>
          </w:rPr>
          <w:t>4.2</w:t>
        </w:r>
        <w:r w:rsidRPr="001778C9">
          <w:rPr>
            <w:rStyle w:val="Hyperlink"/>
          </w:rPr>
          <w:t xml:space="preserve"> Лабораторная работа 2. Настройка локального механизма AAA</w:t>
        </w:r>
        <w:r>
          <w:rPr>
            <w:webHidden/>
          </w:rPr>
          <w:tab/>
        </w:r>
        <w:r>
          <w:rPr>
            <w:webHidden/>
          </w:rPr>
          <w:fldChar w:fldCharType="begin"/>
        </w:r>
        <w:r>
          <w:rPr>
            <w:webHidden/>
          </w:rPr>
          <w:instrText xml:space="preserve"> PAGEREF _Toc66968571 \h </w:instrText>
        </w:r>
        <w:r>
          <w:rPr>
            <w:webHidden/>
          </w:rPr>
        </w:r>
        <w:r>
          <w:rPr>
            <w:webHidden/>
          </w:rPr>
          <w:fldChar w:fldCharType="separate"/>
        </w:r>
        <w:r w:rsidR="00014344">
          <w:rPr>
            <w:webHidden/>
          </w:rPr>
          <w:t>87</w:t>
        </w:r>
        <w:r>
          <w:rPr>
            <w:webHidden/>
          </w:rPr>
          <w:fldChar w:fldCharType="end"/>
        </w:r>
      </w:hyperlink>
    </w:p>
    <w:p w14:paraId="78192CA7"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72" w:history="1">
        <w:r w:rsidRPr="001778C9">
          <w:rPr>
            <w:rStyle w:val="Hyperlink"/>
            <w:rFonts w:cs="Book Antiqua"/>
            <w:bCs/>
            <w:snapToGrid w:val="0"/>
          </w:rPr>
          <w:t>4.2.1</w:t>
        </w:r>
        <w:r w:rsidRPr="001778C9">
          <w:rPr>
            <w:rStyle w:val="Hyperlink"/>
          </w:rPr>
          <w:t xml:space="preserve"> Общая информация</w:t>
        </w:r>
        <w:r>
          <w:rPr>
            <w:webHidden/>
          </w:rPr>
          <w:tab/>
        </w:r>
        <w:r>
          <w:rPr>
            <w:webHidden/>
          </w:rPr>
          <w:fldChar w:fldCharType="begin"/>
        </w:r>
        <w:r>
          <w:rPr>
            <w:webHidden/>
          </w:rPr>
          <w:instrText xml:space="preserve"> PAGEREF _Toc66968572 \h </w:instrText>
        </w:r>
        <w:r>
          <w:rPr>
            <w:webHidden/>
          </w:rPr>
        </w:r>
        <w:r>
          <w:rPr>
            <w:webHidden/>
          </w:rPr>
          <w:fldChar w:fldCharType="separate"/>
        </w:r>
        <w:r w:rsidR="00014344">
          <w:rPr>
            <w:webHidden/>
          </w:rPr>
          <w:t>87</w:t>
        </w:r>
        <w:r>
          <w:rPr>
            <w:webHidden/>
          </w:rPr>
          <w:fldChar w:fldCharType="end"/>
        </w:r>
      </w:hyperlink>
    </w:p>
    <w:p w14:paraId="78D30497"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73" w:history="1">
        <w:r w:rsidRPr="001778C9">
          <w:rPr>
            <w:rStyle w:val="Hyperlink"/>
            <w:rFonts w:cs="Book Antiqua"/>
            <w:bCs/>
            <w:noProof/>
          </w:rPr>
          <w:t>4.2.1.1</w:t>
        </w:r>
        <w:r w:rsidRPr="001778C9">
          <w:rPr>
            <w:rStyle w:val="Hyperlink"/>
            <w:noProof/>
          </w:rPr>
          <w:t xml:space="preserve"> О лабораторной работе</w:t>
        </w:r>
        <w:r>
          <w:rPr>
            <w:noProof/>
            <w:webHidden/>
          </w:rPr>
          <w:tab/>
        </w:r>
        <w:r>
          <w:rPr>
            <w:noProof/>
            <w:webHidden/>
          </w:rPr>
          <w:fldChar w:fldCharType="begin"/>
        </w:r>
        <w:r>
          <w:rPr>
            <w:noProof/>
            <w:webHidden/>
          </w:rPr>
          <w:instrText xml:space="preserve"> PAGEREF _Toc66968573 \h </w:instrText>
        </w:r>
        <w:r>
          <w:rPr>
            <w:noProof/>
            <w:webHidden/>
          </w:rPr>
        </w:r>
        <w:r>
          <w:rPr>
            <w:noProof/>
            <w:webHidden/>
          </w:rPr>
          <w:fldChar w:fldCharType="separate"/>
        </w:r>
        <w:r w:rsidR="00014344">
          <w:rPr>
            <w:noProof/>
            <w:webHidden/>
          </w:rPr>
          <w:t>87</w:t>
        </w:r>
        <w:r>
          <w:rPr>
            <w:noProof/>
            <w:webHidden/>
          </w:rPr>
          <w:fldChar w:fldCharType="end"/>
        </w:r>
      </w:hyperlink>
    </w:p>
    <w:p w14:paraId="526413DC"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74" w:history="1">
        <w:r w:rsidRPr="001778C9">
          <w:rPr>
            <w:rStyle w:val="Hyperlink"/>
            <w:rFonts w:cs="Book Antiqua"/>
            <w:bCs/>
            <w:noProof/>
          </w:rPr>
          <w:t>4.2.1.2</w:t>
        </w:r>
        <w:r w:rsidRPr="001778C9">
          <w:rPr>
            <w:rStyle w:val="Hyperlink"/>
            <w:noProof/>
          </w:rPr>
          <w:t xml:space="preserve"> Цели</w:t>
        </w:r>
        <w:r>
          <w:rPr>
            <w:noProof/>
            <w:webHidden/>
          </w:rPr>
          <w:tab/>
        </w:r>
        <w:r>
          <w:rPr>
            <w:noProof/>
            <w:webHidden/>
          </w:rPr>
          <w:fldChar w:fldCharType="begin"/>
        </w:r>
        <w:r>
          <w:rPr>
            <w:noProof/>
            <w:webHidden/>
          </w:rPr>
          <w:instrText xml:space="preserve"> PAGEREF _Toc66968574 \h </w:instrText>
        </w:r>
        <w:r>
          <w:rPr>
            <w:noProof/>
            <w:webHidden/>
          </w:rPr>
        </w:r>
        <w:r>
          <w:rPr>
            <w:noProof/>
            <w:webHidden/>
          </w:rPr>
          <w:fldChar w:fldCharType="separate"/>
        </w:r>
        <w:r w:rsidR="00014344">
          <w:rPr>
            <w:noProof/>
            <w:webHidden/>
          </w:rPr>
          <w:t>87</w:t>
        </w:r>
        <w:r>
          <w:rPr>
            <w:noProof/>
            <w:webHidden/>
          </w:rPr>
          <w:fldChar w:fldCharType="end"/>
        </w:r>
      </w:hyperlink>
    </w:p>
    <w:p w14:paraId="645AB443"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75" w:history="1">
        <w:r w:rsidRPr="001778C9">
          <w:rPr>
            <w:rStyle w:val="Hyperlink"/>
            <w:rFonts w:cs="Book Antiqua"/>
            <w:bCs/>
            <w:noProof/>
          </w:rPr>
          <w:t>4.2.1.3</w:t>
        </w:r>
        <w:r w:rsidRPr="001778C9">
          <w:rPr>
            <w:rStyle w:val="Hyperlink"/>
            <w:noProof/>
          </w:rPr>
          <w:t xml:space="preserve"> Топология сети</w:t>
        </w:r>
        <w:r>
          <w:rPr>
            <w:noProof/>
            <w:webHidden/>
          </w:rPr>
          <w:tab/>
        </w:r>
        <w:r>
          <w:rPr>
            <w:noProof/>
            <w:webHidden/>
          </w:rPr>
          <w:fldChar w:fldCharType="begin"/>
        </w:r>
        <w:r>
          <w:rPr>
            <w:noProof/>
            <w:webHidden/>
          </w:rPr>
          <w:instrText xml:space="preserve"> PAGEREF _Toc66968575 \h </w:instrText>
        </w:r>
        <w:r>
          <w:rPr>
            <w:noProof/>
            <w:webHidden/>
          </w:rPr>
        </w:r>
        <w:r>
          <w:rPr>
            <w:noProof/>
            <w:webHidden/>
          </w:rPr>
          <w:fldChar w:fldCharType="separate"/>
        </w:r>
        <w:r w:rsidR="00014344">
          <w:rPr>
            <w:noProof/>
            <w:webHidden/>
          </w:rPr>
          <w:t>87</w:t>
        </w:r>
        <w:r>
          <w:rPr>
            <w:noProof/>
            <w:webHidden/>
          </w:rPr>
          <w:fldChar w:fldCharType="end"/>
        </w:r>
      </w:hyperlink>
    </w:p>
    <w:p w14:paraId="06C26A46"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76" w:history="1">
        <w:r w:rsidRPr="001778C9">
          <w:rPr>
            <w:rStyle w:val="Hyperlink"/>
            <w:rFonts w:cs="Book Antiqua"/>
            <w:bCs/>
            <w:snapToGrid w:val="0"/>
          </w:rPr>
          <w:t>4.2.2</w:t>
        </w:r>
        <w:r w:rsidRPr="001778C9">
          <w:rPr>
            <w:rStyle w:val="Hyperlink"/>
          </w:rPr>
          <w:t xml:space="preserve"> Лабораторная работа</w:t>
        </w:r>
        <w:r>
          <w:rPr>
            <w:webHidden/>
          </w:rPr>
          <w:tab/>
        </w:r>
        <w:r>
          <w:rPr>
            <w:webHidden/>
          </w:rPr>
          <w:fldChar w:fldCharType="begin"/>
        </w:r>
        <w:r>
          <w:rPr>
            <w:webHidden/>
          </w:rPr>
          <w:instrText xml:space="preserve"> PAGEREF _Toc66968576 \h </w:instrText>
        </w:r>
        <w:r>
          <w:rPr>
            <w:webHidden/>
          </w:rPr>
        </w:r>
        <w:r>
          <w:rPr>
            <w:webHidden/>
          </w:rPr>
          <w:fldChar w:fldCharType="separate"/>
        </w:r>
        <w:r w:rsidR="00014344">
          <w:rPr>
            <w:webHidden/>
          </w:rPr>
          <w:t>88</w:t>
        </w:r>
        <w:r>
          <w:rPr>
            <w:webHidden/>
          </w:rPr>
          <w:fldChar w:fldCharType="end"/>
        </w:r>
      </w:hyperlink>
    </w:p>
    <w:p w14:paraId="6B73C38A"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77" w:history="1">
        <w:r w:rsidRPr="001778C9">
          <w:rPr>
            <w:rStyle w:val="Hyperlink"/>
            <w:rFonts w:cs="Book Antiqua"/>
            <w:bCs/>
            <w:noProof/>
          </w:rPr>
          <w:t>4.2.2.1</w:t>
        </w:r>
        <w:r w:rsidRPr="001778C9">
          <w:rPr>
            <w:rStyle w:val="Hyperlink"/>
            <w:noProof/>
          </w:rPr>
          <w:t xml:space="preserve"> План работы</w:t>
        </w:r>
        <w:r>
          <w:rPr>
            <w:noProof/>
            <w:webHidden/>
          </w:rPr>
          <w:tab/>
        </w:r>
        <w:r>
          <w:rPr>
            <w:noProof/>
            <w:webHidden/>
          </w:rPr>
          <w:fldChar w:fldCharType="begin"/>
        </w:r>
        <w:r>
          <w:rPr>
            <w:noProof/>
            <w:webHidden/>
          </w:rPr>
          <w:instrText xml:space="preserve"> PAGEREF _Toc66968577 \h </w:instrText>
        </w:r>
        <w:r>
          <w:rPr>
            <w:noProof/>
            <w:webHidden/>
          </w:rPr>
        </w:r>
        <w:r>
          <w:rPr>
            <w:noProof/>
            <w:webHidden/>
          </w:rPr>
          <w:fldChar w:fldCharType="separate"/>
        </w:r>
        <w:r w:rsidR="00014344">
          <w:rPr>
            <w:noProof/>
            <w:webHidden/>
          </w:rPr>
          <w:t>88</w:t>
        </w:r>
        <w:r>
          <w:rPr>
            <w:noProof/>
            <w:webHidden/>
          </w:rPr>
          <w:fldChar w:fldCharType="end"/>
        </w:r>
      </w:hyperlink>
    </w:p>
    <w:p w14:paraId="5321633E"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78" w:history="1">
        <w:r w:rsidRPr="001778C9">
          <w:rPr>
            <w:rStyle w:val="Hyperlink"/>
            <w:rFonts w:cs="Book Antiqua"/>
            <w:bCs/>
            <w:noProof/>
          </w:rPr>
          <w:t>4.2.2.2</w:t>
        </w:r>
        <w:r w:rsidRPr="001778C9">
          <w:rPr>
            <w:rStyle w:val="Hyperlink"/>
            <w:rFonts w:ascii="Calibri" w:hAnsi="Calibri"/>
            <w:noProof/>
          </w:rPr>
          <w:t xml:space="preserve"> Процедура конфигурирования</w:t>
        </w:r>
        <w:r>
          <w:rPr>
            <w:noProof/>
            <w:webHidden/>
          </w:rPr>
          <w:tab/>
        </w:r>
        <w:r>
          <w:rPr>
            <w:noProof/>
            <w:webHidden/>
          </w:rPr>
          <w:fldChar w:fldCharType="begin"/>
        </w:r>
        <w:r>
          <w:rPr>
            <w:noProof/>
            <w:webHidden/>
          </w:rPr>
          <w:instrText xml:space="preserve"> PAGEREF _Toc66968578 \h </w:instrText>
        </w:r>
        <w:r>
          <w:rPr>
            <w:noProof/>
            <w:webHidden/>
          </w:rPr>
        </w:r>
        <w:r>
          <w:rPr>
            <w:noProof/>
            <w:webHidden/>
          </w:rPr>
          <w:fldChar w:fldCharType="separate"/>
        </w:r>
        <w:r w:rsidR="00014344">
          <w:rPr>
            <w:noProof/>
            <w:webHidden/>
          </w:rPr>
          <w:t>88</w:t>
        </w:r>
        <w:r>
          <w:rPr>
            <w:noProof/>
            <w:webHidden/>
          </w:rPr>
          <w:fldChar w:fldCharType="end"/>
        </w:r>
      </w:hyperlink>
    </w:p>
    <w:p w14:paraId="42E920C2"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79" w:history="1">
        <w:r w:rsidRPr="001778C9">
          <w:rPr>
            <w:rStyle w:val="Hyperlink"/>
            <w:rFonts w:cs="Book Antiqua"/>
            <w:bCs/>
            <w:snapToGrid w:val="0"/>
          </w:rPr>
          <w:t>4.2.3</w:t>
        </w:r>
        <w:r w:rsidRPr="001778C9">
          <w:rPr>
            <w:rStyle w:val="Hyperlink"/>
          </w:rPr>
          <w:t xml:space="preserve"> Проверка</w:t>
        </w:r>
        <w:r>
          <w:rPr>
            <w:webHidden/>
          </w:rPr>
          <w:tab/>
        </w:r>
        <w:r>
          <w:rPr>
            <w:webHidden/>
          </w:rPr>
          <w:fldChar w:fldCharType="begin"/>
        </w:r>
        <w:r>
          <w:rPr>
            <w:webHidden/>
          </w:rPr>
          <w:instrText xml:space="preserve"> PAGEREF _Toc66968579 \h </w:instrText>
        </w:r>
        <w:r>
          <w:rPr>
            <w:webHidden/>
          </w:rPr>
        </w:r>
        <w:r>
          <w:rPr>
            <w:webHidden/>
          </w:rPr>
          <w:fldChar w:fldCharType="separate"/>
        </w:r>
        <w:r w:rsidR="00014344">
          <w:rPr>
            <w:webHidden/>
          </w:rPr>
          <w:t>90</w:t>
        </w:r>
        <w:r>
          <w:rPr>
            <w:webHidden/>
          </w:rPr>
          <w:fldChar w:fldCharType="end"/>
        </w:r>
      </w:hyperlink>
    </w:p>
    <w:p w14:paraId="049A8726"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80" w:history="1">
        <w:r w:rsidRPr="001778C9">
          <w:rPr>
            <w:rStyle w:val="Hyperlink"/>
            <w:rFonts w:cs="Book Antiqua"/>
            <w:bCs/>
            <w:snapToGrid w:val="0"/>
          </w:rPr>
          <w:t>4.2.4</w:t>
        </w:r>
        <w:r w:rsidRPr="001778C9">
          <w:rPr>
            <w:rStyle w:val="Hyperlink"/>
          </w:rPr>
          <w:t xml:space="preserve"> Справочные конфигурации</w:t>
        </w:r>
        <w:r>
          <w:rPr>
            <w:webHidden/>
          </w:rPr>
          <w:tab/>
        </w:r>
        <w:r>
          <w:rPr>
            <w:webHidden/>
          </w:rPr>
          <w:fldChar w:fldCharType="begin"/>
        </w:r>
        <w:r>
          <w:rPr>
            <w:webHidden/>
          </w:rPr>
          <w:instrText xml:space="preserve"> PAGEREF _Toc66968580 \h </w:instrText>
        </w:r>
        <w:r>
          <w:rPr>
            <w:webHidden/>
          </w:rPr>
        </w:r>
        <w:r>
          <w:rPr>
            <w:webHidden/>
          </w:rPr>
          <w:fldChar w:fldCharType="separate"/>
        </w:r>
        <w:r w:rsidR="00014344">
          <w:rPr>
            <w:webHidden/>
          </w:rPr>
          <w:t>90</w:t>
        </w:r>
        <w:r>
          <w:rPr>
            <w:webHidden/>
          </w:rPr>
          <w:fldChar w:fldCharType="end"/>
        </w:r>
      </w:hyperlink>
    </w:p>
    <w:p w14:paraId="373F7A06"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81" w:history="1">
        <w:r w:rsidRPr="001778C9">
          <w:rPr>
            <w:rStyle w:val="Hyperlink"/>
            <w:rFonts w:cs="Book Antiqua"/>
            <w:bCs/>
            <w:snapToGrid w:val="0"/>
          </w:rPr>
          <w:t>4.2.5</w:t>
        </w:r>
        <w:r w:rsidRPr="001778C9">
          <w:rPr>
            <w:rStyle w:val="Hyperlink"/>
          </w:rPr>
          <w:t xml:space="preserve"> Вопросы</w:t>
        </w:r>
        <w:r>
          <w:rPr>
            <w:webHidden/>
          </w:rPr>
          <w:tab/>
        </w:r>
        <w:r>
          <w:rPr>
            <w:webHidden/>
          </w:rPr>
          <w:fldChar w:fldCharType="begin"/>
        </w:r>
        <w:r>
          <w:rPr>
            <w:webHidden/>
          </w:rPr>
          <w:instrText xml:space="preserve"> PAGEREF _Toc66968581 \h </w:instrText>
        </w:r>
        <w:r>
          <w:rPr>
            <w:webHidden/>
          </w:rPr>
        </w:r>
        <w:r>
          <w:rPr>
            <w:webHidden/>
          </w:rPr>
          <w:fldChar w:fldCharType="separate"/>
        </w:r>
        <w:r w:rsidR="00014344">
          <w:rPr>
            <w:webHidden/>
          </w:rPr>
          <w:t>91</w:t>
        </w:r>
        <w:r>
          <w:rPr>
            <w:webHidden/>
          </w:rPr>
          <w:fldChar w:fldCharType="end"/>
        </w:r>
      </w:hyperlink>
    </w:p>
    <w:p w14:paraId="1938FB05"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582" w:history="1">
        <w:r w:rsidRPr="001778C9">
          <w:rPr>
            <w:rStyle w:val="Hyperlink"/>
            <w:snapToGrid w:val="0"/>
          </w:rPr>
          <w:t>4.3</w:t>
        </w:r>
        <w:r w:rsidRPr="001778C9">
          <w:rPr>
            <w:rStyle w:val="Hyperlink"/>
          </w:rPr>
          <w:t xml:space="preserve"> Лабораторная работа 3. Настройка NAT</w:t>
        </w:r>
        <w:r>
          <w:rPr>
            <w:webHidden/>
          </w:rPr>
          <w:tab/>
        </w:r>
        <w:r>
          <w:rPr>
            <w:webHidden/>
          </w:rPr>
          <w:fldChar w:fldCharType="begin"/>
        </w:r>
        <w:r>
          <w:rPr>
            <w:webHidden/>
          </w:rPr>
          <w:instrText xml:space="preserve"> PAGEREF _Toc66968582 \h </w:instrText>
        </w:r>
        <w:r>
          <w:rPr>
            <w:webHidden/>
          </w:rPr>
        </w:r>
        <w:r>
          <w:rPr>
            <w:webHidden/>
          </w:rPr>
          <w:fldChar w:fldCharType="separate"/>
        </w:r>
        <w:r w:rsidR="00014344">
          <w:rPr>
            <w:webHidden/>
          </w:rPr>
          <w:t>92</w:t>
        </w:r>
        <w:r>
          <w:rPr>
            <w:webHidden/>
          </w:rPr>
          <w:fldChar w:fldCharType="end"/>
        </w:r>
      </w:hyperlink>
    </w:p>
    <w:p w14:paraId="3A02A331"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83" w:history="1">
        <w:r w:rsidRPr="001778C9">
          <w:rPr>
            <w:rStyle w:val="Hyperlink"/>
            <w:rFonts w:cs="Book Antiqua"/>
            <w:bCs/>
            <w:snapToGrid w:val="0"/>
          </w:rPr>
          <w:t>4.3.1</w:t>
        </w:r>
        <w:r w:rsidRPr="001778C9">
          <w:rPr>
            <w:rStyle w:val="Hyperlink"/>
          </w:rPr>
          <w:t xml:space="preserve"> Общая информация</w:t>
        </w:r>
        <w:r>
          <w:rPr>
            <w:webHidden/>
          </w:rPr>
          <w:tab/>
        </w:r>
        <w:r>
          <w:rPr>
            <w:webHidden/>
          </w:rPr>
          <w:fldChar w:fldCharType="begin"/>
        </w:r>
        <w:r>
          <w:rPr>
            <w:webHidden/>
          </w:rPr>
          <w:instrText xml:space="preserve"> PAGEREF _Toc66968583 \h </w:instrText>
        </w:r>
        <w:r>
          <w:rPr>
            <w:webHidden/>
          </w:rPr>
        </w:r>
        <w:r>
          <w:rPr>
            <w:webHidden/>
          </w:rPr>
          <w:fldChar w:fldCharType="separate"/>
        </w:r>
        <w:r w:rsidR="00014344">
          <w:rPr>
            <w:webHidden/>
          </w:rPr>
          <w:t>92</w:t>
        </w:r>
        <w:r>
          <w:rPr>
            <w:webHidden/>
          </w:rPr>
          <w:fldChar w:fldCharType="end"/>
        </w:r>
      </w:hyperlink>
    </w:p>
    <w:p w14:paraId="123B675F"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84" w:history="1">
        <w:r w:rsidRPr="001778C9">
          <w:rPr>
            <w:rStyle w:val="Hyperlink"/>
            <w:rFonts w:cs="Book Antiqua"/>
            <w:bCs/>
            <w:noProof/>
          </w:rPr>
          <w:t>4.3.1.1</w:t>
        </w:r>
        <w:r w:rsidRPr="001778C9">
          <w:rPr>
            <w:rStyle w:val="Hyperlink"/>
            <w:noProof/>
          </w:rPr>
          <w:t xml:space="preserve"> О лабораторной работе</w:t>
        </w:r>
        <w:r>
          <w:rPr>
            <w:noProof/>
            <w:webHidden/>
          </w:rPr>
          <w:tab/>
        </w:r>
        <w:r>
          <w:rPr>
            <w:noProof/>
            <w:webHidden/>
          </w:rPr>
          <w:fldChar w:fldCharType="begin"/>
        </w:r>
        <w:r>
          <w:rPr>
            <w:noProof/>
            <w:webHidden/>
          </w:rPr>
          <w:instrText xml:space="preserve"> PAGEREF _Toc66968584 \h </w:instrText>
        </w:r>
        <w:r>
          <w:rPr>
            <w:noProof/>
            <w:webHidden/>
          </w:rPr>
        </w:r>
        <w:r>
          <w:rPr>
            <w:noProof/>
            <w:webHidden/>
          </w:rPr>
          <w:fldChar w:fldCharType="separate"/>
        </w:r>
        <w:r w:rsidR="00014344">
          <w:rPr>
            <w:noProof/>
            <w:webHidden/>
          </w:rPr>
          <w:t>92</w:t>
        </w:r>
        <w:r>
          <w:rPr>
            <w:noProof/>
            <w:webHidden/>
          </w:rPr>
          <w:fldChar w:fldCharType="end"/>
        </w:r>
      </w:hyperlink>
    </w:p>
    <w:p w14:paraId="0BF94F74"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85" w:history="1">
        <w:r w:rsidRPr="001778C9">
          <w:rPr>
            <w:rStyle w:val="Hyperlink"/>
            <w:rFonts w:cs="Book Antiqua"/>
            <w:bCs/>
            <w:noProof/>
          </w:rPr>
          <w:t>4.3.1.2</w:t>
        </w:r>
        <w:r w:rsidRPr="001778C9">
          <w:rPr>
            <w:rStyle w:val="Hyperlink"/>
            <w:noProof/>
          </w:rPr>
          <w:t xml:space="preserve"> Цели</w:t>
        </w:r>
        <w:r>
          <w:rPr>
            <w:noProof/>
            <w:webHidden/>
          </w:rPr>
          <w:tab/>
        </w:r>
        <w:r>
          <w:rPr>
            <w:noProof/>
            <w:webHidden/>
          </w:rPr>
          <w:fldChar w:fldCharType="begin"/>
        </w:r>
        <w:r>
          <w:rPr>
            <w:noProof/>
            <w:webHidden/>
          </w:rPr>
          <w:instrText xml:space="preserve"> PAGEREF _Toc66968585 \h </w:instrText>
        </w:r>
        <w:r>
          <w:rPr>
            <w:noProof/>
            <w:webHidden/>
          </w:rPr>
        </w:r>
        <w:r>
          <w:rPr>
            <w:noProof/>
            <w:webHidden/>
          </w:rPr>
          <w:fldChar w:fldCharType="separate"/>
        </w:r>
        <w:r w:rsidR="00014344">
          <w:rPr>
            <w:noProof/>
            <w:webHidden/>
          </w:rPr>
          <w:t>92</w:t>
        </w:r>
        <w:r>
          <w:rPr>
            <w:noProof/>
            <w:webHidden/>
          </w:rPr>
          <w:fldChar w:fldCharType="end"/>
        </w:r>
      </w:hyperlink>
    </w:p>
    <w:p w14:paraId="7669C17F"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86" w:history="1">
        <w:r w:rsidRPr="001778C9">
          <w:rPr>
            <w:rStyle w:val="Hyperlink"/>
            <w:rFonts w:cs="Book Antiqua"/>
            <w:bCs/>
            <w:noProof/>
          </w:rPr>
          <w:t>4.3.1.3</w:t>
        </w:r>
        <w:r w:rsidRPr="001778C9">
          <w:rPr>
            <w:rStyle w:val="Hyperlink"/>
            <w:noProof/>
          </w:rPr>
          <w:t xml:space="preserve"> Топология сети</w:t>
        </w:r>
        <w:r>
          <w:rPr>
            <w:noProof/>
            <w:webHidden/>
          </w:rPr>
          <w:tab/>
        </w:r>
        <w:r>
          <w:rPr>
            <w:noProof/>
            <w:webHidden/>
          </w:rPr>
          <w:fldChar w:fldCharType="begin"/>
        </w:r>
        <w:r>
          <w:rPr>
            <w:noProof/>
            <w:webHidden/>
          </w:rPr>
          <w:instrText xml:space="preserve"> PAGEREF _Toc66968586 \h </w:instrText>
        </w:r>
        <w:r>
          <w:rPr>
            <w:noProof/>
            <w:webHidden/>
          </w:rPr>
        </w:r>
        <w:r>
          <w:rPr>
            <w:noProof/>
            <w:webHidden/>
          </w:rPr>
          <w:fldChar w:fldCharType="separate"/>
        </w:r>
        <w:r w:rsidR="00014344">
          <w:rPr>
            <w:noProof/>
            <w:webHidden/>
          </w:rPr>
          <w:t>92</w:t>
        </w:r>
        <w:r>
          <w:rPr>
            <w:noProof/>
            <w:webHidden/>
          </w:rPr>
          <w:fldChar w:fldCharType="end"/>
        </w:r>
      </w:hyperlink>
    </w:p>
    <w:p w14:paraId="5231135B"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87" w:history="1">
        <w:r w:rsidRPr="001778C9">
          <w:rPr>
            <w:rStyle w:val="Hyperlink"/>
            <w:rFonts w:cs="Book Antiqua"/>
            <w:bCs/>
            <w:snapToGrid w:val="0"/>
          </w:rPr>
          <w:t>4.3.2</w:t>
        </w:r>
        <w:r w:rsidRPr="001778C9">
          <w:rPr>
            <w:rStyle w:val="Hyperlink"/>
          </w:rPr>
          <w:t xml:space="preserve"> Лабораторная работа</w:t>
        </w:r>
        <w:r>
          <w:rPr>
            <w:webHidden/>
          </w:rPr>
          <w:tab/>
        </w:r>
        <w:r>
          <w:rPr>
            <w:webHidden/>
          </w:rPr>
          <w:fldChar w:fldCharType="begin"/>
        </w:r>
        <w:r>
          <w:rPr>
            <w:webHidden/>
          </w:rPr>
          <w:instrText xml:space="preserve"> PAGEREF _Toc66968587 \h </w:instrText>
        </w:r>
        <w:r>
          <w:rPr>
            <w:webHidden/>
          </w:rPr>
        </w:r>
        <w:r>
          <w:rPr>
            <w:webHidden/>
          </w:rPr>
          <w:fldChar w:fldCharType="separate"/>
        </w:r>
        <w:r w:rsidR="00014344">
          <w:rPr>
            <w:webHidden/>
          </w:rPr>
          <w:t>93</w:t>
        </w:r>
        <w:r>
          <w:rPr>
            <w:webHidden/>
          </w:rPr>
          <w:fldChar w:fldCharType="end"/>
        </w:r>
      </w:hyperlink>
    </w:p>
    <w:p w14:paraId="3FC06B64"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88" w:history="1">
        <w:r w:rsidRPr="001778C9">
          <w:rPr>
            <w:rStyle w:val="Hyperlink"/>
            <w:rFonts w:cs="Book Antiqua"/>
            <w:bCs/>
            <w:noProof/>
          </w:rPr>
          <w:t>4.3.2.1</w:t>
        </w:r>
        <w:r w:rsidRPr="001778C9">
          <w:rPr>
            <w:rStyle w:val="Hyperlink"/>
            <w:noProof/>
          </w:rPr>
          <w:t xml:space="preserve"> План работы</w:t>
        </w:r>
        <w:r>
          <w:rPr>
            <w:noProof/>
            <w:webHidden/>
          </w:rPr>
          <w:tab/>
        </w:r>
        <w:r>
          <w:rPr>
            <w:noProof/>
            <w:webHidden/>
          </w:rPr>
          <w:fldChar w:fldCharType="begin"/>
        </w:r>
        <w:r>
          <w:rPr>
            <w:noProof/>
            <w:webHidden/>
          </w:rPr>
          <w:instrText xml:space="preserve"> PAGEREF _Toc66968588 \h </w:instrText>
        </w:r>
        <w:r>
          <w:rPr>
            <w:noProof/>
            <w:webHidden/>
          </w:rPr>
        </w:r>
        <w:r>
          <w:rPr>
            <w:noProof/>
            <w:webHidden/>
          </w:rPr>
          <w:fldChar w:fldCharType="separate"/>
        </w:r>
        <w:r w:rsidR="00014344">
          <w:rPr>
            <w:noProof/>
            <w:webHidden/>
          </w:rPr>
          <w:t>93</w:t>
        </w:r>
        <w:r>
          <w:rPr>
            <w:noProof/>
            <w:webHidden/>
          </w:rPr>
          <w:fldChar w:fldCharType="end"/>
        </w:r>
      </w:hyperlink>
    </w:p>
    <w:p w14:paraId="53E4B34B"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89" w:history="1">
        <w:r w:rsidRPr="001778C9">
          <w:rPr>
            <w:rStyle w:val="Hyperlink"/>
            <w:rFonts w:cs="Book Antiqua"/>
            <w:bCs/>
            <w:noProof/>
          </w:rPr>
          <w:t>4.3.2.2</w:t>
        </w:r>
        <w:r w:rsidRPr="001778C9">
          <w:rPr>
            <w:rStyle w:val="Hyperlink"/>
            <w:noProof/>
          </w:rPr>
          <w:t xml:space="preserve"> Процедура конфигурирования</w:t>
        </w:r>
        <w:r>
          <w:rPr>
            <w:noProof/>
            <w:webHidden/>
          </w:rPr>
          <w:tab/>
        </w:r>
        <w:r>
          <w:rPr>
            <w:noProof/>
            <w:webHidden/>
          </w:rPr>
          <w:fldChar w:fldCharType="begin"/>
        </w:r>
        <w:r>
          <w:rPr>
            <w:noProof/>
            <w:webHidden/>
          </w:rPr>
          <w:instrText xml:space="preserve"> PAGEREF _Toc66968589 \h </w:instrText>
        </w:r>
        <w:r>
          <w:rPr>
            <w:noProof/>
            <w:webHidden/>
          </w:rPr>
        </w:r>
        <w:r>
          <w:rPr>
            <w:noProof/>
            <w:webHidden/>
          </w:rPr>
          <w:fldChar w:fldCharType="separate"/>
        </w:r>
        <w:r w:rsidR="00014344">
          <w:rPr>
            <w:noProof/>
            <w:webHidden/>
          </w:rPr>
          <w:t>93</w:t>
        </w:r>
        <w:r>
          <w:rPr>
            <w:noProof/>
            <w:webHidden/>
          </w:rPr>
          <w:fldChar w:fldCharType="end"/>
        </w:r>
      </w:hyperlink>
    </w:p>
    <w:p w14:paraId="07BF2788"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90" w:history="1">
        <w:r w:rsidRPr="001778C9">
          <w:rPr>
            <w:rStyle w:val="Hyperlink"/>
            <w:rFonts w:cs="Book Antiqua"/>
            <w:bCs/>
            <w:snapToGrid w:val="0"/>
          </w:rPr>
          <w:t>4.3.3</w:t>
        </w:r>
        <w:r w:rsidRPr="001778C9">
          <w:rPr>
            <w:rStyle w:val="Hyperlink"/>
          </w:rPr>
          <w:t xml:space="preserve"> Проверка</w:t>
        </w:r>
        <w:r>
          <w:rPr>
            <w:webHidden/>
          </w:rPr>
          <w:tab/>
        </w:r>
        <w:r>
          <w:rPr>
            <w:webHidden/>
          </w:rPr>
          <w:fldChar w:fldCharType="begin"/>
        </w:r>
        <w:r>
          <w:rPr>
            <w:webHidden/>
          </w:rPr>
          <w:instrText xml:space="preserve"> PAGEREF _Toc66968590 \h </w:instrText>
        </w:r>
        <w:r>
          <w:rPr>
            <w:webHidden/>
          </w:rPr>
        </w:r>
        <w:r>
          <w:rPr>
            <w:webHidden/>
          </w:rPr>
          <w:fldChar w:fldCharType="separate"/>
        </w:r>
        <w:r w:rsidR="00014344">
          <w:rPr>
            <w:webHidden/>
          </w:rPr>
          <w:t>97</w:t>
        </w:r>
        <w:r>
          <w:rPr>
            <w:webHidden/>
          </w:rPr>
          <w:fldChar w:fldCharType="end"/>
        </w:r>
      </w:hyperlink>
    </w:p>
    <w:p w14:paraId="4B5C335E"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91" w:history="1">
        <w:r w:rsidRPr="001778C9">
          <w:rPr>
            <w:rStyle w:val="Hyperlink"/>
            <w:rFonts w:cs="Book Antiqua"/>
            <w:bCs/>
            <w:snapToGrid w:val="0"/>
          </w:rPr>
          <w:t>4.3.4</w:t>
        </w:r>
        <w:r w:rsidRPr="001778C9">
          <w:rPr>
            <w:rStyle w:val="Hyperlink"/>
          </w:rPr>
          <w:t xml:space="preserve"> Справочные конфигурации</w:t>
        </w:r>
        <w:r>
          <w:rPr>
            <w:webHidden/>
          </w:rPr>
          <w:tab/>
        </w:r>
        <w:r>
          <w:rPr>
            <w:webHidden/>
          </w:rPr>
          <w:fldChar w:fldCharType="begin"/>
        </w:r>
        <w:r>
          <w:rPr>
            <w:webHidden/>
          </w:rPr>
          <w:instrText xml:space="preserve"> PAGEREF _Toc66968591 \h </w:instrText>
        </w:r>
        <w:r>
          <w:rPr>
            <w:webHidden/>
          </w:rPr>
        </w:r>
        <w:r>
          <w:rPr>
            <w:webHidden/>
          </w:rPr>
          <w:fldChar w:fldCharType="separate"/>
        </w:r>
        <w:r w:rsidR="00014344">
          <w:rPr>
            <w:webHidden/>
          </w:rPr>
          <w:t>97</w:t>
        </w:r>
        <w:r>
          <w:rPr>
            <w:webHidden/>
          </w:rPr>
          <w:fldChar w:fldCharType="end"/>
        </w:r>
      </w:hyperlink>
    </w:p>
    <w:p w14:paraId="2B2B885F"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92" w:history="1">
        <w:r w:rsidRPr="001778C9">
          <w:rPr>
            <w:rStyle w:val="Hyperlink"/>
            <w:rFonts w:cs="Book Antiqua"/>
            <w:bCs/>
            <w:snapToGrid w:val="0"/>
          </w:rPr>
          <w:t>4.3.5</w:t>
        </w:r>
        <w:r w:rsidRPr="001778C9">
          <w:rPr>
            <w:rStyle w:val="Hyperlink"/>
          </w:rPr>
          <w:t xml:space="preserve"> Вопросы</w:t>
        </w:r>
        <w:r>
          <w:rPr>
            <w:webHidden/>
          </w:rPr>
          <w:tab/>
        </w:r>
        <w:r>
          <w:rPr>
            <w:webHidden/>
          </w:rPr>
          <w:fldChar w:fldCharType="begin"/>
        </w:r>
        <w:r>
          <w:rPr>
            <w:webHidden/>
          </w:rPr>
          <w:instrText xml:space="preserve"> PAGEREF _Toc66968592 \h </w:instrText>
        </w:r>
        <w:r>
          <w:rPr>
            <w:webHidden/>
          </w:rPr>
        </w:r>
        <w:r>
          <w:rPr>
            <w:webHidden/>
          </w:rPr>
          <w:fldChar w:fldCharType="separate"/>
        </w:r>
        <w:r w:rsidR="00014344">
          <w:rPr>
            <w:webHidden/>
          </w:rPr>
          <w:t>99</w:t>
        </w:r>
        <w:r>
          <w:rPr>
            <w:webHidden/>
          </w:rPr>
          <w:fldChar w:fldCharType="end"/>
        </w:r>
      </w:hyperlink>
    </w:p>
    <w:p w14:paraId="401B7B94" w14:textId="77777777" w:rsidR="0050379E" w:rsidRDefault="0050379E">
      <w:pPr>
        <w:pStyle w:val="TOC1"/>
        <w:tabs>
          <w:tab w:val="right" w:leader="dot" w:pos="9629"/>
        </w:tabs>
        <w:rPr>
          <w:rFonts w:asciiTheme="minorHAnsi" w:eastAsiaTheme="minorEastAsia" w:hAnsiTheme="minorHAnsi" w:cstheme="minorBidi"/>
          <w:b w:val="0"/>
          <w:bCs w:val="0"/>
          <w:noProof/>
          <w:sz w:val="22"/>
          <w:szCs w:val="22"/>
          <w:lang w:eastAsia="zh-TW"/>
        </w:rPr>
      </w:pPr>
      <w:hyperlink w:anchor="_Toc66968593" w:history="1">
        <w:r w:rsidRPr="001778C9">
          <w:rPr>
            <w:rStyle w:val="Hyperlink"/>
            <w:noProof/>
          </w:rPr>
          <w:t>5 Конфигурирование основных сетевых служб</w:t>
        </w:r>
        <w:r>
          <w:rPr>
            <w:noProof/>
            <w:webHidden/>
          </w:rPr>
          <w:tab/>
        </w:r>
        <w:r>
          <w:rPr>
            <w:noProof/>
            <w:webHidden/>
          </w:rPr>
          <w:fldChar w:fldCharType="begin"/>
        </w:r>
        <w:r>
          <w:rPr>
            <w:noProof/>
            <w:webHidden/>
          </w:rPr>
          <w:instrText xml:space="preserve"> PAGEREF _Toc66968593 \h </w:instrText>
        </w:r>
        <w:r>
          <w:rPr>
            <w:noProof/>
            <w:webHidden/>
          </w:rPr>
        </w:r>
        <w:r>
          <w:rPr>
            <w:noProof/>
            <w:webHidden/>
          </w:rPr>
          <w:fldChar w:fldCharType="separate"/>
        </w:r>
        <w:r w:rsidR="00014344">
          <w:rPr>
            <w:noProof/>
            <w:webHidden/>
          </w:rPr>
          <w:t>100</w:t>
        </w:r>
        <w:r>
          <w:rPr>
            <w:noProof/>
            <w:webHidden/>
          </w:rPr>
          <w:fldChar w:fldCharType="end"/>
        </w:r>
      </w:hyperlink>
    </w:p>
    <w:p w14:paraId="7960B926"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594" w:history="1">
        <w:r w:rsidRPr="001778C9">
          <w:rPr>
            <w:rStyle w:val="Hyperlink"/>
            <w:snapToGrid w:val="0"/>
          </w:rPr>
          <w:t>5.1</w:t>
        </w:r>
        <w:r w:rsidRPr="001778C9">
          <w:rPr>
            <w:rStyle w:val="Hyperlink"/>
          </w:rPr>
          <w:t xml:space="preserve"> Лабораторная работа 1. Настройка FTP</w:t>
        </w:r>
        <w:r>
          <w:rPr>
            <w:webHidden/>
          </w:rPr>
          <w:tab/>
        </w:r>
        <w:r>
          <w:rPr>
            <w:webHidden/>
          </w:rPr>
          <w:fldChar w:fldCharType="begin"/>
        </w:r>
        <w:r>
          <w:rPr>
            <w:webHidden/>
          </w:rPr>
          <w:instrText xml:space="preserve"> PAGEREF _Toc66968594 \h </w:instrText>
        </w:r>
        <w:r>
          <w:rPr>
            <w:webHidden/>
          </w:rPr>
        </w:r>
        <w:r>
          <w:rPr>
            <w:webHidden/>
          </w:rPr>
          <w:fldChar w:fldCharType="separate"/>
        </w:r>
        <w:r w:rsidR="00014344">
          <w:rPr>
            <w:webHidden/>
          </w:rPr>
          <w:t>100</w:t>
        </w:r>
        <w:r>
          <w:rPr>
            <w:webHidden/>
          </w:rPr>
          <w:fldChar w:fldCharType="end"/>
        </w:r>
      </w:hyperlink>
    </w:p>
    <w:p w14:paraId="0EABE596"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95" w:history="1">
        <w:r w:rsidRPr="001778C9">
          <w:rPr>
            <w:rStyle w:val="Hyperlink"/>
            <w:rFonts w:cs="Book Antiqua"/>
            <w:bCs/>
            <w:snapToGrid w:val="0"/>
          </w:rPr>
          <w:t>5.1.1</w:t>
        </w:r>
        <w:r w:rsidRPr="001778C9">
          <w:rPr>
            <w:rStyle w:val="Hyperlink"/>
          </w:rPr>
          <w:t xml:space="preserve"> Общая информация</w:t>
        </w:r>
        <w:r>
          <w:rPr>
            <w:webHidden/>
          </w:rPr>
          <w:tab/>
        </w:r>
        <w:r>
          <w:rPr>
            <w:webHidden/>
          </w:rPr>
          <w:fldChar w:fldCharType="begin"/>
        </w:r>
        <w:r>
          <w:rPr>
            <w:webHidden/>
          </w:rPr>
          <w:instrText xml:space="preserve"> PAGEREF _Toc66968595 \h </w:instrText>
        </w:r>
        <w:r>
          <w:rPr>
            <w:webHidden/>
          </w:rPr>
        </w:r>
        <w:r>
          <w:rPr>
            <w:webHidden/>
          </w:rPr>
          <w:fldChar w:fldCharType="separate"/>
        </w:r>
        <w:r w:rsidR="00014344">
          <w:rPr>
            <w:webHidden/>
          </w:rPr>
          <w:t>100</w:t>
        </w:r>
        <w:r>
          <w:rPr>
            <w:webHidden/>
          </w:rPr>
          <w:fldChar w:fldCharType="end"/>
        </w:r>
      </w:hyperlink>
    </w:p>
    <w:p w14:paraId="73936BDA"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96" w:history="1">
        <w:r w:rsidRPr="001778C9">
          <w:rPr>
            <w:rStyle w:val="Hyperlink"/>
            <w:rFonts w:cs="Book Antiqua"/>
            <w:bCs/>
            <w:noProof/>
          </w:rPr>
          <w:t>5.1.1.1</w:t>
        </w:r>
        <w:r w:rsidRPr="001778C9">
          <w:rPr>
            <w:rStyle w:val="Hyperlink"/>
            <w:noProof/>
          </w:rPr>
          <w:t xml:space="preserve"> О лабораторной работе</w:t>
        </w:r>
        <w:r>
          <w:rPr>
            <w:noProof/>
            <w:webHidden/>
          </w:rPr>
          <w:tab/>
        </w:r>
        <w:r>
          <w:rPr>
            <w:noProof/>
            <w:webHidden/>
          </w:rPr>
          <w:fldChar w:fldCharType="begin"/>
        </w:r>
        <w:r>
          <w:rPr>
            <w:noProof/>
            <w:webHidden/>
          </w:rPr>
          <w:instrText xml:space="preserve"> PAGEREF _Toc66968596 \h </w:instrText>
        </w:r>
        <w:r>
          <w:rPr>
            <w:noProof/>
            <w:webHidden/>
          </w:rPr>
        </w:r>
        <w:r>
          <w:rPr>
            <w:noProof/>
            <w:webHidden/>
          </w:rPr>
          <w:fldChar w:fldCharType="separate"/>
        </w:r>
        <w:r w:rsidR="00014344">
          <w:rPr>
            <w:noProof/>
            <w:webHidden/>
          </w:rPr>
          <w:t>100</w:t>
        </w:r>
        <w:r>
          <w:rPr>
            <w:noProof/>
            <w:webHidden/>
          </w:rPr>
          <w:fldChar w:fldCharType="end"/>
        </w:r>
      </w:hyperlink>
    </w:p>
    <w:p w14:paraId="799D8B85"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97" w:history="1">
        <w:r w:rsidRPr="001778C9">
          <w:rPr>
            <w:rStyle w:val="Hyperlink"/>
            <w:rFonts w:cs="Book Antiqua"/>
            <w:bCs/>
            <w:noProof/>
          </w:rPr>
          <w:t>5.1.1.2</w:t>
        </w:r>
        <w:r w:rsidRPr="001778C9">
          <w:rPr>
            <w:rStyle w:val="Hyperlink"/>
            <w:noProof/>
          </w:rPr>
          <w:t xml:space="preserve"> Цели</w:t>
        </w:r>
        <w:r>
          <w:rPr>
            <w:noProof/>
            <w:webHidden/>
          </w:rPr>
          <w:tab/>
        </w:r>
        <w:r>
          <w:rPr>
            <w:noProof/>
            <w:webHidden/>
          </w:rPr>
          <w:fldChar w:fldCharType="begin"/>
        </w:r>
        <w:r>
          <w:rPr>
            <w:noProof/>
            <w:webHidden/>
          </w:rPr>
          <w:instrText xml:space="preserve"> PAGEREF _Toc66968597 \h </w:instrText>
        </w:r>
        <w:r>
          <w:rPr>
            <w:noProof/>
            <w:webHidden/>
          </w:rPr>
        </w:r>
        <w:r>
          <w:rPr>
            <w:noProof/>
            <w:webHidden/>
          </w:rPr>
          <w:fldChar w:fldCharType="separate"/>
        </w:r>
        <w:r w:rsidR="00014344">
          <w:rPr>
            <w:noProof/>
            <w:webHidden/>
          </w:rPr>
          <w:t>100</w:t>
        </w:r>
        <w:r>
          <w:rPr>
            <w:noProof/>
            <w:webHidden/>
          </w:rPr>
          <w:fldChar w:fldCharType="end"/>
        </w:r>
      </w:hyperlink>
    </w:p>
    <w:p w14:paraId="2BFE5AF0"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598" w:history="1">
        <w:r w:rsidRPr="001778C9">
          <w:rPr>
            <w:rStyle w:val="Hyperlink"/>
            <w:rFonts w:cs="Book Antiqua"/>
            <w:bCs/>
            <w:noProof/>
          </w:rPr>
          <w:t>5.1.1.3</w:t>
        </w:r>
        <w:r w:rsidRPr="001778C9">
          <w:rPr>
            <w:rStyle w:val="Hyperlink"/>
            <w:noProof/>
          </w:rPr>
          <w:t xml:space="preserve"> Топология сети</w:t>
        </w:r>
        <w:r>
          <w:rPr>
            <w:noProof/>
            <w:webHidden/>
          </w:rPr>
          <w:tab/>
        </w:r>
        <w:r>
          <w:rPr>
            <w:noProof/>
            <w:webHidden/>
          </w:rPr>
          <w:fldChar w:fldCharType="begin"/>
        </w:r>
        <w:r>
          <w:rPr>
            <w:noProof/>
            <w:webHidden/>
          </w:rPr>
          <w:instrText xml:space="preserve"> PAGEREF _Toc66968598 \h </w:instrText>
        </w:r>
        <w:r>
          <w:rPr>
            <w:noProof/>
            <w:webHidden/>
          </w:rPr>
        </w:r>
        <w:r>
          <w:rPr>
            <w:noProof/>
            <w:webHidden/>
          </w:rPr>
          <w:fldChar w:fldCharType="separate"/>
        </w:r>
        <w:r w:rsidR="00014344">
          <w:rPr>
            <w:noProof/>
            <w:webHidden/>
          </w:rPr>
          <w:t>100</w:t>
        </w:r>
        <w:r>
          <w:rPr>
            <w:noProof/>
            <w:webHidden/>
          </w:rPr>
          <w:fldChar w:fldCharType="end"/>
        </w:r>
      </w:hyperlink>
    </w:p>
    <w:p w14:paraId="57F37923"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599" w:history="1">
        <w:r w:rsidRPr="001778C9">
          <w:rPr>
            <w:rStyle w:val="Hyperlink"/>
            <w:rFonts w:cs="Book Antiqua"/>
            <w:bCs/>
            <w:snapToGrid w:val="0"/>
          </w:rPr>
          <w:t>5.1.2</w:t>
        </w:r>
        <w:r w:rsidRPr="001778C9">
          <w:rPr>
            <w:rStyle w:val="Hyperlink"/>
          </w:rPr>
          <w:t xml:space="preserve"> Лабораторная работа</w:t>
        </w:r>
        <w:r>
          <w:rPr>
            <w:webHidden/>
          </w:rPr>
          <w:tab/>
        </w:r>
        <w:r>
          <w:rPr>
            <w:webHidden/>
          </w:rPr>
          <w:fldChar w:fldCharType="begin"/>
        </w:r>
        <w:r>
          <w:rPr>
            <w:webHidden/>
          </w:rPr>
          <w:instrText xml:space="preserve"> PAGEREF _Toc66968599 \h </w:instrText>
        </w:r>
        <w:r>
          <w:rPr>
            <w:webHidden/>
          </w:rPr>
        </w:r>
        <w:r>
          <w:rPr>
            <w:webHidden/>
          </w:rPr>
          <w:fldChar w:fldCharType="separate"/>
        </w:r>
        <w:r w:rsidR="00014344">
          <w:rPr>
            <w:webHidden/>
          </w:rPr>
          <w:t>101</w:t>
        </w:r>
        <w:r>
          <w:rPr>
            <w:webHidden/>
          </w:rPr>
          <w:fldChar w:fldCharType="end"/>
        </w:r>
      </w:hyperlink>
    </w:p>
    <w:p w14:paraId="327B0649"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600" w:history="1">
        <w:r w:rsidRPr="001778C9">
          <w:rPr>
            <w:rStyle w:val="Hyperlink"/>
            <w:rFonts w:cs="Book Antiqua"/>
            <w:bCs/>
            <w:noProof/>
          </w:rPr>
          <w:t>5.1.2.1</w:t>
        </w:r>
        <w:r w:rsidRPr="001778C9">
          <w:rPr>
            <w:rStyle w:val="Hyperlink"/>
            <w:noProof/>
          </w:rPr>
          <w:t xml:space="preserve"> План работы</w:t>
        </w:r>
        <w:r>
          <w:rPr>
            <w:noProof/>
            <w:webHidden/>
          </w:rPr>
          <w:tab/>
        </w:r>
        <w:r>
          <w:rPr>
            <w:noProof/>
            <w:webHidden/>
          </w:rPr>
          <w:fldChar w:fldCharType="begin"/>
        </w:r>
        <w:r>
          <w:rPr>
            <w:noProof/>
            <w:webHidden/>
          </w:rPr>
          <w:instrText xml:space="preserve"> PAGEREF _Toc66968600 \h </w:instrText>
        </w:r>
        <w:r>
          <w:rPr>
            <w:noProof/>
            <w:webHidden/>
          </w:rPr>
        </w:r>
        <w:r>
          <w:rPr>
            <w:noProof/>
            <w:webHidden/>
          </w:rPr>
          <w:fldChar w:fldCharType="separate"/>
        </w:r>
        <w:r w:rsidR="00014344">
          <w:rPr>
            <w:noProof/>
            <w:webHidden/>
          </w:rPr>
          <w:t>101</w:t>
        </w:r>
        <w:r>
          <w:rPr>
            <w:noProof/>
            <w:webHidden/>
          </w:rPr>
          <w:fldChar w:fldCharType="end"/>
        </w:r>
      </w:hyperlink>
    </w:p>
    <w:p w14:paraId="34ACFECE"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601" w:history="1">
        <w:r w:rsidRPr="001778C9">
          <w:rPr>
            <w:rStyle w:val="Hyperlink"/>
            <w:rFonts w:cs="Book Antiqua"/>
            <w:bCs/>
            <w:noProof/>
          </w:rPr>
          <w:t>5.1.2.2</w:t>
        </w:r>
        <w:r w:rsidRPr="001778C9">
          <w:rPr>
            <w:rStyle w:val="Hyperlink"/>
            <w:noProof/>
          </w:rPr>
          <w:t xml:space="preserve"> Процедура конфигурирования</w:t>
        </w:r>
        <w:r>
          <w:rPr>
            <w:noProof/>
            <w:webHidden/>
          </w:rPr>
          <w:tab/>
        </w:r>
        <w:r>
          <w:rPr>
            <w:noProof/>
            <w:webHidden/>
          </w:rPr>
          <w:fldChar w:fldCharType="begin"/>
        </w:r>
        <w:r>
          <w:rPr>
            <w:noProof/>
            <w:webHidden/>
          </w:rPr>
          <w:instrText xml:space="preserve"> PAGEREF _Toc66968601 \h </w:instrText>
        </w:r>
        <w:r>
          <w:rPr>
            <w:noProof/>
            <w:webHidden/>
          </w:rPr>
        </w:r>
        <w:r>
          <w:rPr>
            <w:noProof/>
            <w:webHidden/>
          </w:rPr>
          <w:fldChar w:fldCharType="separate"/>
        </w:r>
        <w:r w:rsidR="00014344">
          <w:rPr>
            <w:noProof/>
            <w:webHidden/>
          </w:rPr>
          <w:t>101</w:t>
        </w:r>
        <w:r>
          <w:rPr>
            <w:noProof/>
            <w:webHidden/>
          </w:rPr>
          <w:fldChar w:fldCharType="end"/>
        </w:r>
      </w:hyperlink>
    </w:p>
    <w:p w14:paraId="6BB7E7F8"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02" w:history="1">
        <w:r w:rsidRPr="001778C9">
          <w:rPr>
            <w:rStyle w:val="Hyperlink"/>
            <w:rFonts w:cs="Book Antiqua"/>
            <w:bCs/>
            <w:snapToGrid w:val="0"/>
          </w:rPr>
          <w:t>5.1.3</w:t>
        </w:r>
        <w:r w:rsidRPr="001778C9">
          <w:rPr>
            <w:rStyle w:val="Hyperlink"/>
          </w:rPr>
          <w:t xml:space="preserve"> Проверка</w:t>
        </w:r>
        <w:r>
          <w:rPr>
            <w:webHidden/>
          </w:rPr>
          <w:tab/>
        </w:r>
        <w:r>
          <w:rPr>
            <w:webHidden/>
          </w:rPr>
          <w:fldChar w:fldCharType="begin"/>
        </w:r>
        <w:r>
          <w:rPr>
            <w:webHidden/>
          </w:rPr>
          <w:instrText xml:space="preserve"> PAGEREF _Toc66968602 \h </w:instrText>
        </w:r>
        <w:r>
          <w:rPr>
            <w:webHidden/>
          </w:rPr>
        </w:r>
        <w:r>
          <w:rPr>
            <w:webHidden/>
          </w:rPr>
          <w:fldChar w:fldCharType="separate"/>
        </w:r>
        <w:r w:rsidR="00014344">
          <w:rPr>
            <w:webHidden/>
          </w:rPr>
          <w:t>104</w:t>
        </w:r>
        <w:r>
          <w:rPr>
            <w:webHidden/>
          </w:rPr>
          <w:fldChar w:fldCharType="end"/>
        </w:r>
      </w:hyperlink>
    </w:p>
    <w:p w14:paraId="094B0BB5"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03" w:history="1">
        <w:r w:rsidRPr="001778C9">
          <w:rPr>
            <w:rStyle w:val="Hyperlink"/>
            <w:rFonts w:cs="Book Antiqua"/>
            <w:bCs/>
            <w:snapToGrid w:val="0"/>
          </w:rPr>
          <w:t>5.1.4</w:t>
        </w:r>
        <w:r w:rsidRPr="001778C9">
          <w:rPr>
            <w:rStyle w:val="Hyperlink"/>
          </w:rPr>
          <w:t xml:space="preserve"> Справочные конфигурации</w:t>
        </w:r>
        <w:r>
          <w:rPr>
            <w:webHidden/>
          </w:rPr>
          <w:tab/>
        </w:r>
        <w:r>
          <w:rPr>
            <w:webHidden/>
          </w:rPr>
          <w:fldChar w:fldCharType="begin"/>
        </w:r>
        <w:r>
          <w:rPr>
            <w:webHidden/>
          </w:rPr>
          <w:instrText xml:space="preserve"> PAGEREF _Toc66968603 \h </w:instrText>
        </w:r>
        <w:r>
          <w:rPr>
            <w:webHidden/>
          </w:rPr>
        </w:r>
        <w:r>
          <w:rPr>
            <w:webHidden/>
          </w:rPr>
          <w:fldChar w:fldCharType="separate"/>
        </w:r>
        <w:r w:rsidR="00014344">
          <w:rPr>
            <w:webHidden/>
          </w:rPr>
          <w:t>105</w:t>
        </w:r>
        <w:r>
          <w:rPr>
            <w:webHidden/>
          </w:rPr>
          <w:fldChar w:fldCharType="end"/>
        </w:r>
      </w:hyperlink>
    </w:p>
    <w:p w14:paraId="1F0CE6EA"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04" w:history="1">
        <w:r w:rsidRPr="001778C9">
          <w:rPr>
            <w:rStyle w:val="Hyperlink"/>
            <w:rFonts w:cs="Book Antiqua"/>
            <w:bCs/>
            <w:snapToGrid w:val="0"/>
          </w:rPr>
          <w:t>5.1.5</w:t>
        </w:r>
        <w:r w:rsidRPr="001778C9">
          <w:rPr>
            <w:rStyle w:val="Hyperlink"/>
          </w:rPr>
          <w:t xml:space="preserve"> Вопросы</w:t>
        </w:r>
        <w:r>
          <w:rPr>
            <w:webHidden/>
          </w:rPr>
          <w:tab/>
        </w:r>
        <w:r>
          <w:rPr>
            <w:webHidden/>
          </w:rPr>
          <w:fldChar w:fldCharType="begin"/>
        </w:r>
        <w:r>
          <w:rPr>
            <w:webHidden/>
          </w:rPr>
          <w:instrText xml:space="preserve"> PAGEREF _Toc66968604 \h </w:instrText>
        </w:r>
        <w:r>
          <w:rPr>
            <w:webHidden/>
          </w:rPr>
        </w:r>
        <w:r>
          <w:rPr>
            <w:webHidden/>
          </w:rPr>
          <w:fldChar w:fldCharType="separate"/>
        </w:r>
        <w:r w:rsidR="00014344">
          <w:rPr>
            <w:webHidden/>
          </w:rPr>
          <w:t>105</w:t>
        </w:r>
        <w:r>
          <w:rPr>
            <w:webHidden/>
          </w:rPr>
          <w:fldChar w:fldCharType="end"/>
        </w:r>
      </w:hyperlink>
    </w:p>
    <w:p w14:paraId="4D034F69"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05" w:history="1">
        <w:r w:rsidRPr="001778C9">
          <w:rPr>
            <w:rStyle w:val="Hyperlink"/>
            <w:snapToGrid w:val="0"/>
          </w:rPr>
          <w:t>5.2</w:t>
        </w:r>
        <w:r w:rsidRPr="001778C9">
          <w:rPr>
            <w:rStyle w:val="Hyperlink"/>
          </w:rPr>
          <w:t xml:space="preserve"> Лабораторная работа 2. Конфигурирование DHCP</w:t>
        </w:r>
        <w:r>
          <w:rPr>
            <w:webHidden/>
          </w:rPr>
          <w:tab/>
        </w:r>
        <w:r>
          <w:rPr>
            <w:webHidden/>
          </w:rPr>
          <w:fldChar w:fldCharType="begin"/>
        </w:r>
        <w:r>
          <w:rPr>
            <w:webHidden/>
          </w:rPr>
          <w:instrText xml:space="preserve"> PAGEREF _Toc66968605 \h </w:instrText>
        </w:r>
        <w:r>
          <w:rPr>
            <w:webHidden/>
          </w:rPr>
        </w:r>
        <w:r>
          <w:rPr>
            <w:webHidden/>
          </w:rPr>
          <w:fldChar w:fldCharType="separate"/>
        </w:r>
        <w:r w:rsidR="00014344">
          <w:rPr>
            <w:webHidden/>
          </w:rPr>
          <w:t>106</w:t>
        </w:r>
        <w:r>
          <w:rPr>
            <w:webHidden/>
          </w:rPr>
          <w:fldChar w:fldCharType="end"/>
        </w:r>
      </w:hyperlink>
    </w:p>
    <w:p w14:paraId="130A5606"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06" w:history="1">
        <w:r w:rsidRPr="001778C9">
          <w:rPr>
            <w:rStyle w:val="Hyperlink"/>
            <w:rFonts w:cs="Book Antiqua"/>
            <w:bCs/>
            <w:snapToGrid w:val="0"/>
          </w:rPr>
          <w:t>5.2.1</w:t>
        </w:r>
        <w:r w:rsidRPr="001778C9">
          <w:rPr>
            <w:rStyle w:val="Hyperlink"/>
          </w:rPr>
          <w:t xml:space="preserve"> Общая информация</w:t>
        </w:r>
        <w:r>
          <w:rPr>
            <w:webHidden/>
          </w:rPr>
          <w:tab/>
        </w:r>
        <w:r>
          <w:rPr>
            <w:webHidden/>
          </w:rPr>
          <w:fldChar w:fldCharType="begin"/>
        </w:r>
        <w:r>
          <w:rPr>
            <w:webHidden/>
          </w:rPr>
          <w:instrText xml:space="preserve"> PAGEREF _Toc66968606 \h </w:instrText>
        </w:r>
        <w:r>
          <w:rPr>
            <w:webHidden/>
          </w:rPr>
        </w:r>
        <w:r>
          <w:rPr>
            <w:webHidden/>
          </w:rPr>
          <w:fldChar w:fldCharType="separate"/>
        </w:r>
        <w:r w:rsidR="00014344">
          <w:rPr>
            <w:webHidden/>
          </w:rPr>
          <w:t>106</w:t>
        </w:r>
        <w:r>
          <w:rPr>
            <w:webHidden/>
          </w:rPr>
          <w:fldChar w:fldCharType="end"/>
        </w:r>
      </w:hyperlink>
    </w:p>
    <w:p w14:paraId="0E92E6B8"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607" w:history="1">
        <w:r w:rsidRPr="001778C9">
          <w:rPr>
            <w:rStyle w:val="Hyperlink"/>
            <w:rFonts w:cs="Book Antiqua"/>
            <w:bCs/>
            <w:noProof/>
          </w:rPr>
          <w:t>5.2.1.1</w:t>
        </w:r>
        <w:r w:rsidRPr="001778C9">
          <w:rPr>
            <w:rStyle w:val="Hyperlink"/>
            <w:noProof/>
          </w:rPr>
          <w:t xml:space="preserve"> О лабораторной работе</w:t>
        </w:r>
        <w:r>
          <w:rPr>
            <w:noProof/>
            <w:webHidden/>
          </w:rPr>
          <w:tab/>
        </w:r>
        <w:r>
          <w:rPr>
            <w:noProof/>
            <w:webHidden/>
          </w:rPr>
          <w:fldChar w:fldCharType="begin"/>
        </w:r>
        <w:r>
          <w:rPr>
            <w:noProof/>
            <w:webHidden/>
          </w:rPr>
          <w:instrText xml:space="preserve"> PAGEREF _Toc66968607 \h </w:instrText>
        </w:r>
        <w:r>
          <w:rPr>
            <w:noProof/>
            <w:webHidden/>
          </w:rPr>
        </w:r>
        <w:r>
          <w:rPr>
            <w:noProof/>
            <w:webHidden/>
          </w:rPr>
          <w:fldChar w:fldCharType="separate"/>
        </w:r>
        <w:r w:rsidR="00014344">
          <w:rPr>
            <w:noProof/>
            <w:webHidden/>
          </w:rPr>
          <w:t>106</w:t>
        </w:r>
        <w:r>
          <w:rPr>
            <w:noProof/>
            <w:webHidden/>
          </w:rPr>
          <w:fldChar w:fldCharType="end"/>
        </w:r>
      </w:hyperlink>
    </w:p>
    <w:p w14:paraId="34A9DFB6"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608" w:history="1">
        <w:r w:rsidRPr="001778C9">
          <w:rPr>
            <w:rStyle w:val="Hyperlink"/>
            <w:rFonts w:cs="Book Antiqua"/>
            <w:bCs/>
            <w:noProof/>
          </w:rPr>
          <w:t>5.2.1.2</w:t>
        </w:r>
        <w:r w:rsidRPr="001778C9">
          <w:rPr>
            <w:rStyle w:val="Hyperlink"/>
            <w:noProof/>
          </w:rPr>
          <w:t xml:space="preserve"> Цели</w:t>
        </w:r>
        <w:r>
          <w:rPr>
            <w:noProof/>
            <w:webHidden/>
          </w:rPr>
          <w:tab/>
        </w:r>
        <w:r>
          <w:rPr>
            <w:noProof/>
            <w:webHidden/>
          </w:rPr>
          <w:fldChar w:fldCharType="begin"/>
        </w:r>
        <w:r>
          <w:rPr>
            <w:noProof/>
            <w:webHidden/>
          </w:rPr>
          <w:instrText xml:space="preserve"> PAGEREF _Toc66968608 \h </w:instrText>
        </w:r>
        <w:r>
          <w:rPr>
            <w:noProof/>
            <w:webHidden/>
          </w:rPr>
        </w:r>
        <w:r>
          <w:rPr>
            <w:noProof/>
            <w:webHidden/>
          </w:rPr>
          <w:fldChar w:fldCharType="separate"/>
        </w:r>
        <w:r w:rsidR="00014344">
          <w:rPr>
            <w:noProof/>
            <w:webHidden/>
          </w:rPr>
          <w:t>106</w:t>
        </w:r>
        <w:r>
          <w:rPr>
            <w:noProof/>
            <w:webHidden/>
          </w:rPr>
          <w:fldChar w:fldCharType="end"/>
        </w:r>
      </w:hyperlink>
    </w:p>
    <w:p w14:paraId="73F80BCD"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609" w:history="1">
        <w:r w:rsidRPr="001778C9">
          <w:rPr>
            <w:rStyle w:val="Hyperlink"/>
            <w:rFonts w:cs="Book Antiqua"/>
            <w:bCs/>
            <w:noProof/>
          </w:rPr>
          <w:t>5.2.1.3</w:t>
        </w:r>
        <w:r w:rsidRPr="001778C9">
          <w:rPr>
            <w:rStyle w:val="Hyperlink"/>
            <w:noProof/>
          </w:rPr>
          <w:t xml:space="preserve"> Топология сети</w:t>
        </w:r>
        <w:r>
          <w:rPr>
            <w:noProof/>
            <w:webHidden/>
          </w:rPr>
          <w:tab/>
        </w:r>
        <w:r>
          <w:rPr>
            <w:noProof/>
            <w:webHidden/>
          </w:rPr>
          <w:fldChar w:fldCharType="begin"/>
        </w:r>
        <w:r>
          <w:rPr>
            <w:noProof/>
            <w:webHidden/>
          </w:rPr>
          <w:instrText xml:space="preserve"> PAGEREF _Toc66968609 \h </w:instrText>
        </w:r>
        <w:r>
          <w:rPr>
            <w:noProof/>
            <w:webHidden/>
          </w:rPr>
        </w:r>
        <w:r>
          <w:rPr>
            <w:noProof/>
            <w:webHidden/>
          </w:rPr>
          <w:fldChar w:fldCharType="separate"/>
        </w:r>
        <w:r w:rsidR="00014344">
          <w:rPr>
            <w:noProof/>
            <w:webHidden/>
          </w:rPr>
          <w:t>106</w:t>
        </w:r>
        <w:r>
          <w:rPr>
            <w:noProof/>
            <w:webHidden/>
          </w:rPr>
          <w:fldChar w:fldCharType="end"/>
        </w:r>
      </w:hyperlink>
    </w:p>
    <w:p w14:paraId="0DE9AAA4"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10" w:history="1">
        <w:r w:rsidRPr="001778C9">
          <w:rPr>
            <w:rStyle w:val="Hyperlink"/>
            <w:rFonts w:cs="Book Antiqua"/>
            <w:bCs/>
            <w:snapToGrid w:val="0"/>
          </w:rPr>
          <w:t>5.2.2</w:t>
        </w:r>
        <w:r w:rsidRPr="001778C9">
          <w:rPr>
            <w:rStyle w:val="Hyperlink"/>
          </w:rPr>
          <w:t xml:space="preserve"> Лабораторная работа</w:t>
        </w:r>
        <w:r>
          <w:rPr>
            <w:webHidden/>
          </w:rPr>
          <w:tab/>
        </w:r>
        <w:r>
          <w:rPr>
            <w:webHidden/>
          </w:rPr>
          <w:fldChar w:fldCharType="begin"/>
        </w:r>
        <w:r>
          <w:rPr>
            <w:webHidden/>
          </w:rPr>
          <w:instrText xml:space="preserve"> PAGEREF _Toc66968610 \h </w:instrText>
        </w:r>
        <w:r>
          <w:rPr>
            <w:webHidden/>
          </w:rPr>
        </w:r>
        <w:r>
          <w:rPr>
            <w:webHidden/>
          </w:rPr>
          <w:fldChar w:fldCharType="separate"/>
        </w:r>
        <w:r w:rsidR="00014344">
          <w:rPr>
            <w:webHidden/>
          </w:rPr>
          <w:t>107</w:t>
        </w:r>
        <w:r>
          <w:rPr>
            <w:webHidden/>
          </w:rPr>
          <w:fldChar w:fldCharType="end"/>
        </w:r>
      </w:hyperlink>
    </w:p>
    <w:p w14:paraId="58441019"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611" w:history="1">
        <w:r w:rsidRPr="001778C9">
          <w:rPr>
            <w:rStyle w:val="Hyperlink"/>
            <w:rFonts w:cs="Book Antiqua"/>
            <w:bCs/>
            <w:noProof/>
          </w:rPr>
          <w:t>5.2.2.1</w:t>
        </w:r>
        <w:r w:rsidRPr="001778C9">
          <w:rPr>
            <w:rStyle w:val="Hyperlink"/>
            <w:noProof/>
          </w:rPr>
          <w:t xml:space="preserve"> План работы</w:t>
        </w:r>
        <w:r>
          <w:rPr>
            <w:noProof/>
            <w:webHidden/>
          </w:rPr>
          <w:tab/>
        </w:r>
        <w:r>
          <w:rPr>
            <w:noProof/>
            <w:webHidden/>
          </w:rPr>
          <w:fldChar w:fldCharType="begin"/>
        </w:r>
        <w:r>
          <w:rPr>
            <w:noProof/>
            <w:webHidden/>
          </w:rPr>
          <w:instrText xml:space="preserve"> PAGEREF _Toc66968611 \h </w:instrText>
        </w:r>
        <w:r>
          <w:rPr>
            <w:noProof/>
            <w:webHidden/>
          </w:rPr>
        </w:r>
        <w:r>
          <w:rPr>
            <w:noProof/>
            <w:webHidden/>
          </w:rPr>
          <w:fldChar w:fldCharType="separate"/>
        </w:r>
        <w:r w:rsidR="00014344">
          <w:rPr>
            <w:noProof/>
            <w:webHidden/>
          </w:rPr>
          <w:t>107</w:t>
        </w:r>
        <w:r>
          <w:rPr>
            <w:noProof/>
            <w:webHidden/>
          </w:rPr>
          <w:fldChar w:fldCharType="end"/>
        </w:r>
      </w:hyperlink>
    </w:p>
    <w:p w14:paraId="462A639A"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612" w:history="1">
        <w:r w:rsidRPr="001778C9">
          <w:rPr>
            <w:rStyle w:val="Hyperlink"/>
            <w:rFonts w:cs="Book Antiqua"/>
            <w:bCs/>
            <w:noProof/>
          </w:rPr>
          <w:t>5.2.2.2</w:t>
        </w:r>
        <w:r w:rsidRPr="001778C9">
          <w:rPr>
            <w:rStyle w:val="Hyperlink"/>
            <w:noProof/>
          </w:rPr>
          <w:t xml:space="preserve"> Процедура конфигурирования</w:t>
        </w:r>
        <w:r>
          <w:rPr>
            <w:noProof/>
            <w:webHidden/>
          </w:rPr>
          <w:tab/>
        </w:r>
        <w:r>
          <w:rPr>
            <w:noProof/>
            <w:webHidden/>
          </w:rPr>
          <w:fldChar w:fldCharType="begin"/>
        </w:r>
        <w:r>
          <w:rPr>
            <w:noProof/>
            <w:webHidden/>
          </w:rPr>
          <w:instrText xml:space="preserve"> PAGEREF _Toc66968612 \h </w:instrText>
        </w:r>
        <w:r>
          <w:rPr>
            <w:noProof/>
            <w:webHidden/>
          </w:rPr>
        </w:r>
        <w:r>
          <w:rPr>
            <w:noProof/>
            <w:webHidden/>
          </w:rPr>
          <w:fldChar w:fldCharType="separate"/>
        </w:r>
        <w:r w:rsidR="00014344">
          <w:rPr>
            <w:noProof/>
            <w:webHidden/>
          </w:rPr>
          <w:t>107</w:t>
        </w:r>
        <w:r>
          <w:rPr>
            <w:noProof/>
            <w:webHidden/>
          </w:rPr>
          <w:fldChar w:fldCharType="end"/>
        </w:r>
      </w:hyperlink>
    </w:p>
    <w:p w14:paraId="633BE096"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13" w:history="1">
        <w:r w:rsidRPr="001778C9">
          <w:rPr>
            <w:rStyle w:val="Hyperlink"/>
            <w:rFonts w:cs="Book Antiqua"/>
            <w:bCs/>
            <w:snapToGrid w:val="0"/>
          </w:rPr>
          <w:t>5.2.3</w:t>
        </w:r>
        <w:r w:rsidRPr="001778C9">
          <w:rPr>
            <w:rStyle w:val="Hyperlink"/>
          </w:rPr>
          <w:t xml:space="preserve"> Проверка</w:t>
        </w:r>
        <w:r>
          <w:rPr>
            <w:webHidden/>
          </w:rPr>
          <w:tab/>
        </w:r>
        <w:r>
          <w:rPr>
            <w:webHidden/>
          </w:rPr>
          <w:fldChar w:fldCharType="begin"/>
        </w:r>
        <w:r>
          <w:rPr>
            <w:webHidden/>
          </w:rPr>
          <w:instrText xml:space="preserve"> PAGEREF _Toc66968613 \h </w:instrText>
        </w:r>
        <w:r>
          <w:rPr>
            <w:webHidden/>
          </w:rPr>
        </w:r>
        <w:r>
          <w:rPr>
            <w:webHidden/>
          </w:rPr>
          <w:fldChar w:fldCharType="separate"/>
        </w:r>
        <w:r w:rsidR="00014344">
          <w:rPr>
            <w:webHidden/>
          </w:rPr>
          <w:t>109</w:t>
        </w:r>
        <w:r>
          <w:rPr>
            <w:webHidden/>
          </w:rPr>
          <w:fldChar w:fldCharType="end"/>
        </w:r>
      </w:hyperlink>
    </w:p>
    <w:p w14:paraId="0B23CBF0"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614" w:history="1">
        <w:r w:rsidRPr="001778C9">
          <w:rPr>
            <w:rStyle w:val="Hyperlink"/>
            <w:rFonts w:cs="Book Antiqua"/>
            <w:bCs/>
            <w:noProof/>
          </w:rPr>
          <w:t>5.2.3.1</w:t>
        </w:r>
        <w:r w:rsidRPr="001778C9">
          <w:rPr>
            <w:rStyle w:val="Hyperlink"/>
            <w:noProof/>
          </w:rPr>
          <w:t xml:space="preserve"> Вывод на экран IP-адресов и маршрутов R1 и R3</w:t>
        </w:r>
        <w:r>
          <w:rPr>
            <w:noProof/>
            <w:webHidden/>
          </w:rPr>
          <w:tab/>
        </w:r>
        <w:r>
          <w:rPr>
            <w:noProof/>
            <w:webHidden/>
          </w:rPr>
          <w:fldChar w:fldCharType="begin"/>
        </w:r>
        <w:r>
          <w:rPr>
            <w:noProof/>
            <w:webHidden/>
          </w:rPr>
          <w:instrText xml:space="preserve"> PAGEREF _Toc66968614 \h </w:instrText>
        </w:r>
        <w:r>
          <w:rPr>
            <w:noProof/>
            <w:webHidden/>
          </w:rPr>
        </w:r>
        <w:r>
          <w:rPr>
            <w:noProof/>
            <w:webHidden/>
          </w:rPr>
          <w:fldChar w:fldCharType="separate"/>
        </w:r>
        <w:r w:rsidR="00014344">
          <w:rPr>
            <w:noProof/>
            <w:webHidden/>
          </w:rPr>
          <w:t>109</w:t>
        </w:r>
        <w:r>
          <w:rPr>
            <w:noProof/>
            <w:webHidden/>
          </w:rPr>
          <w:fldChar w:fldCharType="end"/>
        </w:r>
      </w:hyperlink>
    </w:p>
    <w:p w14:paraId="775369CF" w14:textId="77777777" w:rsidR="0050379E" w:rsidRDefault="0050379E">
      <w:pPr>
        <w:pStyle w:val="TOC4"/>
        <w:tabs>
          <w:tab w:val="right" w:leader="dot" w:pos="9629"/>
        </w:tabs>
        <w:rPr>
          <w:rFonts w:asciiTheme="minorHAnsi" w:eastAsiaTheme="minorEastAsia" w:hAnsiTheme="minorHAnsi" w:cstheme="minorBidi"/>
          <w:noProof/>
          <w:sz w:val="22"/>
          <w:szCs w:val="22"/>
          <w:lang w:eastAsia="zh-TW"/>
        </w:rPr>
      </w:pPr>
      <w:hyperlink w:anchor="_Toc66968615" w:history="1">
        <w:r w:rsidRPr="001778C9">
          <w:rPr>
            <w:rStyle w:val="Hyperlink"/>
            <w:rFonts w:cs="Book Antiqua"/>
            <w:bCs/>
            <w:noProof/>
          </w:rPr>
          <w:t>5.2.3.2</w:t>
        </w:r>
        <w:r w:rsidRPr="001778C9">
          <w:rPr>
            <w:rStyle w:val="Hyperlink"/>
            <w:noProof/>
          </w:rPr>
          <w:t xml:space="preserve"> Вывод на экран информации о назначении адресов на R2</w:t>
        </w:r>
        <w:r>
          <w:rPr>
            <w:noProof/>
            <w:webHidden/>
          </w:rPr>
          <w:tab/>
        </w:r>
        <w:r>
          <w:rPr>
            <w:noProof/>
            <w:webHidden/>
          </w:rPr>
          <w:fldChar w:fldCharType="begin"/>
        </w:r>
        <w:r>
          <w:rPr>
            <w:noProof/>
            <w:webHidden/>
          </w:rPr>
          <w:instrText xml:space="preserve"> PAGEREF _Toc66968615 \h </w:instrText>
        </w:r>
        <w:r>
          <w:rPr>
            <w:noProof/>
            <w:webHidden/>
          </w:rPr>
        </w:r>
        <w:r>
          <w:rPr>
            <w:noProof/>
            <w:webHidden/>
          </w:rPr>
          <w:fldChar w:fldCharType="separate"/>
        </w:r>
        <w:r w:rsidR="00014344">
          <w:rPr>
            <w:noProof/>
            <w:webHidden/>
          </w:rPr>
          <w:t>110</w:t>
        </w:r>
        <w:r>
          <w:rPr>
            <w:noProof/>
            <w:webHidden/>
          </w:rPr>
          <w:fldChar w:fldCharType="end"/>
        </w:r>
      </w:hyperlink>
    </w:p>
    <w:p w14:paraId="560F302C"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16" w:history="1">
        <w:r w:rsidRPr="001778C9">
          <w:rPr>
            <w:rStyle w:val="Hyperlink"/>
            <w:rFonts w:cs="Book Antiqua"/>
            <w:bCs/>
            <w:snapToGrid w:val="0"/>
          </w:rPr>
          <w:t>5.2.4</w:t>
        </w:r>
        <w:r w:rsidRPr="001778C9">
          <w:rPr>
            <w:rStyle w:val="Hyperlink"/>
          </w:rPr>
          <w:t xml:space="preserve"> Справочные конфигурации</w:t>
        </w:r>
        <w:r>
          <w:rPr>
            <w:webHidden/>
          </w:rPr>
          <w:tab/>
        </w:r>
        <w:r>
          <w:rPr>
            <w:webHidden/>
          </w:rPr>
          <w:fldChar w:fldCharType="begin"/>
        </w:r>
        <w:r>
          <w:rPr>
            <w:webHidden/>
          </w:rPr>
          <w:instrText xml:space="preserve"> PAGEREF _Toc66968616 \h </w:instrText>
        </w:r>
        <w:r>
          <w:rPr>
            <w:webHidden/>
          </w:rPr>
        </w:r>
        <w:r>
          <w:rPr>
            <w:webHidden/>
          </w:rPr>
          <w:fldChar w:fldCharType="separate"/>
        </w:r>
        <w:r w:rsidR="00014344">
          <w:rPr>
            <w:webHidden/>
          </w:rPr>
          <w:t>110</w:t>
        </w:r>
        <w:r>
          <w:rPr>
            <w:webHidden/>
          </w:rPr>
          <w:fldChar w:fldCharType="end"/>
        </w:r>
      </w:hyperlink>
    </w:p>
    <w:p w14:paraId="1FB7D922"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17" w:history="1">
        <w:r w:rsidRPr="001778C9">
          <w:rPr>
            <w:rStyle w:val="Hyperlink"/>
            <w:rFonts w:cs="Book Antiqua"/>
            <w:bCs/>
            <w:snapToGrid w:val="0"/>
          </w:rPr>
          <w:t>5.2.5</w:t>
        </w:r>
        <w:r w:rsidRPr="001778C9">
          <w:rPr>
            <w:rStyle w:val="Hyperlink"/>
          </w:rPr>
          <w:t xml:space="preserve"> Вопросы</w:t>
        </w:r>
        <w:r>
          <w:rPr>
            <w:webHidden/>
          </w:rPr>
          <w:tab/>
        </w:r>
        <w:r>
          <w:rPr>
            <w:webHidden/>
          </w:rPr>
          <w:fldChar w:fldCharType="begin"/>
        </w:r>
        <w:r>
          <w:rPr>
            <w:webHidden/>
          </w:rPr>
          <w:instrText xml:space="preserve"> PAGEREF _Toc66968617 \h </w:instrText>
        </w:r>
        <w:r>
          <w:rPr>
            <w:webHidden/>
          </w:rPr>
        </w:r>
        <w:r>
          <w:rPr>
            <w:webHidden/>
          </w:rPr>
          <w:fldChar w:fldCharType="separate"/>
        </w:r>
        <w:r w:rsidR="00014344">
          <w:rPr>
            <w:webHidden/>
          </w:rPr>
          <w:t>111</w:t>
        </w:r>
        <w:r>
          <w:rPr>
            <w:webHidden/>
          </w:rPr>
          <w:fldChar w:fldCharType="end"/>
        </w:r>
      </w:hyperlink>
    </w:p>
    <w:p w14:paraId="6B11BC53" w14:textId="77777777" w:rsidR="0050379E" w:rsidRDefault="0050379E">
      <w:pPr>
        <w:pStyle w:val="TOC1"/>
        <w:tabs>
          <w:tab w:val="right" w:leader="dot" w:pos="9629"/>
        </w:tabs>
        <w:rPr>
          <w:rFonts w:asciiTheme="minorHAnsi" w:eastAsiaTheme="minorEastAsia" w:hAnsiTheme="minorHAnsi" w:cstheme="minorBidi"/>
          <w:b w:val="0"/>
          <w:bCs w:val="0"/>
          <w:noProof/>
          <w:sz w:val="22"/>
          <w:szCs w:val="22"/>
          <w:lang w:eastAsia="zh-TW"/>
        </w:rPr>
      </w:pPr>
      <w:hyperlink w:anchor="_Toc66968618" w:history="1">
        <w:r w:rsidRPr="001778C9">
          <w:rPr>
            <w:rStyle w:val="Hyperlink"/>
            <w:noProof/>
          </w:rPr>
          <w:t>6 Создание WLAN</w:t>
        </w:r>
        <w:r>
          <w:rPr>
            <w:noProof/>
            <w:webHidden/>
          </w:rPr>
          <w:tab/>
        </w:r>
        <w:r>
          <w:rPr>
            <w:noProof/>
            <w:webHidden/>
          </w:rPr>
          <w:fldChar w:fldCharType="begin"/>
        </w:r>
        <w:r>
          <w:rPr>
            <w:noProof/>
            <w:webHidden/>
          </w:rPr>
          <w:instrText xml:space="preserve"> PAGEREF _Toc66968618 \h </w:instrText>
        </w:r>
        <w:r>
          <w:rPr>
            <w:noProof/>
            <w:webHidden/>
          </w:rPr>
        </w:r>
        <w:r>
          <w:rPr>
            <w:noProof/>
            <w:webHidden/>
          </w:rPr>
          <w:fldChar w:fldCharType="separate"/>
        </w:r>
        <w:r w:rsidR="00014344">
          <w:rPr>
            <w:noProof/>
            <w:webHidden/>
          </w:rPr>
          <w:t>112</w:t>
        </w:r>
        <w:r>
          <w:rPr>
            <w:noProof/>
            <w:webHidden/>
          </w:rPr>
          <w:fldChar w:fldCharType="end"/>
        </w:r>
      </w:hyperlink>
    </w:p>
    <w:p w14:paraId="2272A73A"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19" w:history="1">
        <w:r w:rsidRPr="001778C9">
          <w:rPr>
            <w:rStyle w:val="Hyperlink"/>
            <w:snapToGrid w:val="0"/>
          </w:rPr>
          <w:t>6.1</w:t>
        </w:r>
        <w:r w:rsidRPr="001778C9">
          <w:rPr>
            <w:rStyle w:val="Hyperlink"/>
          </w:rPr>
          <w:t xml:space="preserve"> Общая информация</w:t>
        </w:r>
        <w:r>
          <w:rPr>
            <w:webHidden/>
          </w:rPr>
          <w:tab/>
        </w:r>
        <w:r>
          <w:rPr>
            <w:webHidden/>
          </w:rPr>
          <w:fldChar w:fldCharType="begin"/>
        </w:r>
        <w:r>
          <w:rPr>
            <w:webHidden/>
          </w:rPr>
          <w:instrText xml:space="preserve"> PAGEREF _Toc66968619 \h </w:instrText>
        </w:r>
        <w:r>
          <w:rPr>
            <w:webHidden/>
          </w:rPr>
        </w:r>
        <w:r>
          <w:rPr>
            <w:webHidden/>
          </w:rPr>
          <w:fldChar w:fldCharType="separate"/>
        </w:r>
        <w:r w:rsidR="00014344">
          <w:rPr>
            <w:webHidden/>
          </w:rPr>
          <w:t>112</w:t>
        </w:r>
        <w:r>
          <w:rPr>
            <w:webHidden/>
          </w:rPr>
          <w:fldChar w:fldCharType="end"/>
        </w:r>
      </w:hyperlink>
    </w:p>
    <w:p w14:paraId="23862547"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20" w:history="1">
        <w:r w:rsidRPr="001778C9">
          <w:rPr>
            <w:rStyle w:val="Hyperlink"/>
            <w:rFonts w:cs="Book Antiqua"/>
            <w:bCs/>
            <w:snapToGrid w:val="0"/>
          </w:rPr>
          <w:t>6.1.1</w:t>
        </w:r>
        <w:r w:rsidRPr="001778C9">
          <w:rPr>
            <w:rStyle w:val="Hyperlink"/>
          </w:rPr>
          <w:t xml:space="preserve"> О лабораторной работе</w:t>
        </w:r>
        <w:r>
          <w:rPr>
            <w:webHidden/>
          </w:rPr>
          <w:tab/>
        </w:r>
        <w:r>
          <w:rPr>
            <w:webHidden/>
          </w:rPr>
          <w:fldChar w:fldCharType="begin"/>
        </w:r>
        <w:r>
          <w:rPr>
            <w:webHidden/>
          </w:rPr>
          <w:instrText xml:space="preserve"> PAGEREF _Toc66968620 \h </w:instrText>
        </w:r>
        <w:r>
          <w:rPr>
            <w:webHidden/>
          </w:rPr>
        </w:r>
        <w:r>
          <w:rPr>
            <w:webHidden/>
          </w:rPr>
          <w:fldChar w:fldCharType="separate"/>
        </w:r>
        <w:r w:rsidR="00014344">
          <w:rPr>
            <w:webHidden/>
          </w:rPr>
          <w:t>112</w:t>
        </w:r>
        <w:r>
          <w:rPr>
            <w:webHidden/>
          </w:rPr>
          <w:fldChar w:fldCharType="end"/>
        </w:r>
      </w:hyperlink>
    </w:p>
    <w:p w14:paraId="6C50DA06"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21" w:history="1">
        <w:r w:rsidRPr="001778C9">
          <w:rPr>
            <w:rStyle w:val="Hyperlink"/>
            <w:rFonts w:cs="Book Antiqua"/>
            <w:bCs/>
            <w:snapToGrid w:val="0"/>
          </w:rPr>
          <w:t>6.1.2</w:t>
        </w:r>
        <w:r w:rsidRPr="001778C9">
          <w:rPr>
            <w:rStyle w:val="Hyperlink"/>
          </w:rPr>
          <w:t xml:space="preserve"> Цели</w:t>
        </w:r>
        <w:r>
          <w:rPr>
            <w:webHidden/>
          </w:rPr>
          <w:tab/>
        </w:r>
        <w:r>
          <w:rPr>
            <w:webHidden/>
          </w:rPr>
          <w:fldChar w:fldCharType="begin"/>
        </w:r>
        <w:r>
          <w:rPr>
            <w:webHidden/>
          </w:rPr>
          <w:instrText xml:space="preserve"> PAGEREF _Toc66968621 \h </w:instrText>
        </w:r>
        <w:r>
          <w:rPr>
            <w:webHidden/>
          </w:rPr>
        </w:r>
        <w:r>
          <w:rPr>
            <w:webHidden/>
          </w:rPr>
          <w:fldChar w:fldCharType="separate"/>
        </w:r>
        <w:r w:rsidR="00014344">
          <w:rPr>
            <w:webHidden/>
          </w:rPr>
          <w:t>112</w:t>
        </w:r>
        <w:r>
          <w:rPr>
            <w:webHidden/>
          </w:rPr>
          <w:fldChar w:fldCharType="end"/>
        </w:r>
      </w:hyperlink>
    </w:p>
    <w:p w14:paraId="74C91216"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22" w:history="1">
        <w:r w:rsidRPr="001778C9">
          <w:rPr>
            <w:rStyle w:val="Hyperlink"/>
            <w:rFonts w:cs="Book Antiqua"/>
            <w:bCs/>
            <w:snapToGrid w:val="0"/>
          </w:rPr>
          <w:t>6.1.3</w:t>
        </w:r>
        <w:r w:rsidRPr="001778C9">
          <w:rPr>
            <w:rStyle w:val="Hyperlink"/>
          </w:rPr>
          <w:t xml:space="preserve"> Топология сети</w:t>
        </w:r>
        <w:r>
          <w:rPr>
            <w:webHidden/>
          </w:rPr>
          <w:tab/>
        </w:r>
        <w:r>
          <w:rPr>
            <w:webHidden/>
          </w:rPr>
          <w:fldChar w:fldCharType="begin"/>
        </w:r>
        <w:r>
          <w:rPr>
            <w:webHidden/>
          </w:rPr>
          <w:instrText xml:space="preserve"> PAGEREF _Toc66968622 \h </w:instrText>
        </w:r>
        <w:r>
          <w:rPr>
            <w:webHidden/>
          </w:rPr>
        </w:r>
        <w:r>
          <w:rPr>
            <w:webHidden/>
          </w:rPr>
          <w:fldChar w:fldCharType="separate"/>
        </w:r>
        <w:r w:rsidR="00014344">
          <w:rPr>
            <w:webHidden/>
          </w:rPr>
          <w:t>112</w:t>
        </w:r>
        <w:r>
          <w:rPr>
            <w:webHidden/>
          </w:rPr>
          <w:fldChar w:fldCharType="end"/>
        </w:r>
      </w:hyperlink>
    </w:p>
    <w:p w14:paraId="60C7C436"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23" w:history="1">
        <w:r w:rsidRPr="001778C9">
          <w:rPr>
            <w:rStyle w:val="Hyperlink"/>
            <w:rFonts w:cs="Book Antiqua"/>
            <w:bCs/>
            <w:snapToGrid w:val="0"/>
          </w:rPr>
          <w:t>6.1.4</w:t>
        </w:r>
        <w:r w:rsidRPr="001778C9">
          <w:rPr>
            <w:rStyle w:val="Hyperlink"/>
          </w:rPr>
          <w:t xml:space="preserve"> Планирование данных</w:t>
        </w:r>
        <w:r>
          <w:rPr>
            <w:webHidden/>
          </w:rPr>
          <w:tab/>
        </w:r>
        <w:r>
          <w:rPr>
            <w:webHidden/>
          </w:rPr>
          <w:fldChar w:fldCharType="begin"/>
        </w:r>
        <w:r>
          <w:rPr>
            <w:webHidden/>
          </w:rPr>
          <w:instrText xml:space="preserve"> PAGEREF _Toc66968623 \h </w:instrText>
        </w:r>
        <w:r>
          <w:rPr>
            <w:webHidden/>
          </w:rPr>
        </w:r>
        <w:r>
          <w:rPr>
            <w:webHidden/>
          </w:rPr>
          <w:fldChar w:fldCharType="separate"/>
        </w:r>
        <w:r w:rsidR="00014344">
          <w:rPr>
            <w:webHidden/>
          </w:rPr>
          <w:t>113</w:t>
        </w:r>
        <w:r>
          <w:rPr>
            <w:webHidden/>
          </w:rPr>
          <w:fldChar w:fldCharType="end"/>
        </w:r>
      </w:hyperlink>
    </w:p>
    <w:p w14:paraId="6ABF2CF2"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24" w:history="1">
        <w:r w:rsidRPr="001778C9">
          <w:rPr>
            <w:rStyle w:val="Hyperlink"/>
            <w:snapToGrid w:val="0"/>
          </w:rPr>
          <w:t>6.2</w:t>
        </w:r>
        <w:r w:rsidRPr="001778C9">
          <w:rPr>
            <w:rStyle w:val="Hyperlink"/>
          </w:rPr>
          <w:t xml:space="preserve"> Лабораторная работа</w:t>
        </w:r>
        <w:r>
          <w:rPr>
            <w:webHidden/>
          </w:rPr>
          <w:tab/>
        </w:r>
        <w:r>
          <w:rPr>
            <w:webHidden/>
          </w:rPr>
          <w:fldChar w:fldCharType="begin"/>
        </w:r>
        <w:r>
          <w:rPr>
            <w:webHidden/>
          </w:rPr>
          <w:instrText xml:space="preserve"> PAGEREF _Toc66968624 \h </w:instrText>
        </w:r>
        <w:r>
          <w:rPr>
            <w:webHidden/>
          </w:rPr>
        </w:r>
        <w:r>
          <w:rPr>
            <w:webHidden/>
          </w:rPr>
          <w:fldChar w:fldCharType="separate"/>
        </w:r>
        <w:r w:rsidR="00014344">
          <w:rPr>
            <w:webHidden/>
          </w:rPr>
          <w:t>114</w:t>
        </w:r>
        <w:r>
          <w:rPr>
            <w:webHidden/>
          </w:rPr>
          <w:fldChar w:fldCharType="end"/>
        </w:r>
      </w:hyperlink>
    </w:p>
    <w:p w14:paraId="432C3E3E"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25" w:history="1">
        <w:r w:rsidRPr="001778C9">
          <w:rPr>
            <w:rStyle w:val="Hyperlink"/>
            <w:rFonts w:cs="Book Antiqua"/>
            <w:bCs/>
            <w:snapToGrid w:val="0"/>
          </w:rPr>
          <w:t>6.2.1</w:t>
        </w:r>
        <w:r w:rsidRPr="001778C9">
          <w:rPr>
            <w:rStyle w:val="Hyperlink"/>
          </w:rPr>
          <w:t xml:space="preserve"> План работы</w:t>
        </w:r>
        <w:r>
          <w:rPr>
            <w:webHidden/>
          </w:rPr>
          <w:tab/>
        </w:r>
        <w:r>
          <w:rPr>
            <w:webHidden/>
          </w:rPr>
          <w:fldChar w:fldCharType="begin"/>
        </w:r>
        <w:r>
          <w:rPr>
            <w:webHidden/>
          </w:rPr>
          <w:instrText xml:space="preserve"> PAGEREF _Toc66968625 \h </w:instrText>
        </w:r>
        <w:r>
          <w:rPr>
            <w:webHidden/>
          </w:rPr>
        </w:r>
        <w:r>
          <w:rPr>
            <w:webHidden/>
          </w:rPr>
          <w:fldChar w:fldCharType="separate"/>
        </w:r>
        <w:r w:rsidR="00014344">
          <w:rPr>
            <w:webHidden/>
          </w:rPr>
          <w:t>114</w:t>
        </w:r>
        <w:r>
          <w:rPr>
            <w:webHidden/>
          </w:rPr>
          <w:fldChar w:fldCharType="end"/>
        </w:r>
      </w:hyperlink>
    </w:p>
    <w:p w14:paraId="135CB3CE"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26" w:history="1">
        <w:r w:rsidRPr="001778C9">
          <w:rPr>
            <w:rStyle w:val="Hyperlink"/>
            <w:rFonts w:cs="Book Antiqua"/>
            <w:bCs/>
            <w:snapToGrid w:val="0"/>
          </w:rPr>
          <w:t>6.2.2</w:t>
        </w:r>
        <w:r w:rsidRPr="001778C9">
          <w:rPr>
            <w:rStyle w:val="Hyperlink"/>
          </w:rPr>
          <w:t xml:space="preserve"> Процедура конфигурирования</w:t>
        </w:r>
        <w:r>
          <w:rPr>
            <w:webHidden/>
          </w:rPr>
          <w:tab/>
        </w:r>
        <w:r>
          <w:rPr>
            <w:webHidden/>
          </w:rPr>
          <w:fldChar w:fldCharType="begin"/>
        </w:r>
        <w:r>
          <w:rPr>
            <w:webHidden/>
          </w:rPr>
          <w:instrText xml:space="preserve"> PAGEREF _Toc66968626 \h </w:instrText>
        </w:r>
        <w:r>
          <w:rPr>
            <w:webHidden/>
          </w:rPr>
        </w:r>
        <w:r>
          <w:rPr>
            <w:webHidden/>
          </w:rPr>
          <w:fldChar w:fldCharType="separate"/>
        </w:r>
        <w:r w:rsidR="00014344">
          <w:rPr>
            <w:webHidden/>
          </w:rPr>
          <w:t>114</w:t>
        </w:r>
        <w:r>
          <w:rPr>
            <w:webHidden/>
          </w:rPr>
          <w:fldChar w:fldCharType="end"/>
        </w:r>
      </w:hyperlink>
    </w:p>
    <w:p w14:paraId="666AB329"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27" w:history="1">
        <w:r w:rsidRPr="001778C9">
          <w:rPr>
            <w:rStyle w:val="Hyperlink"/>
            <w:snapToGrid w:val="0"/>
          </w:rPr>
          <w:t>6.3</w:t>
        </w:r>
        <w:r w:rsidRPr="001778C9">
          <w:rPr>
            <w:rStyle w:val="Hyperlink"/>
          </w:rPr>
          <w:t xml:space="preserve"> Проверка</w:t>
        </w:r>
        <w:r>
          <w:rPr>
            <w:webHidden/>
          </w:rPr>
          <w:tab/>
        </w:r>
        <w:r>
          <w:rPr>
            <w:webHidden/>
          </w:rPr>
          <w:fldChar w:fldCharType="begin"/>
        </w:r>
        <w:r>
          <w:rPr>
            <w:webHidden/>
          </w:rPr>
          <w:instrText xml:space="preserve"> PAGEREF _Toc66968627 \h </w:instrText>
        </w:r>
        <w:r>
          <w:rPr>
            <w:webHidden/>
          </w:rPr>
        </w:r>
        <w:r>
          <w:rPr>
            <w:webHidden/>
          </w:rPr>
          <w:fldChar w:fldCharType="separate"/>
        </w:r>
        <w:r w:rsidR="00014344">
          <w:rPr>
            <w:webHidden/>
          </w:rPr>
          <w:t>121</w:t>
        </w:r>
        <w:r>
          <w:rPr>
            <w:webHidden/>
          </w:rPr>
          <w:fldChar w:fldCharType="end"/>
        </w:r>
      </w:hyperlink>
    </w:p>
    <w:p w14:paraId="2668171E"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28" w:history="1">
        <w:r w:rsidRPr="001778C9">
          <w:rPr>
            <w:rStyle w:val="Hyperlink"/>
            <w:snapToGrid w:val="0"/>
          </w:rPr>
          <w:t>6.4</w:t>
        </w:r>
        <w:r w:rsidRPr="001778C9">
          <w:rPr>
            <w:rStyle w:val="Hyperlink"/>
          </w:rPr>
          <w:t xml:space="preserve"> Справочные конфигурации</w:t>
        </w:r>
        <w:r>
          <w:rPr>
            <w:webHidden/>
          </w:rPr>
          <w:tab/>
        </w:r>
        <w:r>
          <w:rPr>
            <w:webHidden/>
          </w:rPr>
          <w:fldChar w:fldCharType="begin"/>
        </w:r>
        <w:r>
          <w:rPr>
            <w:webHidden/>
          </w:rPr>
          <w:instrText xml:space="preserve"> PAGEREF _Toc66968628 \h </w:instrText>
        </w:r>
        <w:r>
          <w:rPr>
            <w:webHidden/>
          </w:rPr>
        </w:r>
        <w:r>
          <w:rPr>
            <w:webHidden/>
          </w:rPr>
          <w:fldChar w:fldCharType="separate"/>
        </w:r>
        <w:r w:rsidR="00014344">
          <w:rPr>
            <w:webHidden/>
          </w:rPr>
          <w:t>121</w:t>
        </w:r>
        <w:r>
          <w:rPr>
            <w:webHidden/>
          </w:rPr>
          <w:fldChar w:fldCharType="end"/>
        </w:r>
      </w:hyperlink>
    </w:p>
    <w:p w14:paraId="024BB0F8"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29" w:history="1">
        <w:r w:rsidRPr="001778C9">
          <w:rPr>
            <w:rStyle w:val="Hyperlink"/>
            <w:snapToGrid w:val="0"/>
          </w:rPr>
          <w:t>6.5</w:t>
        </w:r>
        <w:r w:rsidRPr="001778C9">
          <w:rPr>
            <w:rStyle w:val="Hyperlink"/>
          </w:rPr>
          <w:t xml:space="preserve"> Вопросы</w:t>
        </w:r>
        <w:r>
          <w:rPr>
            <w:webHidden/>
          </w:rPr>
          <w:tab/>
        </w:r>
        <w:r>
          <w:rPr>
            <w:webHidden/>
          </w:rPr>
          <w:fldChar w:fldCharType="begin"/>
        </w:r>
        <w:r>
          <w:rPr>
            <w:webHidden/>
          </w:rPr>
          <w:instrText xml:space="preserve"> PAGEREF _Toc66968629 \h </w:instrText>
        </w:r>
        <w:r>
          <w:rPr>
            <w:webHidden/>
          </w:rPr>
        </w:r>
        <w:r>
          <w:rPr>
            <w:webHidden/>
          </w:rPr>
          <w:fldChar w:fldCharType="separate"/>
        </w:r>
        <w:r w:rsidR="00014344">
          <w:rPr>
            <w:webHidden/>
          </w:rPr>
          <w:t>123</w:t>
        </w:r>
        <w:r>
          <w:rPr>
            <w:webHidden/>
          </w:rPr>
          <w:fldChar w:fldCharType="end"/>
        </w:r>
      </w:hyperlink>
    </w:p>
    <w:p w14:paraId="2CD0D01E"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30" w:history="1">
        <w:r w:rsidRPr="001778C9">
          <w:rPr>
            <w:rStyle w:val="Hyperlink"/>
            <w:snapToGrid w:val="0"/>
          </w:rPr>
          <w:t>6.6</w:t>
        </w:r>
        <w:r w:rsidRPr="001778C9">
          <w:rPr>
            <w:rStyle w:val="Hyperlink"/>
          </w:rPr>
          <w:t xml:space="preserve"> Приложение</w:t>
        </w:r>
        <w:r>
          <w:rPr>
            <w:webHidden/>
          </w:rPr>
          <w:tab/>
        </w:r>
        <w:r>
          <w:rPr>
            <w:webHidden/>
          </w:rPr>
          <w:fldChar w:fldCharType="begin"/>
        </w:r>
        <w:r>
          <w:rPr>
            <w:webHidden/>
          </w:rPr>
          <w:instrText xml:space="preserve"> PAGEREF _Toc66968630 \h </w:instrText>
        </w:r>
        <w:r>
          <w:rPr>
            <w:webHidden/>
          </w:rPr>
        </w:r>
        <w:r>
          <w:rPr>
            <w:webHidden/>
          </w:rPr>
          <w:fldChar w:fldCharType="separate"/>
        </w:r>
        <w:r w:rsidR="00014344">
          <w:rPr>
            <w:webHidden/>
          </w:rPr>
          <w:t>123</w:t>
        </w:r>
        <w:r>
          <w:rPr>
            <w:webHidden/>
          </w:rPr>
          <w:fldChar w:fldCharType="end"/>
        </w:r>
      </w:hyperlink>
    </w:p>
    <w:p w14:paraId="61CCE750" w14:textId="77777777" w:rsidR="0050379E" w:rsidRDefault="0050379E">
      <w:pPr>
        <w:pStyle w:val="TOC1"/>
        <w:tabs>
          <w:tab w:val="right" w:leader="dot" w:pos="9629"/>
        </w:tabs>
        <w:rPr>
          <w:rFonts w:asciiTheme="minorHAnsi" w:eastAsiaTheme="minorEastAsia" w:hAnsiTheme="minorHAnsi" w:cstheme="minorBidi"/>
          <w:b w:val="0"/>
          <w:bCs w:val="0"/>
          <w:noProof/>
          <w:sz w:val="22"/>
          <w:szCs w:val="22"/>
          <w:lang w:eastAsia="zh-TW"/>
        </w:rPr>
      </w:pPr>
      <w:hyperlink w:anchor="_Toc66968631" w:history="1">
        <w:r w:rsidRPr="001778C9">
          <w:rPr>
            <w:rStyle w:val="Hyperlink"/>
            <w:noProof/>
          </w:rPr>
          <w:t>7 Создание сети IPv6</w:t>
        </w:r>
        <w:r>
          <w:rPr>
            <w:noProof/>
            <w:webHidden/>
          </w:rPr>
          <w:tab/>
        </w:r>
        <w:r>
          <w:rPr>
            <w:noProof/>
            <w:webHidden/>
          </w:rPr>
          <w:fldChar w:fldCharType="begin"/>
        </w:r>
        <w:r>
          <w:rPr>
            <w:noProof/>
            <w:webHidden/>
          </w:rPr>
          <w:instrText xml:space="preserve"> PAGEREF _Toc66968631 \h </w:instrText>
        </w:r>
        <w:r>
          <w:rPr>
            <w:noProof/>
            <w:webHidden/>
          </w:rPr>
        </w:r>
        <w:r>
          <w:rPr>
            <w:noProof/>
            <w:webHidden/>
          </w:rPr>
          <w:fldChar w:fldCharType="separate"/>
        </w:r>
        <w:r w:rsidR="00014344">
          <w:rPr>
            <w:noProof/>
            <w:webHidden/>
          </w:rPr>
          <w:t>125</w:t>
        </w:r>
        <w:r>
          <w:rPr>
            <w:noProof/>
            <w:webHidden/>
          </w:rPr>
          <w:fldChar w:fldCharType="end"/>
        </w:r>
      </w:hyperlink>
    </w:p>
    <w:p w14:paraId="0CD2E5CC"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32" w:history="1">
        <w:r w:rsidRPr="001778C9">
          <w:rPr>
            <w:rStyle w:val="Hyperlink"/>
            <w:snapToGrid w:val="0"/>
          </w:rPr>
          <w:t>7.1</w:t>
        </w:r>
        <w:r w:rsidRPr="001778C9">
          <w:rPr>
            <w:rStyle w:val="Hyperlink"/>
          </w:rPr>
          <w:t xml:space="preserve"> Общая информация</w:t>
        </w:r>
        <w:r>
          <w:rPr>
            <w:webHidden/>
          </w:rPr>
          <w:tab/>
        </w:r>
        <w:r>
          <w:rPr>
            <w:webHidden/>
          </w:rPr>
          <w:fldChar w:fldCharType="begin"/>
        </w:r>
        <w:r>
          <w:rPr>
            <w:webHidden/>
          </w:rPr>
          <w:instrText xml:space="preserve"> PAGEREF _Toc66968632 \h </w:instrText>
        </w:r>
        <w:r>
          <w:rPr>
            <w:webHidden/>
          </w:rPr>
        </w:r>
        <w:r>
          <w:rPr>
            <w:webHidden/>
          </w:rPr>
          <w:fldChar w:fldCharType="separate"/>
        </w:r>
        <w:r w:rsidR="00014344">
          <w:rPr>
            <w:webHidden/>
          </w:rPr>
          <w:t>125</w:t>
        </w:r>
        <w:r>
          <w:rPr>
            <w:webHidden/>
          </w:rPr>
          <w:fldChar w:fldCharType="end"/>
        </w:r>
      </w:hyperlink>
    </w:p>
    <w:p w14:paraId="11C66EA5"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33" w:history="1">
        <w:r w:rsidRPr="001778C9">
          <w:rPr>
            <w:rStyle w:val="Hyperlink"/>
            <w:rFonts w:cs="Book Antiqua"/>
            <w:bCs/>
            <w:snapToGrid w:val="0"/>
          </w:rPr>
          <w:t>7.1.1</w:t>
        </w:r>
        <w:r w:rsidRPr="001778C9">
          <w:rPr>
            <w:rStyle w:val="Hyperlink"/>
          </w:rPr>
          <w:t xml:space="preserve"> О лабораторной работе</w:t>
        </w:r>
        <w:r>
          <w:rPr>
            <w:webHidden/>
          </w:rPr>
          <w:tab/>
        </w:r>
        <w:r>
          <w:rPr>
            <w:webHidden/>
          </w:rPr>
          <w:fldChar w:fldCharType="begin"/>
        </w:r>
        <w:r>
          <w:rPr>
            <w:webHidden/>
          </w:rPr>
          <w:instrText xml:space="preserve"> PAGEREF _Toc66968633 \h </w:instrText>
        </w:r>
        <w:r>
          <w:rPr>
            <w:webHidden/>
          </w:rPr>
        </w:r>
        <w:r>
          <w:rPr>
            <w:webHidden/>
          </w:rPr>
          <w:fldChar w:fldCharType="separate"/>
        </w:r>
        <w:r w:rsidR="00014344">
          <w:rPr>
            <w:webHidden/>
          </w:rPr>
          <w:t>125</w:t>
        </w:r>
        <w:r>
          <w:rPr>
            <w:webHidden/>
          </w:rPr>
          <w:fldChar w:fldCharType="end"/>
        </w:r>
      </w:hyperlink>
    </w:p>
    <w:p w14:paraId="048F77E0"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34" w:history="1">
        <w:r w:rsidRPr="001778C9">
          <w:rPr>
            <w:rStyle w:val="Hyperlink"/>
            <w:rFonts w:cs="Book Antiqua"/>
            <w:bCs/>
            <w:snapToGrid w:val="0"/>
          </w:rPr>
          <w:t>7.1.2</w:t>
        </w:r>
        <w:r w:rsidRPr="001778C9">
          <w:rPr>
            <w:rStyle w:val="Hyperlink"/>
          </w:rPr>
          <w:t xml:space="preserve"> Цели</w:t>
        </w:r>
        <w:r>
          <w:rPr>
            <w:webHidden/>
          </w:rPr>
          <w:tab/>
        </w:r>
        <w:r>
          <w:rPr>
            <w:webHidden/>
          </w:rPr>
          <w:fldChar w:fldCharType="begin"/>
        </w:r>
        <w:r>
          <w:rPr>
            <w:webHidden/>
          </w:rPr>
          <w:instrText xml:space="preserve"> PAGEREF _Toc66968634 \h </w:instrText>
        </w:r>
        <w:r>
          <w:rPr>
            <w:webHidden/>
          </w:rPr>
        </w:r>
        <w:r>
          <w:rPr>
            <w:webHidden/>
          </w:rPr>
          <w:fldChar w:fldCharType="separate"/>
        </w:r>
        <w:r w:rsidR="00014344">
          <w:rPr>
            <w:webHidden/>
          </w:rPr>
          <w:t>125</w:t>
        </w:r>
        <w:r>
          <w:rPr>
            <w:webHidden/>
          </w:rPr>
          <w:fldChar w:fldCharType="end"/>
        </w:r>
      </w:hyperlink>
    </w:p>
    <w:p w14:paraId="0EF68E3E"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35" w:history="1">
        <w:r w:rsidRPr="001778C9">
          <w:rPr>
            <w:rStyle w:val="Hyperlink"/>
            <w:rFonts w:cs="Book Antiqua"/>
            <w:bCs/>
            <w:snapToGrid w:val="0"/>
          </w:rPr>
          <w:t>7.1.3</w:t>
        </w:r>
        <w:r w:rsidRPr="001778C9">
          <w:rPr>
            <w:rStyle w:val="Hyperlink"/>
          </w:rPr>
          <w:t xml:space="preserve"> Топология сети</w:t>
        </w:r>
        <w:r>
          <w:rPr>
            <w:webHidden/>
          </w:rPr>
          <w:tab/>
        </w:r>
        <w:r>
          <w:rPr>
            <w:webHidden/>
          </w:rPr>
          <w:fldChar w:fldCharType="begin"/>
        </w:r>
        <w:r>
          <w:rPr>
            <w:webHidden/>
          </w:rPr>
          <w:instrText xml:space="preserve"> PAGEREF _Toc66968635 \h </w:instrText>
        </w:r>
        <w:r>
          <w:rPr>
            <w:webHidden/>
          </w:rPr>
        </w:r>
        <w:r>
          <w:rPr>
            <w:webHidden/>
          </w:rPr>
          <w:fldChar w:fldCharType="separate"/>
        </w:r>
        <w:r w:rsidR="00014344">
          <w:rPr>
            <w:webHidden/>
          </w:rPr>
          <w:t>125</w:t>
        </w:r>
        <w:r>
          <w:rPr>
            <w:webHidden/>
          </w:rPr>
          <w:fldChar w:fldCharType="end"/>
        </w:r>
      </w:hyperlink>
    </w:p>
    <w:p w14:paraId="23BB870A"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36" w:history="1">
        <w:r w:rsidRPr="001778C9">
          <w:rPr>
            <w:rStyle w:val="Hyperlink"/>
            <w:snapToGrid w:val="0"/>
          </w:rPr>
          <w:t>7.2</w:t>
        </w:r>
        <w:r w:rsidRPr="001778C9">
          <w:rPr>
            <w:rStyle w:val="Hyperlink"/>
          </w:rPr>
          <w:t xml:space="preserve"> Лабораторная работа</w:t>
        </w:r>
        <w:r>
          <w:rPr>
            <w:webHidden/>
          </w:rPr>
          <w:tab/>
        </w:r>
        <w:r>
          <w:rPr>
            <w:webHidden/>
          </w:rPr>
          <w:fldChar w:fldCharType="begin"/>
        </w:r>
        <w:r>
          <w:rPr>
            <w:webHidden/>
          </w:rPr>
          <w:instrText xml:space="preserve"> PAGEREF _Toc66968636 \h </w:instrText>
        </w:r>
        <w:r>
          <w:rPr>
            <w:webHidden/>
          </w:rPr>
        </w:r>
        <w:r>
          <w:rPr>
            <w:webHidden/>
          </w:rPr>
          <w:fldChar w:fldCharType="separate"/>
        </w:r>
        <w:r w:rsidR="00014344">
          <w:rPr>
            <w:webHidden/>
          </w:rPr>
          <w:t>126</w:t>
        </w:r>
        <w:r>
          <w:rPr>
            <w:webHidden/>
          </w:rPr>
          <w:fldChar w:fldCharType="end"/>
        </w:r>
      </w:hyperlink>
    </w:p>
    <w:p w14:paraId="6C384C0B"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37" w:history="1">
        <w:r w:rsidRPr="001778C9">
          <w:rPr>
            <w:rStyle w:val="Hyperlink"/>
            <w:rFonts w:cs="Book Antiqua"/>
            <w:bCs/>
            <w:snapToGrid w:val="0"/>
          </w:rPr>
          <w:t>7.2.1</w:t>
        </w:r>
        <w:r w:rsidRPr="001778C9">
          <w:rPr>
            <w:rStyle w:val="Hyperlink"/>
          </w:rPr>
          <w:t xml:space="preserve"> План работы</w:t>
        </w:r>
        <w:r>
          <w:rPr>
            <w:webHidden/>
          </w:rPr>
          <w:tab/>
        </w:r>
        <w:r>
          <w:rPr>
            <w:webHidden/>
          </w:rPr>
          <w:fldChar w:fldCharType="begin"/>
        </w:r>
        <w:r>
          <w:rPr>
            <w:webHidden/>
          </w:rPr>
          <w:instrText xml:space="preserve"> PAGEREF _Toc66968637 \h </w:instrText>
        </w:r>
        <w:r>
          <w:rPr>
            <w:webHidden/>
          </w:rPr>
        </w:r>
        <w:r>
          <w:rPr>
            <w:webHidden/>
          </w:rPr>
          <w:fldChar w:fldCharType="separate"/>
        </w:r>
        <w:r w:rsidR="00014344">
          <w:rPr>
            <w:webHidden/>
          </w:rPr>
          <w:t>126</w:t>
        </w:r>
        <w:r>
          <w:rPr>
            <w:webHidden/>
          </w:rPr>
          <w:fldChar w:fldCharType="end"/>
        </w:r>
      </w:hyperlink>
    </w:p>
    <w:p w14:paraId="46CA31CA"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38" w:history="1">
        <w:r w:rsidRPr="001778C9">
          <w:rPr>
            <w:rStyle w:val="Hyperlink"/>
            <w:rFonts w:cs="Book Antiqua"/>
            <w:bCs/>
            <w:snapToGrid w:val="0"/>
          </w:rPr>
          <w:t>7.2.2</w:t>
        </w:r>
        <w:r w:rsidRPr="001778C9">
          <w:rPr>
            <w:rStyle w:val="Hyperlink"/>
          </w:rPr>
          <w:t xml:space="preserve"> Процедура конфигурирования</w:t>
        </w:r>
        <w:r>
          <w:rPr>
            <w:webHidden/>
          </w:rPr>
          <w:tab/>
        </w:r>
        <w:r>
          <w:rPr>
            <w:webHidden/>
          </w:rPr>
          <w:fldChar w:fldCharType="begin"/>
        </w:r>
        <w:r>
          <w:rPr>
            <w:webHidden/>
          </w:rPr>
          <w:instrText xml:space="preserve"> PAGEREF _Toc66968638 \h </w:instrText>
        </w:r>
        <w:r>
          <w:rPr>
            <w:webHidden/>
          </w:rPr>
        </w:r>
        <w:r>
          <w:rPr>
            <w:webHidden/>
          </w:rPr>
          <w:fldChar w:fldCharType="separate"/>
        </w:r>
        <w:r w:rsidR="00014344">
          <w:rPr>
            <w:webHidden/>
          </w:rPr>
          <w:t>126</w:t>
        </w:r>
        <w:r>
          <w:rPr>
            <w:webHidden/>
          </w:rPr>
          <w:fldChar w:fldCharType="end"/>
        </w:r>
      </w:hyperlink>
    </w:p>
    <w:p w14:paraId="55E4EC85"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39" w:history="1">
        <w:r w:rsidRPr="001778C9">
          <w:rPr>
            <w:rStyle w:val="Hyperlink"/>
            <w:snapToGrid w:val="0"/>
          </w:rPr>
          <w:t>7.3</w:t>
        </w:r>
        <w:r w:rsidRPr="001778C9">
          <w:rPr>
            <w:rStyle w:val="Hyperlink"/>
          </w:rPr>
          <w:t xml:space="preserve"> Проверка</w:t>
        </w:r>
        <w:r>
          <w:rPr>
            <w:webHidden/>
          </w:rPr>
          <w:tab/>
        </w:r>
        <w:r>
          <w:rPr>
            <w:webHidden/>
          </w:rPr>
          <w:fldChar w:fldCharType="begin"/>
        </w:r>
        <w:r>
          <w:rPr>
            <w:webHidden/>
          </w:rPr>
          <w:instrText xml:space="preserve"> PAGEREF _Toc66968639 \h </w:instrText>
        </w:r>
        <w:r>
          <w:rPr>
            <w:webHidden/>
          </w:rPr>
        </w:r>
        <w:r>
          <w:rPr>
            <w:webHidden/>
          </w:rPr>
          <w:fldChar w:fldCharType="separate"/>
        </w:r>
        <w:r w:rsidR="00014344">
          <w:rPr>
            <w:webHidden/>
          </w:rPr>
          <w:t>133</w:t>
        </w:r>
        <w:r>
          <w:rPr>
            <w:webHidden/>
          </w:rPr>
          <w:fldChar w:fldCharType="end"/>
        </w:r>
      </w:hyperlink>
    </w:p>
    <w:p w14:paraId="4A5297DC"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40" w:history="1">
        <w:r w:rsidRPr="001778C9">
          <w:rPr>
            <w:rStyle w:val="Hyperlink"/>
            <w:snapToGrid w:val="0"/>
          </w:rPr>
          <w:t>7.4</w:t>
        </w:r>
        <w:r w:rsidRPr="001778C9">
          <w:rPr>
            <w:rStyle w:val="Hyperlink"/>
          </w:rPr>
          <w:t xml:space="preserve"> Справочные конфигурации</w:t>
        </w:r>
        <w:r>
          <w:rPr>
            <w:webHidden/>
          </w:rPr>
          <w:tab/>
        </w:r>
        <w:r>
          <w:rPr>
            <w:webHidden/>
          </w:rPr>
          <w:fldChar w:fldCharType="begin"/>
        </w:r>
        <w:r>
          <w:rPr>
            <w:webHidden/>
          </w:rPr>
          <w:instrText xml:space="preserve"> PAGEREF _Toc66968640 \h </w:instrText>
        </w:r>
        <w:r>
          <w:rPr>
            <w:webHidden/>
          </w:rPr>
        </w:r>
        <w:r>
          <w:rPr>
            <w:webHidden/>
          </w:rPr>
          <w:fldChar w:fldCharType="separate"/>
        </w:r>
        <w:r w:rsidR="00014344">
          <w:rPr>
            <w:webHidden/>
          </w:rPr>
          <w:t>133</w:t>
        </w:r>
        <w:r>
          <w:rPr>
            <w:webHidden/>
          </w:rPr>
          <w:fldChar w:fldCharType="end"/>
        </w:r>
      </w:hyperlink>
    </w:p>
    <w:p w14:paraId="5D98C230"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41" w:history="1">
        <w:r w:rsidRPr="001778C9">
          <w:rPr>
            <w:rStyle w:val="Hyperlink"/>
            <w:snapToGrid w:val="0"/>
          </w:rPr>
          <w:t>7.5</w:t>
        </w:r>
        <w:r w:rsidRPr="001778C9">
          <w:rPr>
            <w:rStyle w:val="Hyperlink"/>
          </w:rPr>
          <w:t xml:space="preserve"> Вопросы</w:t>
        </w:r>
        <w:r>
          <w:rPr>
            <w:webHidden/>
          </w:rPr>
          <w:tab/>
        </w:r>
        <w:r>
          <w:rPr>
            <w:webHidden/>
          </w:rPr>
          <w:fldChar w:fldCharType="begin"/>
        </w:r>
        <w:r>
          <w:rPr>
            <w:webHidden/>
          </w:rPr>
          <w:instrText xml:space="preserve"> PAGEREF _Toc66968641 \h </w:instrText>
        </w:r>
        <w:r>
          <w:rPr>
            <w:webHidden/>
          </w:rPr>
        </w:r>
        <w:r>
          <w:rPr>
            <w:webHidden/>
          </w:rPr>
          <w:fldChar w:fldCharType="separate"/>
        </w:r>
        <w:r w:rsidR="00014344">
          <w:rPr>
            <w:webHidden/>
          </w:rPr>
          <w:t>134</w:t>
        </w:r>
        <w:r>
          <w:rPr>
            <w:webHidden/>
          </w:rPr>
          <w:fldChar w:fldCharType="end"/>
        </w:r>
      </w:hyperlink>
    </w:p>
    <w:p w14:paraId="485EA186" w14:textId="77777777" w:rsidR="0050379E" w:rsidRDefault="0050379E">
      <w:pPr>
        <w:pStyle w:val="TOC1"/>
        <w:tabs>
          <w:tab w:val="right" w:leader="dot" w:pos="9629"/>
        </w:tabs>
        <w:rPr>
          <w:rFonts w:asciiTheme="minorHAnsi" w:eastAsiaTheme="minorEastAsia" w:hAnsiTheme="minorHAnsi" w:cstheme="minorBidi"/>
          <w:b w:val="0"/>
          <w:bCs w:val="0"/>
          <w:noProof/>
          <w:sz w:val="22"/>
          <w:szCs w:val="22"/>
          <w:lang w:eastAsia="zh-TW"/>
        </w:rPr>
      </w:pPr>
      <w:hyperlink w:anchor="_Toc66968642" w:history="1">
        <w:r w:rsidRPr="001778C9">
          <w:rPr>
            <w:rStyle w:val="Hyperlink"/>
            <w:noProof/>
          </w:rPr>
          <w:t>8 Основы сетевого программирования и автоматизации</w:t>
        </w:r>
        <w:r>
          <w:rPr>
            <w:noProof/>
            <w:webHidden/>
          </w:rPr>
          <w:tab/>
        </w:r>
        <w:r>
          <w:rPr>
            <w:noProof/>
            <w:webHidden/>
          </w:rPr>
          <w:fldChar w:fldCharType="begin"/>
        </w:r>
        <w:r>
          <w:rPr>
            <w:noProof/>
            <w:webHidden/>
          </w:rPr>
          <w:instrText xml:space="preserve"> PAGEREF _Toc66968642 \h </w:instrText>
        </w:r>
        <w:r>
          <w:rPr>
            <w:noProof/>
            <w:webHidden/>
          </w:rPr>
        </w:r>
        <w:r>
          <w:rPr>
            <w:noProof/>
            <w:webHidden/>
          </w:rPr>
          <w:fldChar w:fldCharType="separate"/>
        </w:r>
        <w:r w:rsidR="00014344">
          <w:rPr>
            <w:noProof/>
            <w:webHidden/>
          </w:rPr>
          <w:t>135</w:t>
        </w:r>
        <w:r>
          <w:rPr>
            <w:noProof/>
            <w:webHidden/>
          </w:rPr>
          <w:fldChar w:fldCharType="end"/>
        </w:r>
      </w:hyperlink>
    </w:p>
    <w:p w14:paraId="716775B5"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43" w:history="1">
        <w:r w:rsidRPr="001778C9">
          <w:rPr>
            <w:rStyle w:val="Hyperlink"/>
            <w:snapToGrid w:val="0"/>
          </w:rPr>
          <w:t>8.1</w:t>
        </w:r>
        <w:r w:rsidRPr="001778C9">
          <w:rPr>
            <w:rStyle w:val="Hyperlink"/>
          </w:rPr>
          <w:t xml:space="preserve"> Общая информация</w:t>
        </w:r>
        <w:r>
          <w:rPr>
            <w:webHidden/>
          </w:rPr>
          <w:tab/>
        </w:r>
        <w:r>
          <w:rPr>
            <w:webHidden/>
          </w:rPr>
          <w:fldChar w:fldCharType="begin"/>
        </w:r>
        <w:r>
          <w:rPr>
            <w:webHidden/>
          </w:rPr>
          <w:instrText xml:space="preserve"> PAGEREF _Toc66968643 \h </w:instrText>
        </w:r>
        <w:r>
          <w:rPr>
            <w:webHidden/>
          </w:rPr>
        </w:r>
        <w:r>
          <w:rPr>
            <w:webHidden/>
          </w:rPr>
          <w:fldChar w:fldCharType="separate"/>
        </w:r>
        <w:r w:rsidR="00014344">
          <w:rPr>
            <w:webHidden/>
          </w:rPr>
          <w:t>135</w:t>
        </w:r>
        <w:r>
          <w:rPr>
            <w:webHidden/>
          </w:rPr>
          <w:fldChar w:fldCharType="end"/>
        </w:r>
      </w:hyperlink>
    </w:p>
    <w:p w14:paraId="291B8D67"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44" w:history="1">
        <w:r w:rsidRPr="001778C9">
          <w:rPr>
            <w:rStyle w:val="Hyperlink"/>
            <w:rFonts w:cs="Book Antiqua"/>
            <w:bCs/>
            <w:snapToGrid w:val="0"/>
          </w:rPr>
          <w:t>8.1.1</w:t>
        </w:r>
        <w:r w:rsidRPr="001778C9">
          <w:rPr>
            <w:rStyle w:val="Hyperlink"/>
          </w:rPr>
          <w:t xml:space="preserve"> О лабораторной работе</w:t>
        </w:r>
        <w:r>
          <w:rPr>
            <w:webHidden/>
          </w:rPr>
          <w:tab/>
        </w:r>
        <w:r>
          <w:rPr>
            <w:webHidden/>
          </w:rPr>
          <w:fldChar w:fldCharType="begin"/>
        </w:r>
        <w:r>
          <w:rPr>
            <w:webHidden/>
          </w:rPr>
          <w:instrText xml:space="preserve"> PAGEREF _Toc66968644 \h </w:instrText>
        </w:r>
        <w:r>
          <w:rPr>
            <w:webHidden/>
          </w:rPr>
        </w:r>
        <w:r>
          <w:rPr>
            <w:webHidden/>
          </w:rPr>
          <w:fldChar w:fldCharType="separate"/>
        </w:r>
        <w:r w:rsidR="00014344">
          <w:rPr>
            <w:webHidden/>
          </w:rPr>
          <w:t>135</w:t>
        </w:r>
        <w:r>
          <w:rPr>
            <w:webHidden/>
          </w:rPr>
          <w:fldChar w:fldCharType="end"/>
        </w:r>
      </w:hyperlink>
    </w:p>
    <w:p w14:paraId="210C6A95"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45" w:history="1">
        <w:r w:rsidRPr="001778C9">
          <w:rPr>
            <w:rStyle w:val="Hyperlink"/>
            <w:rFonts w:cs="Book Antiqua"/>
            <w:bCs/>
            <w:snapToGrid w:val="0"/>
          </w:rPr>
          <w:t>8.1.2</w:t>
        </w:r>
        <w:r w:rsidRPr="001778C9">
          <w:rPr>
            <w:rStyle w:val="Hyperlink"/>
          </w:rPr>
          <w:t xml:space="preserve"> Цели</w:t>
        </w:r>
        <w:r>
          <w:rPr>
            <w:webHidden/>
          </w:rPr>
          <w:tab/>
        </w:r>
        <w:r>
          <w:rPr>
            <w:webHidden/>
          </w:rPr>
          <w:fldChar w:fldCharType="begin"/>
        </w:r>
        <w:r>
          <w:rPr>
            <w:webHidden/>
          </w:rPr>
          <w:instrText xml:space="preserve"> PAGEREF _Toc66968645 \h </w:instrText>
        </w:r>
        <w:r>
          <w:rPr>
            <w:webHidden/>
          </w:rPr>
        </w:r>
        <w:r>
          <w:rPr>
            <w:webHidden/>
          </w:rPr>
          <w:fldChar w:fldCharType="separate"/>
        </w:r>
        <w:r w:rsidR="00014344">
          <w:rPr>
            <w:webHidden/>
          </w:rPr>
          <w:t>135</w:t>
        </w:r>
        <w:r>
          <w:rPr>
            <w:webHidden/>
          </w:rPr>
          <w:fldChar w:fldCharType="end"/>
        </w:r>
      </w:hyperlink>
    </w:p>
    <w:p w14:paraId="74619883"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46" w:history="1">
        <w:r w:rsidRPr="001778C9">
          <w:rPr>
            <w:rStyle w:val="Hyperlink"/>
            <w:rFonts w:cs="Book Antiqua"/>
            <w:bCs/>
            <w:snapToGrid w:val="0"/>
          </w:rPr>
          <w:t>8.1.3</w:t>
        </w:r>
        <w:r w:rsidRPr="001778C9">
          <w:rPr>
            <w:rStyle w:val="Hyperlink"/>
          </w:rPr>
          <w:t xml:space="preserve"> Топология сети</w:t>
        </w:r>
        <w:r>
          <w:rPr>
            <w:webHidden/>
          </w:rPr>
          <w:tab/>
        </w:r>
        <w:r>
          <w:rPr>
            <w:webHidden/>
          </w:rPr>
          <w:fldChar w:fldCharType="begin"/>
        </w:r>
        <w:r>
          <w:rPr>
            <w:webHidden/>
          </w:rPr>
          <w:instrText xml:space="preserve"> PAGEREF _Toc66968646 \h </w:instrText>
        </w:r>
        <w:r>
          <w:rPr>
            <w:webHidden/>
          </w:rPr>
        </w:r>
        <w:r>
          <w:rPr>
            <w:webHidden/>
          </w:rPr>
          <w:fldChar w:fldCharType="separate"/>
        </w:r>
        <w:r w:rsidR="00014344">
          <w:rPr>
            <w:webHidden/>
          </w:rPr>
          <w:t>135</w:t>
        </w:r>
        <w:r>
          <w:rPr>
            <w:webHidden/>
          </w:rPr>
          <w:fldChar w:fldCharType="end"/>
        </w:r>
      </w:hyperlink>
    </w:p>
    <w:p w14:paraId="5F24D73E"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47" w:history="1">
        <w:r w:rsidRPr="001778C9">
          <w:rPr>
            <w:rStyle w:val="Hyperlink"/>
            <w:snapToGrid w:val="0"/>
          </w:rPr>
          <w:t>8.2</w:t>
        </w:r>
        <w:r w:rsidRPr="001778C9">
          <w:rPr>
            <w:rStyle w:val="Hyperlink"/>
          </w:rPr>
          <w:t xml:space="preserve"> Лабораторная работа</w:t>
        </w:r>
        <w:r>
          <w:rPr>
            <w:webHidden/>
          </w:rPr>
          <w:tab/>
        </w:r>
        <w:r>
          <w:rPr>
            <w:webHidden/>
          </w:rPr>
          <w:fldChar w:fldCharType="begin"/>
        </w:r>
        <w:r>
          <w:rPr>
            <w:webHidden/>
          </w:rPr>
          <w:instrText xml:space="preserve"> PAGEREF _Toc66968647 \h </w:instrText>
        </w:r>
        <w:r>
          <w:rPr>
            <w:webHidden/>
          </w:rPr>
        </w:r>
        <w:r>
          <w:rPr>
            <w:webHidden/>
          </w:rPr>
          <w:fldChar w:fldCharType="separate"/>
        </w:r>
        <w:r w:rsidR="00014344">
          <w:rPr>
            <w:webHidden/>
          </w:rPr>
          <w:t>135</w:t>
        </w:r>
        <w:r>
          <w:rPr>
            <w:webHidden/>
          </w:rPr>
          <w:fldChar w:fldCharType="end"/>
        </w:r>
      </w:hyperlink>
    </w:p>
    <w:p w14:paraId="236256E4"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48" w:history="1">
        <w:r w:rsidRPr="001778C9">
          <w:rPr>
            <w:rStyle w:val="Hyperlink"/>
            <w:rFonts w:cs="Book Antiqua"/>
            <w:bCs/>
            <w:snapToGrid w:val="0"/>
          </w:rPr>
          <w:t>8.2.1</w:t>
        </w:r>
        <w:r w:rsidRPr="001778C9">
          <w:rPr>
            <w:rStyle w:val="Hyperlink"/>
          </w:rPr>
          <w:t xml:space="preserve"> План работы</w:t>
        </w:r>
        <w:r>
          <w:rPr>
            <w:webHidden/>
          </w:rPr>
          <w:tab/>
        </w:r>
        <w:r>
          <w:rPr>
            <w:webHidden/>
          </w:rPr>
          <w:fldChar w:fldCharType="begin"/>
        </w:r>
        <w:r>
          <w:rPr>
            <w:webHidden/>
          </w:rPr>
          <w:instrText xml:space="preserve"> PAGEREF _Toc66968648 \h </w:instrText>
        </w:r>
        <w:r>
          <w:rPr>
            <w:webHidden/>
          </w:rPr>
        </w:r>
        <w:r>
          <w:rPr>
            <w:webHidden/>
          </w:rPr>
          <w:fldChar w:fldCharType="separate"/>
        </w:r>
        <w:r w:rsidR="00014344">
          <w:rPr>
            <w:webHidden/>
          </w:rPr>
          <w:t>135</w:t>
        </w:r>
        <w:r>
          <w:rPr>
            <w:webHidden/>
          </w:rPr>
          <w:fldChar w:fldCharType="end"/>
        </w:r>
      </w:hyperlink>
    </w:p>
    <w:p w14:paraId="0EAC3BDA"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49" w:history="1">
        <w:r w:rsidRPr="001778C9">
          <w:rPr>
            <w:rStyle w:val="Hyperlink"/>
            <w:rFonts w:cs="Book Antiqua"/>
            <w:bCs/>
            <w:snapToGrid w:val="0"/>
          </w:rPr>
          <w:t>8.2.2</w:t>
        </w:r>
        <w:r w:rsidRPr="001778C9">
          <w:rPr>
            <w:rStyle w:val="Hyperlink"/>
          </w:rPr>
          <w:t xml:space="preserve"> Процедура конфигурирования</w:t>
        </w:r>
        <w:r>
          <w:rPr>
            <w:webHidden/>
          </w:rPr>
          <w:tab/>
        </w:r>
        <w:r>
          <w:rPr>
            <w:webHidden/>
          </w:rPr>
          <w:fldChar w:fldCharType="begin"/>
        </w:r>
        <w:r>
          <w:rPr>
            <w:webHidden/>
          </w:rPr>
          <w:instrText xml:space="preserve"> PAGEREF _Toc66968649 \h </w:instrText>
        </w:r>
        <w:r>
          <w:rPr>
            <w:webHidden/>
          </w:rPr>
        </w:r>
        <w:r>
          <w:rPr>
            <w:webHidden/>
          </w:rPr>
          <w:fldChar w:fldCharType="separate"/>
        </w:r>
        <w:r w:rsidR="00014344">
          <w:rPr>
            <w:webHidden/>
          </w:rPr>
          <w:t>136</w:t>
        </w:r>
        <w:r>
          <w:rPr>
            <w:webHidden/>
          </w:rPr>
          <w:fldChar w:fldCharType="end"/>
        </w:r>
      </w:hyperlink>
    </w:p>
    <w:p w14:paraId="0080D791"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50" w:history="1">
        <w:r w:rsidRPr="001778C9">
          <w:rPr>
            <w:rStyle w:val="Hyperlink"/>
            <w:rFonts w:cs="Book Antiqua"/>
            <w:bCs/>
            <w:snapToGrid w:val="0"/>
          </w:rPr>
          <w:t>8.2.3</w:t>
        </w:r>
        <w:r w:rsidRPr="001778C9">
          <w:rPr>
            <w:rStyle w:val="Hyperlink"/>
          </w:rPr>
          <w:t xml:space="preserve"> Интерпретация кода</w:t>
        </w:r>
        <w:r>
          <w:rPr>
            <w:webHidden/>
          </w:rPr>
          <w:tab/>
        </w:r>
        <w:r>
          <w:rPr>
            <w:webHidden/>
          </w:rPr>
          <w:fldChar w:fldCharType="begin"/>
        </w:r>
        <w:r>
          <w:rPr>
            <w:webHidden/>
          </w:rPr>
          <w:instrText xml:space="preserve"> PAGEREF _Toc66968650 \h </w:instrText>
        </w:r>
        <w:r>
          <w:rPr>
            <w:webHidden/>
          </w:rPr>
        </w:r>
        <w:r>
          <w:rPr>
            <w:webHidden/>
          </w:rPr>
          <w:fldChar w:fldCharType="separate"/>
        </w:r>
        <w:r w:rsidR="00014344">
          <w:rPr>
            <w:webHidden/>
          </w:rPr>
          <w:t>138</w:t>
        </w:r>
        <w:r>
          <w:rPr>
            <w:webHidden/>
          </w:rPr>
          <w:fldChar w:fldCharType="end"/>
        </w:r>
      </w:hyperlink>
    </w:p>
    <w:p w14:paraId="69DA8015"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51" w:history="1">
        <w:r w:rsidRPr="001778C9">
          <w:rPr>
            <w:rStyle w:val="Hyperlink"/>
            <w:snapToGrid w:val="0"/>
          </w:rPr>
          <w:t>8.3</w:t>
        </w:r>
        <w:r w:rsidRPr="001778C9">
          <w:rPr>
            <w:rStyle w:val="Hyperlink"/>
          </w:rPr>
          <w:t xml:space="preserve"> Проверка</w:t>
        </w:r>
        <w:r>
          <w:rPr>
            <w:webHidden/>
          </w:rPr>
          <w:tab/>
        </w:r>
        <w:r>
          <w:rPr>
            <w:webHidden/>
          </w:rPr>
          <w:fldChar w:fldCharType="begin"/>
        </w:r>
        <w:r>
          <w:rPr>
            <w:webHidden/>
          </w:rPr>
          <w:instrText xml:space="preserve"> PAGEREF _Toc66968651 \h </w:instrText>
        </w:r>
        <w:r>
          <w:rPr>
            <w:webHidden/>
          </w:rPr>
        </w:r>
        <w:r>
          <w:rPr>
            <w:webHidden/>
          </w:rPr>
          <w:fldChar w:fldCharType="separate"/>
        </w:r>
        <w:r w:rsidR="00014344">
          <w:rPr>
            <w:webHidden/>
          </w:rPr>
          <w:t>140</w:t>
        </w:r>
        <w:r>
          <w:rPr>
            <w:webHidden/>
          </w:rPr>
          <w:fldChar w:fldCharType="end"/>
        </w:r>
      </w:hyperlink>
    </w:p>
    <w:p w14:paraId="7E709E7C"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52" w:history="1">
        <w:r w:rsidRPr="001778C9">
          <w:rPr>
            <w:rStyle w:val="Hyperlink"/>
            <w:snapToGrid w:val="0"/>
          </w:rPr>
          <w:t>8.4</w:t>
        </w:r>
        <w:r w:rsidRPr="001778C9">
          <w:rPr>
            <w:rStyle w:val="Hyperlink"/>
          </w:rPr>
          <w:t xml:space="preserve"> Справочные конфигурации</w:t>
        </w:r>
        <w:r>
          <w:rPr>
            <w:webHidden/>
          </w:rPr>
          <w:tab/>
        </w:r>
        <w:r>
          <w:rPr>
            <w:webHidden/>
          </w:rPr>
          <w:fldChar w:fldCharType="begin"/>
        </w:r>
        <w:r>
          <w:rPr>
            <w:webHidden/>
          </w:rPr>
          <w:instrText xml:space="preserve"> PAGEREF _Toc66968652 \h </w:instrText>
        </w:r>
        <w:r>
          <w:rPr>
            <w:webHidden/>
          </w:rPr>
        </w:r>
        <w:r>
          <w:rPr>
            <w:webHidden/>
          </w:rPr>
          <w:fldChar w:fldCharType="separate"/>
        </w:r>
        <w:r w:rsidR="00014344">
          <w:rPr>
            <w:webHidden/>
          </w:rPr>
          <w:t>140</w:t>
        </w:r>
        <w:r>
          <w:rPr>
            <w:webHidden/>
          </w:rPr>
          <w:fldChar w:fldCharType="end"/>
        </w:r>
      </w:hyperlink>
    </w:p>
    <w:p w14:paraId="417D0630"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53" w:history="1">
        <w:r w:rsidRPr="001778C9">
          <w:rPr>
            <w:rStyle w:val="Hyperlink"/>
            <w:snapToGrid w:val="0"/>
          </w:rPr>
          <w:t>8.5</w:t>
        </w:r>
        <w:r w:rsidRPr="001778C9">
          <w:rPr>
            <w:rStyle w:val="Hyperlink"/>
          </w:rPr>
          <w:t xml:space="preserve"> Вопросы</w:t>
        </w:r>
        <w:r>
          <w:rPr>
            <w:webHidden/>
          </w:rPr>
          <w:tab/>
        </w:r>
        <w:r>
          <w:rPr>
            <w:webHidden/>
          </w:rPr>
          <w:fldChar w:fldCharType="begin"/>
        </w:r>
        <w:r>
          <w:rPr>
            <w:webHidden/>
          </w:rPr>
          <w:instrText xml:space="preserve"> PAGEREF _Toc66968653 \h </w:instrText>
        </w:r>
        <w:r>
          <w:rPr>
            <w:webHidden/>
          </w:rPr>
        </w:r>
        <w:r>
          <w:rPr>
            <w:webHidden/>
          </w:rPr>
          <w:fldChar w:fldCharType="separate"/>
        </w:r>
        <w:r w:rsidR="00014344">
          <w:rPr>
            <w:webHidden/>
          </w:rPr>
          <w:t>140</w:t>
        </w:r>
        <w:r>
          <w:rPr>
            <w:webHidden/>
          </w:rPr>
          <w:fldChar w:fldCharType="end"/>
        </w:r>
      </w:hyperlink>
    </w:p>
    <w:p w14:paraId="7463451D" w14:textId="77777777" w:rsidR="0050379E" w:rsidRDefault="0050379E">
      <w:pPr>
        <w:pStyle w:val="TOC1"/>
        <w:tabs>
          <w:tab w:val="right" w:leader="dot" w:pos="9629"/>
        </w:tabs>
        <w:rPr>
          <w:rFonts w:asciiTheme="minorHAnsi" w:eastAsiaTheme="minorEastAsia" w:hAnsiTheme="minorHAnsi" w:cstheme="minorBidi"/>
          <w:b w:val="0"/>
          <w:bCs w:val="0"/>
          <w:noProof/>
          <w:sz w:val="22"/>
          <w:szCs w:val="22"/>
          <w:lang w:eastAsia="zh-TW"/>
        </w:rPr>
      </w:pPr>
      <w:hyperlink w:anchor="_Toc66968654" w:history="1">
        <w:r w:rsidRPr="001778C9">
          <w:rPr>
            <w:rStyle w:val="Hyperlink"/>
            <w:noProof/>
          </w:rPr>
          <w:t>9 Конфигурирование кампусной сети</w:t>
        </w:r>
        <w:r>
          <w:rPr>
            <w:noProof/>
            <w:webHidden/>
          </w:rPr>
          <w:tab/>
        </w:r>
        <w:r>
          <w:rPr>
            <w:noProof/>
            <w:webHidden/>
          </w:rPr>
          <w:fldChar w:fldCharType="begin"/>
        </w:r>
        <w:r>
          <w:rPr>
            <w:noProof/>
            <w:webHidden/>
          </w:rPr>
          <w:instrText xml:space="preserve"> PAGEREF _Toc66968654 \h </w:instrText>
        </w:r>
        <w:r>
          <w:rPr>
            <w:noProof/>
            <w:webHidden/>
          </w:rPr>
        </w:r>
        <w:r>
          <w:rPr>
            <w:noProof/>
            <w:webHidden/>
          </w:rPr>
          <w:fldChar w:fldCharType="separate"/>
        </w:r>
        <w:r w:rsidR="00014344">
          <w:rPr>
            <w:noProof/>
            <w:webHidden/>
          </w:rPr>
          <w:t>141</w:t>
        </w:r>
        <w:r>
          <w:rPr>
            <w:noProof/>
            <w:webHidden/>
          </w:rPr>
          <w:fldChar w:fldCharType="end"/>
        </w:r>
      </w:hyperlink>
    </w:p>
    <w:p w14:paraId="1F5F5609"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55" w:history="1">
        <w:r w:rsidRPr="001778C9">
          <w:rPr>
            <w:rStyle w:val="Hyperlink"/>
            <w:snapToGrid w:val="0"/>
          </w:rPr>
          <w:t>9.1</w:t>
        </w:r>
        <w:r w:rsidRPr="001778C9">
          <w:rPr>
            <w:rStyle w:val="Hyperlink"/>
          </w:rPr>
          <w:t xml:space="preserve"> Справочная информация</w:t>
        </w:r>
        <w:r>
          <w:rPr>
            <w:webHidden/>
          </w:rPr>
          <w:tab/>
        </w:r>
        <w:r>
          <w:rPr>
            <w:webHidden/>
          </w:rPr>
          <w:fldChar w:fldCharType="begin"/>
        </w:r>
        <w:r>
          <w:rPr>
            <w:webHidden/>
          </w:rPr>
          <w:instrText xml:space="preserve"> PAGEREF _Toc66968655 \h </w:instrText>
        </w:r>
        <w:r>
          <w:rPr>
            <w:webHidden/>
          </w:rPr>
        </w:r>
        <w:r>
          <w:rPr>
            <w:webHidden/>
          </w:rPr>
          <w:fldChar w:fldCharType="separate"/>
        </w:r>
        <w:r w:rsidR="00014344">
          <w:rPr>
            <w:webHidden/>
          </w:rPr>
          <w:t>141</w:t>
        </w:r>
        <w:r>
          <w:rPr>
            <w:webHidden/>
          </w:rPr>
          <w:fldChar w:fldCharType="end"/>
        </w:r>
      </w:hyperlink>
    </w:p>
    <w:p w14:paraId="27744B59"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56" w:history="1">
        <w:r w:rsidRPr="001778C9">
          <w:rPr>
            <w:rStyle w:val="Hyperlink"/>
            <w:snapToGrid w:val="0"/>
          </w:rPr>
          <w:t>9.2</w:t>
        </w:r>
        <w:r w:rsidRPr="001778C9">
          <w:rPr>
            <w:rStyle w:val="Hyperlink"/>
          </w:rPr>
          <w:t xml:space="preserve"> Общая информация</w:t>
        </w:r>
        <w:r>
          <w:rPr>
            <w:webHidden/>
          </w:rPr>
          <w:tab/>
        </w:r>
        <w:r>
          <w:rPr>
            <w:webHidden/>
          </w:rPr>
          <w:fldChar w:fldCharType="begin"/>
        </w:r>
        <w:r>
          <w:rPr>
            <w:webHidden/>
          </w:rPr>
          <w:instrText xml:space="preserve"> PAGEREF _Toc66968656 \h </w:instrText>
        </w:r>
        <w:r>
          <w:rPr>
            <w:webHidden/>
          </w:rPr>
        </w:r>
        <w:r>
          <w:rPr>
            <w:webHidden/>
          </w:rPr>
          <w:fldChar w:fldCharType="separate"/>
        </w:r>
        <w:r w:rsidR="00014344">
          <w:rPr>
            <w:webHidden/>
          </w:rPr>
          <w:t>141</w:t>
        </w:r>
        <w:r>
          <w:rPr>
            <w:webHidden/>
          </w:rPr>
          <w:fldChar w:fldCharType="end"/>
        </w:r>
      </w:hyperlink>
    </w:p>
    <w:p w14:paraId="337B5206"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57" w:history="1">
        <w:r w:rsidRPr="001778C9">
          <w:rPr>
            <w:rStyle w:val="Hyperlink"/>
            <w:rFonts w:cs="Book Antiqua"/>
            <w:bCs/>
            <w:snapToGrid w:val="0"/>
          </w:rPr>
          <w:t>9.2.1</w:t>
        </w:r>
        <w:r w:rsidRPr="001778C9">
          <w:rPr>
            <w:rStyle w:val="Hyperlink"/>
          </w:rPr>
          <w:t xml:space="preserve"> О лабораторной работе</w:t>
        </w:r>
        <w:r>
          <w:rPr>
            <w:webHidden/>
          </w:rPr>
          <w:tab/>
        </w:r>
        <w:r>
          <w:rPr>
            <w:webHidden/>
          </w:rPr>
          <w:fldChar w:fldCharType="begin"/>
        </w:r>
        <w:r>
          <w:rPr>
            <w:webHidden/>
          </w:rPr>
          <w:instrText xml:space="preserve"> PAGEREF _Toc66968657 \h </w:instrText>
        </w:r>
        <w:r>
          <w:rPr>
            <w:webHidden/>
          </w:rPr>
        </w:r>
        <w:r>
          <w:rPr>
            <w:webHidden/>
          </w:rPr>
          <w:fldChar w:fldCharType="separate"/>
        </w:r>
        <w:r w:rsidR="00014344">
          <w:rPr>
            <w:webHidden/>
          </w:rPr>
          <w:t>141</w:t>
        </w:r>
        <w:r>
          <w:rPr>
            <w:webHidden/>
          </w:rPr>
          <w:fldChar w:fldCharType="end"/>
        </w:r>
      </w:hyperlink>
    </w:p>
    <w:p w14:paraId="1D068EF7"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58" w:history="1">
        <w:r w:rsidRPr="001778C9">
          <w:rPr>
            <w:rStyle w:val="Hyperlink"/>
            <w:rFonts w:cs="Book Antiqua"/>
            <w:bCs/>
            <w:snapToGrid w:val="0"/>
          </w:rPr>
          <w:t>9.2.2</w:t>
        </w:r>
        <w:r w:rsidRPr="001778C9">
          <w:rPr>
            <w:rStyle w:val="Hyperlink"/>
          </w:rPr>
          <w:t xml:space="preserve"> Цели</w:t>
        </w:r>
        <w:r>
          <w:rPr>
            <w:webHidden/>
          </w:rPr>
          <w:tab/>
        </w:r>
        <w:r>
          <w:rPr>
            <w:webHidden/>
          </w:rPr>
          <w:fldChar w:fldCharType="begin"/>
        </w:r>
        <w:r>
          <w:rPr>
            <w:webHidden/>
          </w:rPr>
          <w:instrText xml:space="preserve"> PAGEREF _Toc66968658 \h </w:instrText>
        </w:r>
        <w:r>
          <w:rPr>
            <w:webHidden/>
          </w:rPr>
        </w:r>
        <w:r>
          <w:rPr>
            <w:webHidden/>
          </w:rPr>
          <w:fldChar w:fldCharType="separate"/>
        </w:r>
        <w:r w:rsidR="00014344">
          <w:rPr>
            <w:webHidden/>
          </w:rPr>
          <w:t>141</w:t>
        </w:r>
        <w:r>
          <w:rPr>
            <w:webHidden/>
          </w:rPr>
          <w:fldChar w:fldCharType="end"/>
        </w:r>
      </w:hyperlink>
    </w:p>
    <w:p w14:paraId="1FA76AF4"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59" w:history="1">
        <w:r w:rsidRPr="001778C9">
          <w:rPr>
            <w:rStyle w:val="Hyperlink"/>
            <w:rFonts w:cs="Book Antiqua"/>
            <w:bCs/>
            <w:snapToGrid w:val="0"/>
          </w:rPr>
          <w:t>9.2.3</w:t>
        </w:r>
        <w:r w:rsidRPr="001778C9">
          <w:rPr>
            <w:rStyle w:val="Hyperlink"/>
          </w:rPr>
          <w:t xml:space="preserve"> Топология сети</w:t>
        </w:r>
        <w:r>
          <w:rPr>
            <w:webHidden/>
          </w:rPr>
          <w:tab/>
        </w:r>
        <w:r>
          <w:rPr>
            <w:webHidden/>
          </w:rPr>
          <w:fldChar w:fldCharType="begin"/>
        </w:r>
        <w:r>
          <w:rPr>
            <w:webHidden/>
          </w:rPr>
          <w:instrText xml:space="preserve"> PAGEREF _Toc66968659 \h </w:instrText>
        </w:r>
        <w:r>
          <w:rPr>
            <w:webHidden/>
          </w:rPr>
        </w:r>
        <w:r>
          <w:rPr>
            <w:webHidden/>
          </w:rPr>
          <w:fldChar w:fldCharType="separate"/>
        </w:r>
        <w:r w:rsidR="00014344">
          <w:rPr>
            <w:webHidden/>
          </w:rPr>
          <w:t>142</w:t>
        </w:r>
        <w:r>
          <w:rPr>
            <w:webHidden/>
          </w:rPr>
          <w:fldChar w:fldCharType="end"/>
        </w:r>
      </w:hyperlink>
    </w:p>
    <w:p w14:paraId="74BEE895"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60" w:history="1">
        <w:r w:rsidRPr="001778C9">
          <w:rPr>
            <w:rStyle w:val="Hyperlink"/>
            <w:snapToGrid w:val="0"/>
          </w:rPr>
          <w:t>9.3</w:t>
        </w:r>
        <w:r w:rsidRPr="001778C9">
          <w:rPr>
            <w:rStyle w:val="Hyperlink"/>
          </w:rPr>
          <w:t xml:space="preserve"> Задачи лабораторной работы</w:t>
        </w:r>
        <w:r>
          <w:rPr>
            <w:webHidden/>
          </w:rPr>
          <w:tab/>
        </w:r>
        <w:r>
          <w:rPr>
            <w:webHidden/>
          </w:rPr>
          <w:fldChar w:fldCharType="begin"/>
        </w:r>
        <w:r>
          <w:rPr>
            <w:webHidden/>
          </w:rPr>
          <w:instrText xml:space="preserve"> PAGEREF _Toc66968660 \h </w:instrText>
        </w:r>
        <w:r>
          <w:rPr>
            <w:webHidden/>
          </w:rPr>
        </w:r>
        <w:r>
          <w:rPr>
            <w:webHidden/>
          </w:rPr>
          <w:fldChar w:fldCharType="separate"/>
        </w:r>
        <w:r w:rsidR="00014344">
          <w:rPr>
            <w:webHidden/>
          </w:rPr>
          <w:t>142</w:t>
        </w:r>
        <w:r>
          <w:rPr>
            <w:webHidden/>
          </w:rPr>
          <w:fldChar w:fldCharType="end"/>
        </w:r>
      </w:hyperlink>
    </w:p>
    <w:p w14:paraId="5AED8314"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61" w:history="1">
        <w:r w:rsidRPr="001778C9">
          <w:rPr>
            <w:rStyle w:val="Hyperlink"/>
            <w:rFonts w:cs="Book Antiqua"/>
            <w:bCs/>
            <w:snapToGrid w:val="0"/>
          </w:rPr>
          <w:t>9.3.1</w:t>
        </w:r>
        <w:r w:rsidRPr="001778C9">
          <w:rPr>
            <w:rStyle w:val="Hyperlink"/>
          </w:rPr>
          <w:t xml:space="preserve"> Сбор и анализ требований</w:t>
        </w:r>
        <w:r>
          <w:rPr>
            <w:webHidden/>
          </w:rPr>
          <w:tab/>
        </w:r>
        <w:r>
          <w:rPr>
            <w:webHidden/>
          </w:rPr>
          <w:fldChar w:fldCharType="begin"/>
        </w:r>
        <w:r>
          <w:rPr>
            <w:webHidden/>
          </w:rPr>
          <w:instrText xml:space="preserve"> PAGEREF _Toc66968661 \h </w:instrText>
        </w:r>
        <w:r>
          <w:rPr>
            <w:webHidden/>
          </w:rPr>
        </w:r>
        <w:r>
          <w:rPr>
            <w:webHidden/>
          </w:rPr>
          <w:fldChar w:fldCharType="separate"/>
        </w:r>
        <w:r w:rsidR="00014344">
          <w:rPr>
            <w:webHidden/>
          </w:rPr>
          <w:t>142</w:t>
        </w:r>
        <w:r>
          <w:rPr>
            <w:webHidden/>
          </w:rPr>
          <w:fldChar w:fldCharType="end"/>
        </w:r>
      </w:hyperlink>
    </w:p>
    <w:p w14:paraId="64CA8648"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62" w:history="1">
        <w:r w:rsidRPr="001778C9">
          <w:rPr>
            <w:rStyle w:val="Hyperlink"/>
            <w:rFonts w:cs="Book Antiqua"/>
            <w:bCs/>
            <w:snapToGrid w:val="0"/>
          </w:rPr>
          <w:t>9.3.2</w:t>
        </w:r>
        <w:r w:rsidRPr="001778C9">
          <w:rPr>
            <w:rStyle w:val="Hyperlink"/>
          </w:rPr>
          <w:t xml:space="preserve"> Планирование и проектирование</w:t>
        </w:r>
        <w:r>
          <w:rPr>
            <w:webHidden/>
          </w:rPr>
          <w:tab/>
        </w:r>
        <w:r>
          <w:rPr>
            <w:webHidden/>
          </w:rPr>
          <w:fldChar w:fldCharType="begin"/>
        </w:r>
        <w:r>
          <w:rPr>
            <w:webHidden/>
          </w:rPr>
          <w:instrText xml:space="preserve"> PAGEREF _Toc66968662 \h </w:instrText>
        </w:r>
        <w:r>
          <w:rPr>
            <w:webHidden/>
          </w:rPr>
        </w:r>
        <w:r>
          <w:rPr>
            <w:webHidden/>
          </w:rPr>
          <w:fldChar w:fldCharType="separate"/>
        </w:r>
        <w:r w:rsidR="00014344">
          <w:rPr>
            <w:webHidden/>
          </w:rPr>
          <w:t>144</w:t>
        </w:r>
        <w:r>
          <w:rPr>
            <w:webHidden/>
          </w:rPr>
          <w:fldChar w:fldCharType="end"/>
        </w:r>
      </w:hyperlink>
    </w:p>
    <w:p w14:paraId="488E6733"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63" w:history="1">
        <w:r w:rsidRPr="001778C9">
          <w:rPr>
            <w:rStyle w:val="Hyperlink"/>
            <w:rFonts w:cs="Book Antiqua"/>
            <w:bCs/>
            <w:snapToGrid w:val="0"/>
          </w:rPr>
          <w:t>9.3.3</w:t>
        </w:r>
        <w:r w:rsidRPr="001778C9">
          <w:rPr>
            <w:rStyle w:val="Hyperlink"/>
          </w:rPr>
          <w:t xml:space="preserve"> Реализация</w:t>
        </w:r>
        <w:r>
          <w:rPr>
            <w:webHidden/>
          </w:rPr>
          <w:tab/>
        </w:r>
        <w:r>
          <w:rPr>
            <w:webHidden/>
          </w:rPr>
          <w:fldChar w:fldCharType="begin"/>
        </w:r>
        <w:r>
          <w:rPr>
            <w:webHidden/>
          </w:rPr>
          <w:instrText xml:space="preserve"> PAGEREF _Toc66968663 \h </w:instrText>
        </w:r>
        <w:r>
          <w:rPr>
            <w:webHidden/>
          </w:rPr>
        </w:r>
        <w:r>
          <w:rPr>
            <w:webHidden/>
          </w:rPr>
          <w:fldChar w:fldCharType="separate"/>
        </w:r>
        <w:r w:rsidR="00014344">
          <w:rPr>
            <w:webHidden/>
          </w:rPr>
          <w:t>154</w:t>
        </w:r>
        <w:r>
          <w:rPr>
            <w:webHidden/>
          </w:rPr>
          <w:fldChar w:fldCharType="end"/>
        </w:r>
      </w:hyperlink>
    </w:p>
    <w:p w14:paraId="1A19F0B6"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64" w:history="1">
        <w:r w:rsidRPr="001778C9">
          <w:rPr>
            <w:rStyle w:val="Hyperlink"/>
            <w:rFonts w:cs="Book Antiqua"/>
            <w:bCs/>
            <w:snapToGrid w:val="0"/>
          </w:rPr>
          <w:t>9.3.4</w:t>
        </w:r>
        <w:r w:rsidRPr="001778C9">
          <w:rPr>
            <w:rStyle w:val="Hyperlink"/>
          </w:rPr>
          <w:t xml:space="preserve"> Эксплуатация и техническое обслуживание сети (O&amp;M)</w:t>
        </w:r>
        <w:r>
          <w:rPr>
            <w:webHidden/>
          </w:rPr>
          <w:tab/>
        </w:r>
        <w:r>
          <w:rPr>
            <w:webHidden/>
          </w:rPr>
          <w:fldChar w:fldCharType="begin"/>
        </w:r>
        <w:r>
          <w:rPr>
            <w:webHidden/>
          </w:rPr>
          <w:instrText xml:space="preserve"> PAGEREF _Toc66968664 \h </w:instrText>
        </w:r>
        <w:r>
          <w:rPr>
            <w:webHidden/>
          </w:rPr>
        </w:r>
        <w:r>
          <w:rPr>
            <w:webHidden/>
          </w:rPr>
          <w:fldChar w:fldCharType="separate"/>
        </w:r>
        <w:r w:rsidR="00014344">
          <w:rPr>
            <w:webHidden/>
          </w:rPr>
          <w:t>159</w:t>
        </w:r>
        <w:r>
          <w:rPr>
            <w:webHidden/>
          </w:rPr>
          <w:fldChar w:fldCharType="end"/>
        </w:r>
      </w:hyperlink>
    </w:p>
    <w:p w14:paraId="70344025" w14:textId="77777777" w:rsidR="0050379E" w:rsidRDefault="0050379E">
      <w:pPr>
        <w:pStyle w:val="TOC3"/>
        <w:tabs>
          <w:tab w:val="right" w:leader="dot" w:pos="9629"/>
        </w:tabs>
        <w:rPr>
          <w:rFonts w:asciiTheme="minorHAnsi" w:eastAsiaTheme="minorEastAsia" w:hAnsiTheme="minorHAnsi" w:cstheme="minorBidi"/>
          <w:sz w:val="22"/>
          <w:szCs w:val="22"/>
          <w:lang w:eastAsia="zh-TW"/>
        </w:rPr>
      </w:pPr>
      <w:hyperlink w:anchor="_Toc66968665" w:history="1">
        <w:r w:rsidRPr="001778C9">
          <w:rPr>
            <w:rStyle w:val="Hyperlink"/>
            <w:rFonts w:cs="Book Antiqua"/>
            <w:bCs/>
            <w:snapToGrid w:val="0"/>
          </w:rPr>
          <w:t>9.3.5</w:t>
        </w:r>
        <w:r w:rsidRPr="001778C9">
          <w:rPr>
            <w:rStyle w:val="Hyperlink"/>
          </w:rPr>
          <w:t xml:space="preserve"> Оптимизация сети</w:t>
        </w:r>
        <w:r>
          <w:rPr>
            <w:webHidden/>
          </w:rPr>
          <w:tab/>
        </w:r>
        <w:r>
          <w:rPr>
            <w:webHidden/>
          </w:rPr>
          <w:fldChar w:fldCharType="begin"/>
        </w:r>
        <w:r>
          <w:rPr>
            <w:webHidden/>
          </w:rPr>
          <w:instrText xml:space="preserve"> PAGEREF _Toc66968665 \h </w:instrText>
        </w:r>
        <w:r>
          <w:rPr>
            <w:webHidden/>
          </w:rPr>
        </w:r>
        <w:r>
          <w:rPr>
            <w:webHidden/>
          </w:rPr>
          <w:fldChar w:fldCharType="separate"/>
        </w:r>
        <w:r w:rsidR="00014344">
          <w:rPr>
            <w:webHidden/>
          </w:rPr>
          <w:t>161</w:t>
        </w:r>
        <w:r>
          <w:rPr>
            <w:webHidden/>
          </w:rPr>
          <w:fldChar w:fldCharType="end"/>
        </w:r>
      </w:hyperlink>
    </w:p>
    <w:p w14:paraId="1F8DB6F7"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66" w:history="1">
        <w:r w:rsidRPr="001778C9">
          <w:rPr>
            <w:rStyle w:val="Hyperlink"/>
            <w:snapToGrid w:val="0"/>
          </w:rPr>
          <w:t>9.4</w:t>
        </w:r>
        <w:r w:rsidRPr="001778C9">
          <w:rPr>
            <w:rStyle w:val="Hyperlink"/>
          </w:rPr>
          <w:t xml:space="preserve"> Проверка</w:t>
        </w:r>
        <w:r>
          <w:rPr>
            <w:webHidden/>
          </w:rPr>
          <w:tab/>
        </w:r>
        <w:r>
          <w:rPr>
            <w:webHidden/>
          </w:rPr>
          <w:fldChar w:fldCharType="begin"/>
        </w:r>
        <w:r>
          <w:rPr>
            <w:webHidden/>
          </w:rPr>
          <w:instrText xml:space="preserve"> PAGEREF _Toc66968666 \h </w:instrText>
        </w:r>
        <w:r>
          <w:rPr>
            <w:webHidden/>
          </w:rPr>
        </w:r>
        <w:r>
          <w:rPr>
            <w:webHidden/>
          </w:rPr>
          <w:fldChar w:fldCharType="separate"/>
        </w:r>
        <w:r w:rsidR="00014344">
          <w:rPr>
            <w:webHidden/>
          </w:rPr>
          <w:t>161</w:t>
        </w:r>
        <w:r>
          <w:rPr>
            <w:webHidden/>
          </w:rPr>
          <w:fldChar w:fldCharType="end"/>
        </w:r>
      </w:hyperlink>
    </w:p>
    <w:p w14:paraId="1AB0EE62"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67" w:history="1">
        <w:r w:rsidRPr="001778C9">
          <w:rPr>
            <w:rStyle w:val="Hyperlink"/>
            <w:snapToGrid w:val="0"/>
          </w:rPr>
          <w:t>9.5</w:t>
        </w:r>
        <w:r w:rsidRPr="001778C9">
          <w:rPr>
            <w:rStyle w:val="Hyperlink"/>
          </w:rPr>
          <w:t xml:space="preserve"> Справочные конфигурации</w:t>
        </w:r>
        <w:r>
          <w:rPr>
            <w:webHidden/>
          </w:rPr>
          <w:tab/>
        </w:r>
        <w:r>
          <w:rPr>
            <w:webHidden/>
          </w:rPr>
          <w:fldChar w:fldCharType="begin"/>
        </w:r>
        <w:r>
          <w:rPr>
            <w:webHidden/>
          </w:rPr>
          <w:instrText xml:space="preserve"> PAGEREF _Toc66968667 \h </w:instrText>
        </w:r>
        <w:r>
          <w:rPr>
            <w:webHidden/>
          </w:rPr>
        </w:r>
        <w:r>
          <w:rPr>
            <w:webHidden/>
          </w:rPr>
          <w:fldChar w:fldCharType="separate"/>
        </w:r>
        <w:r w:rsidR="00014344">
          <w:rPr>
            <w:webHidden/>
          </w:rPr>
          <w:t>161</w:t>
        </w:r>
        <w:r>
          <w:rPr>
            <w:webHidden/>
          </w:rPr>
          <w:fldChar w:fldCharType="end"/>
        </w:r>
      </w:hyperlink>
    </w:p>
    <w:p w14:paraId="10B5F87A" w14:textId="77777777" w:rsidR="0050379E" w:rsidRDefault="0050379E">
      <w:pPr>
        <w:pStyle w:val="TOC2"/>
        <w:tabs>
          <w:tab w:val="right" w:leader="dot" w:pos="9629"/>
        </w:tabs>
        <w:rPr>
          <w:rFonts w:asciiTheme="minorHAnsi" w:eastAsiaTheme="minorEastAsia" w:hAnsiTheme="minorHAnsi" w:cstheme="minorBidi"/>
          <w:sz w:val="22"/>
          <w:szCs w:val="22"/>
          <w:lang w:eastAsia="zh-TW"/>
        </w:rPr>
      </w:pPr>
      <w:hyperlink w:anchor="_Toc66968668" w:history="1">
        <w:r w:rsidRPr="001778C9">
          <w:rPr>
            <w:rStyle w:val="Hyperlink"/>
            <w:snapToGrid w:val="0"/>
          </w:rPr>
          <w:t>9.6</w:t>
        </w:r>
        <w:r w:rsidRPr="001778C9">
          <w:rPr>
            <w:rStyle w:val="Hyperlink"/>
          </w:rPr>
          <w:t xml:space="preserve"> Вопросы</w:t>
        </w:r>
        <w:r>
          <w:rPr>
            <w:webHidden/>
          </w:rPr>
          <w:tab/>
        </w:r>
        <w:r>
          <w:rPr>
            <w:webHidden/>
          </w:rPr>
          <w:fldChar w:fldCharType="begin"/>
        </w:r>
        <w:r>
          <w:rPr>
            <w:webHidden/>
          </w:rPr>
          <w:instrText xml:space="preserve"> PAGEREF _Toc66968668 \h </w:instrText>
        </w:r>
        <w:r>
          <w:rPr>
            <w:webHidden/>
          </w:rPr>
        </w:r>
        <w:r>
          <w:rPr>
            <w:webHidden/>
          </w:rPr>
          <w:fldChar w:fldCharType="separate"/>
        </w:r>
        <w:r w:rsidR="00014344">
          <w:rPr>
            <w:webHidden/>
          </w:rPr>
          <w:t>182</w:t>
        </w:r>
        <w:r>
          <w:rPr>
            <w:webHidden/>
          </w:rPr>
          <w:fldChar w:fldCharType="end"/>
        </w:r>
      </w:hyperlink>
    </w:p>
    <w:p w14:paraId="300A0FC0" w14:textId="77777777" w:rsidR="0050379E" w:rsidRDefault="0050379E">
      <w:pPr>
        <w:pStyle w:val="TOC1"/>
        <w:tabs>
          <w:tab w:val="right" w:leader="dot" w:pos="9629"/>
        </w:tabs>
        <w:rPr>
          <w:rFonts w:asciiTheme="minorHAnsi" w:eastAsiaTheme="minorEastAsia" w:hAnsiTheme="minorHAnsi" w:cstheme="minorBidi"/>
          <w:b w:val="0"/>
          <w:bCs w:val="0"/>
          <w:noProof/>
          <w:sz w:val="22"/>
          <w:szCs w:val="22"/>
          <w:lang w:eastAsia="zh-TW"/>
        </w:rPr>
      </w:pPr>
      <w:hyperlink w:anchor="_Toc66968669" w:history="1">
        <w:r w:rsidRPr="001778C9">
          <w:rPr>
            <w:rStyle w:val="Hyperlink"/>
            <w:noProof/>
          </w:rPr>
          <w:t>Справочные ответы на вопросы в лабораторных работах</w:t>
        </w:r>
        <w:r>
          <w:rPr>
            <w:noProof/>
            <w:webHidden/>
          </w:rPr>
          <w:tab/>
        </w:r>
        <w:r>
          <w:rPr>
            <w:noProof/>
            <w:webHidden/>
          </w:rPr>
          <w:fldChar w:fldCharType="begin"/>
        </w:r>
        <w:r>
          <w:rPr>
            <w:noProof/>
            <w:webHidden/>
          </w:rPr>
          <w:instrText xml:space="preserve"> PAGEREF _Toc66968669 \h </w:instrText>
        </w:r>
        <w:r>
          <w:rPr>
            <w:noProof/>
            <w:webHidden/>
          </w:rPr>
        </w:r>
        <w:r>
          <w:rPr>
            <w:noProof/>
            <w:webHidden/>
          </w:rPr>
          <w:fldChar w:fldCharType="separate"/>
        </w:r>
        <w:r w:rsidR="00014344">
          <w:rPr>
            <w:noProof/>
            <w:webHidden/>
          </w:rPr>
          <w:t>183</w:t>
        </w:r>
        <w:r>
          <w:rPr>
            <w:noProof/>
            <w:webHidden/>
          </w:rPr>
          <w:fldChar w:fldCharType="end"/>
        </w:r>
      </w:hyperlink>
    </w:p>
    <w:p w14:paraId="7326A4EE" w14:textId="77777777" w:rsidR="002B65D6" w:rsidRDefault="0082194A" w:rsidP="00A02BB6">
      <w:r>
        <w:fldChar w:fldCharType="end"/>
      </w:r>
    </w:p>
    <w:p w14:paraId="2C9246C2" w14:textId="77777777" w:rsidR="002B65D6" w:rsidRDefault="002B65D6" w:rsidP="00A02BB6"/>
    <w:p w14:paraId="02B1438B" w14:textId="77777777" w:rsidR="002B65D6" w:rsidRPr="003F5EDD" w:rsidRDefault="002B65D6" w:rsidP="002B65D6">
      <w:pPr>
        <w:sectPr w:rsidR="002B65D6" w:rsidRPr="003F5EDD" w:rsidSect="002075CB">
          <w:headerReference w:type="even" r:id="rId22"/>
          <w:pgSz w:w="11907" w:h="16840" w:code="9"/>
          <w:pgMar w:top="1701" w:right="1134" w:bottom="1701" w:left="1134" w:header="567" w:footer="567" w:gutter="0"/>
          <w:cols w:space="425"/>
          <w:docGrid w:linePitch="312"/>
        </w:sectPr>
      </w:pPr>
    </w:p>
    <w:p w14:paraId="6578CE69" w14:textId="77777777" w:rsidR="00BA0562" w:rsidRPr="00BA68D3" w:rsidRDefault="00BA0562" w:rsidP="00A22CED">
      <w:pPr>
        <w:pStyle w:val="Heading1"/>
      </w:pPr>
      <w:bookmarkStart w:id="11" w:name="_Toc35261150"/>
      <w:bookmarkStart w:id="12" w:name="_Toc66968478"/>
      <w:r>
        <w:lastRenderedPageBreak/>
        <w:t>Huawei VRP и основы конфигурирования</w:t>
      </w:r>
      <w:bookmarkEnd w:id="11"/>
      <w:bookmarkEnd w:id="12"/>
    </w:p>
    <w:p w14:paraId="669384B6" w14:textId="77777777" w:rsidR="00BA0562" w:rsidRPr="00BA68D3" w:rsidRDefault="00BA0562" w:rsidP="00BA0562">
      <w:pPr>
        <w:pStyle w:val="Heading2"/>
      </w:pPr>
      <w:bookmarkStart w:id="13" w:name="_Toc466755572"/>
      <w:bookmarkStart w:id="14" w:name="_Toc35261151"/>
      <w:bookmarkStart w:id="15" w:name="_Toc66968479"/>
      <w:r>
        <w:t>Общая информация</w:t>
      </w:r>
      <w:bookmarkEnd w:id="13"/>
      <w:bookmarkEnd w:id="14"/>
      <w:bookmarkEnd w:id="15"/>
    </w:p>
    <w:p w14:paraId="4457208B" w14:textId="77777777" w:rsidR="00BA0562" w:rsidRPr="0000387B" w:rsidRDefault="00BA0562" w:rsidP="00BA0562">
      <w:pPr>
        <w:pStyle w:val="Heading3"/>
      </w:pPr>
      <w:bookmarkStart w:id="16" w:name="_Toc66968480"/>
      <w:r>
        <w:t>О лабораторной работе</w:t>
      </w:r>
      <w:bookmarkEnd w:id="16"/>
    </w:p>
    <w:p w14:paraId="5D8859F3" w14:textId="77B5C3AB" w:rsidR="00BA0562" w:rsidRPr="00BA68D3" w:rsidRDefault="00BA0562" w:rsidP="00BA0562">
      <w:r>
        <w:t>Данная лабораторная работа позволит вам изучить основные операци</w:t>
      </w:r>
      <w:r w:rsidR="00890492">
        <w:t>и</w:t>
      </w:r>
      <w:r>
        <w:t xml:space="preserve"> системы Huawei VRP путем настройки устройств Huawei.</w:t>
      </w:r>
    </w:p>
    <w:p w14:paraId="52EF96DE" w14:textId="77777777" w:rsidR="00BA0562" w:rsidRDefault="00BA0562" w:rsidP="00BA0562">
      <w:pPr>
        <w:pStyle w:val="Heading3"/>
      </w:pPr>
      <w:bookmarkStart w:id="17" w:name="_Toc66968481"/>
      <w:r>
        <w:t>Цели</w:t>
      </w:r>
      <w:bookmarkEnd w:id="17"/>
    </w:p>
    <w:p w14:paraId="4C7BA973" w14:textId="452D89C2" w:rsidR="00BA0562" w:rsidRPr="0000387B" w:rsidRDefault="008143C5" w:rsidP="00BA0562">
      <w:r>
        <w:t>Лабораторная работа помогает получить практические навыки по изучению следующих тем</w:t>
      </w:r>
      <w:r w:rsidR="00BA0562">
        <w:t>:</w:t>
      </w:r>
    </w:p>
    <w:p w14:paraId="3F2082B6" w14:textId="5F27018E" w:rsidR="00BA0562" w:rsidRDefault="00BA0562" w:rsidP="00BA0562">
      <w:pPr>
        <w:pStyle w:val="ItemList"/>
      </w:pPr>
      <w:r>
        <w:t>Режимы командной строки, способы входа и вых</w:t>
      </w:r>
      <w:r w:rsidR="00890492">
        <w:t>ода из режимов командной строки</w:t>
      </w:r>
    </w:p>
    <w:p w14:paraId="5D43431A" w14:textId="77777777" w:rsidR="00BA0562" w:rsidRPr="00BA68D3" w:rsidRDefault="00BA0562" w:rsidP="00BA0562">
      <w:pPr>
        <w:pStyle w:val="ItemList"/>
      </w:pPr>
      <w:r>
        <w:t>Стандартные команды</w:t>
      </w:r>
    </w:p>
    <w:p w14:paraId="7872251E" w14:textId="77777777" w:rsidR="00BA0562" w:rsidRPr="00BA68D3" w:rsidRDefault="00BA0562" w:rsidP="00BA0562">
      <w:pPr>
        <w:pStyle w:val="ItemList"/>
      </w:pPr>
      <w:r>
        <w:t>Использование интерактивной справки командной строки</w:t>
      </w:r>
    </w:p>
    <w:p w14:paraId="4E06E696" w14:textId="77777777" w:rsidR="00BA0562" w:rsidRPr="00BA68D3" w:rsidRDefault="00BA0562" w:rsidP="00BA0562">
      <w:pPr>
        <w:pStyle w:val="ItemList"/>
      </w:pPr>
      <w:r>
        <w:t>Отмена действия команды</w:t>
      </w:r>
    </w:p>
    <w:p w14:paraId="79C8D78A" w14:textId="77777777" w:rsidR="00BA0562" w:rsidRPr="00BA68D3" w:rsidRDefault="00BA0562" w:rsidP="00BA0562">
      <w:pPr>
        <w:pStyle w:val="ItemList"/>
      </w:pPr>
      <w:r>
        <w:t>Использование сочетаний клавиш в командной строке</w:t>
      </w:r>
    </w:p>
    <w:p w14:paraId="2901BB2D" w14:textId="77777777" w:rsidR="00BA0562" w:rsidRPr="0000387B" w:rsidRDefault="00BA0562" w:rsidP="00BA0562">
      <w:pPr>
        <w:pStyle w:val="Heading3"/>
      </w:pPr>
      <w:bookmarkStart w:id="18" w:name="_Toc66968482"/>
      <w:r>
        <w:t>Топология сети</w:t>
      </w:r>
      <w:bookmarkEnd w:id="18"/>
    </w:p>
    <w:p w14:paraId="42767282" w14:textId="77777777" w:rsidR="00BA0562" w:rsidRPr="00BA68D3" w:rsidRDefault="00BA0562" w:rsidP="00BA0562">
      <w:r>
        <w:t>На следующей схеме сети маршрутизатор является новым устройством, не имеющим какой-либо конфигурации. Компьютер подключается к консольному порту маршрутизатора с помощью последовательного кабеля. Вам необходимо инициализировать маршрутизатор.</w:t>
      </w:r>
    </w:p>
    <w:p w14:paraId="5513B1CD" w14:textId="77777777" w:rsidR="00BA0562" w:rsidRPr="001B6702" w:rsidRDefault="00BA0562" w:rsidP="002075CB">
      <w:pPr>
        <w:pStyle w:val="FigureDescription"/>
        <w:outlineLvl w:val="9"/>
      </w:pPr>
      <w:r>
        <w:t>Топология лабораторной сети для изучения операционной системы VRP</w:t>
      </w:r>
    </w:p>
    <w:p w14:paraId="6F98F7BC" w14:textId="2C3F1F86" w:rsidR="00BA0562" w:rsidRPr="00BA68D3" w:rsidRDefault="00A22CED" w:rsidP="00FF638A">
      <w:pPr>
        <w:jc w:val="center"/>
      </w:pPr>
      <w:r>
        <w:rPr>
          <w:noProof/>
          <w:lang w:eastAsia="zh-TW"/>
        </w:rPr>
        <w:drawing>
          <wp:inline distT="0" distB="0" distL="0" distR="0" wp14:anchorId="38C0051C" wp14:editId="559AED7D">
            <wp:extent cx="4104005" cy="8763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21910" cy="880123"/>
                    </a:xfrm>
                    <a:prstGeom prst="rect">
                      <a:avLst/>
                    </a:prstGeom>
                    <a:noFill/>
                    <a:ln>
                      <a:noFill/>
                    </a:ln>
                  </pic:spPr>
                </pic:pic>
              </a:graphicData>
            </a:graphic>
          </wp:inline>
        </w:drawing>
      </w:r>
    </w:p>
    <w:p w14:paraId="5A64E793" w14:textId="77777777" w:rsidR="00BA0562" w:rsidRPr="00BA68D3" w:rsidRDefault="00BA0562" w:rsidP="00BA0562"/>
    <w:p w14:paraId="6C14CB0A" w14:textId="77777777" w:rsidR="00BA0562" w:rsidRPr="00BA68D3" w:rsidRDefault="00BA0562" w:rsidP="00513773">
      <w:pPr>
        <w:pStyle w:val="Heading2"/>
      </w:pPr>
      <w:bookmarkStart w:id="19" w:name="_Toc66968483"/>
      <w:r>
        <w:lastRenderedPageBreak/>
        <w:t>Лабораторная работа</w:t>
      </w:r>
      <w:bookmarkEnd w:id="19"/>
    </w:p>
    <w:p w14:paraId="74BE3A43" w14:textId="77777777" w:rsidR="00BA0562" w:rsidRPr="0000387B" w:rsidRDefault="00BA0562" w:rsidP="00513773">
      <w:pPr>
        <w:pStyle w:val="Heading3"/>
      </w:pPr>
      <w:bookmarkStart w:id="20" w:name="_Toc66968484"/>
      <w:r>
        <w:t>План работы</w:t>
      </w:r>
      <w:bookmarkEnd w:id="20"/>
    </w:p>
    <w:p w14:paraId="40CE1174" w14:textId="3395AD34" w:rsidR="00BA0562" w:rsidRDefault="00BA0562" w:rsidP="002075CB">
      <w:pPr>
        <w:pStyle w:val="ItemStep"/>
        <w:outlineLvl w:val="9"/>
      </w:pPr>
      <w:r>
        <w:t xml:space="preserve">Выполнение базовых настроек, включая </w:t>
      </w:r>
      <w:r w:rsidR="00A22CED">
        <w:t xml:space="preserve">настройку </w:t>
      </w:r>
      <w:r>
        <w:t>имени устройства и IP-адреса интерфейса маршрутизатора.</w:t>
      </w:r>
    </w:p>
    <w:p w14:paraId="3C806562" w14:textId="77777777" w:rsidR="00BA0562" w:rsidRDefault="00BA0562" w:rsidP="002075CB">
      <w:pPr>
        <w:pStyle w:val="ItemStep"/>
        <w:outlineLvl w:val="9"/>
      </w:pPr>
      <w:r>
        <w:t>Сохранение конфигурации.</w:t>
      </w:r>
    </w:p>
    <w:p w14:paraId="24BE3D11" w14:textId="77777777" w:rsidR="00BA0562" w:rsidRDefault="00BA0562" w:rsidP="002075CB">
      <w:pPr>
        <w:pStyle w:val="ItemStep"/>
        <w:outlineLvl w:val="9"/>
      </w:pPr>
      <w:r>
        <w:t>Перезагрузка устройства.</w:t>
      </w:r>
    </w:p>
    <w:p w14:paraId="31396E33" w14:textId="77777777" w:rsidR="00BA0562" w:rsidRPr="00846234" w:rsidRDefault="00BA0562" w:rsidP="00513773">
      <w:pPr>
        <w:pStyle w:val="Heading3"/>
      </w:pPr>
      <w:bookmarkStart w:id="21" w:name="_Toc66968485"/>
      <w:r>
        <w:t>Процедура конфигурирования</w:t>
      </w:r>
      <w:bookmarkEnd w:id="21"/>
    </w:p>
    <w:p w14:paraId="034556C6" w14:textId="77777777" w:rsidR="00BA0562" w:rsidRDefault="00BA0562" w:rsidP="00A22CED">
      <w:pPr>
        <w:pStyle w:val="Step"/>
        <w:spacing w:before="120" w:after="120"/>
        <w:outlineLvl w:val="9"/>
      </w:pPr>
      <w:r>
        <w:t>Войдите в интерфейс командной строки (CLI) маршрутизатора через консольный порт.</w:t>
      </w:r>
    </w:p>
    <w:p w14:paraId="161E9EE8" w14:textId="77777777" w:rsidR="00BA0562" w:rsidRDefault="00BA0562" w:rsidP="00A22CED">
      <w:pPr>
        <w:spacing w:before="120" w:after="120"/>
      </w:pPr>
      <w:r>
        <w:t>Подробности данной операции здесь не приводятся.</w:t>
      </w:r>
    </w:p>
    <w:p w14:paraId="2FC2EDDF" w14:textId="11E5D2A8" w:rsidR="00BA0562" w:rsidRDefault="00BA0562" w:rsidP="00A22CED">
      <w:pPr>
        <w:pStyle w:val="Step"/>
        <w:spacing w:before="120" w:after="120"/>
        <w:outlineLvl w:val="9"/>
      </w:pPr>
      <w:r>
        <w:t>Выведите на экран осн</w:t>
      </w:r>
      <w:r w:rsidR="00A22CED">
        <w:t>овную информацию об устройстве.</w:t>
      </w:r>
    </w:p>
    <w:p w14:paraId="642C4858" w14:textId="38CF4003" w:rsidR="00BA0562" w:rsidRDefault="00BA0562" w:rsidP="00A22CED">
      <w:pPr>
        <w:spacing w:before="120" w:after="120"/>
      </w:pPr>
      <w:r>
        <w:t># Выведите информацию о версии устройства.</w:t>
      </w:r>
    </w:p>
    <w:p w14:paraId="11E04AFD" w14:textId="77777777" w:rsidR="00BA0562" w:rsidRPr="00A22CED" w:rsidRDefault="00BA0562" w:rsidP="00513773">
      <w:pPr>
        <w:pStyle w:val="TerminalDisplay"/>
        <w:rPr>
          <w:lang w:val="en-US"/>
        </w:rPr>
      </w:pPr>
      <w:r w:rsidRPr="00A22CED">
        <w:rPr>
          <w:lang w:val="en-US"/>
        </w:rPr>
        <w:t>&lt;Huawei&gt;display version</w:t>
      </w:r>
    </w:p>
    <w:p w14:paraId="64A9786A" w14:textId="77777777" w:rsidR="00BA0562" w:rsidRPr="00A22CED" w:rsidRDefault="00BA0562" w:rsidP="00513773">
      <w:pPr>
        <w:pStyle w:val="TerminalDisplay"/>
        <w:rPr>
          <w:lang w:val="en-US"/>
        </w:rPr>
      </w:pPr>
      <w:r w:rsidRPr="00A22CED">
        <w:rPr>
          <w:lang w:val="en-US"/>
        </w:rPr>
        <w:t>Huawei Versatile Routing Platform Software</w:t>
      </w:r>
    </w:p>
    <w:p w14:paraId="547D76AA" w14:textId="77777777" w:rsidR="00BA0562" w:rsidRPr="00A22CED" w:rsidRDefault="00BA0562" w:rsidP="00513773">
      <w:pPr>
        <w:pStyle w:val="TerminalDisplay"/>
        <w:rPr>
          <w:lang w:val="en-US"/>
        </w:rPr>
      </w:pPr>
      <w:r w:rsidRPr="00A22CED">
        <w:rPr>
          <w:lang w:val="en-US"/>
        </w:rPr>
        <w:t xml:space="preserve">VRP (R) software, </w:t>
      </w:r>
      <w:r w:rsidRPr="00A22CED">
        <w:rPr>
          <w:b/>
          <w:bCs/>
          <w:lang w:val="en-US"/>
        </w:rPr>
        <w:t>Version 5.160 (AR651C V300R019C00SPC100</w:t>
      </w:r>
      <w:r w:rsidRPr="00A22CED">
        <w:rPr>
          <w:lang w:val="en-US"/>
        </w:rPr>
        <w:t>)</w:t>
      </w:r>
    </w:p>
    <w:p w14:paraId="6C3E30C5" w14:textId="77777777" w:rsidR="00BA0562" w:rsidRPr="00A22CED" w:rsidRDefault="00BA0562" w:rsidP="00513773">
      <w:pPr>
        <w:pStyle w:val="TerminalDisplay"/>
        <w:rPr>
          <w:lang w:val="en-US"/>
        </w:rPr>
      </w:pPr>
      <w:r w:rsidRPr="00A22CED">
        <w:rPr>
          <w:lang w:val="en-US"/>
        </w:rPr>
        <w:t>Copyright (C) 2011-2016 HUAWEI TECH CO., LTD</w:t>
      </w:r>
    </w:p>
    <w:p w14:paraId="28E1EDAE" w14:textId="77777777" w:rsidR="00BA0562" w:rsidRPr="00A22CED" w:rsidRDefault="00BA0562" w:rsidP="006132A9">
      <w:pPr>
        <w:pStyle w:val="TerminalDisplay"/>
        <w:rPr>
          <w:b/>
          <w:bCs/>
          <w:lang w:val="en-US"/>
        </w:rPr>
      </w:pPr>
      <w:r w:rsidRPr="00A22CED">
        <w:rPr>
          <w:b/>
          <w:bCs/>
          <w:lang w:val="en-US"/>
        </w:rPr>
        <w:t>Huawei AR651C Router uptime is 0 week, 0 day, 0 hour, 53 minutes</w:t>
      </w:r>
    </w:p>
    <w:p w14:paraId="7E67E647" w14:textId="77777777" w:rsidR="00BA0562" w:rsidRPr="00A22CED" w:rsidRDefault="00BA0562" w:rsidP="00513773">
      <w:pPr>
        <w:pStyle w:val="TerminalDisplay"/>
        <w:rPr>
          <w:lang w:val="en-US"/>
        </w:rPr>
      </w:pPr>
      <w:r w:rsidRPr="00A22CED">
        <w:rPr>
          <w:lang w:val="en-US"/>
        </w:rPr>
        <w:t xml:space="preserve">BKP 0 version information: </w:t>
      </w:r>
    </w:p>
    <w:p w14:paraId="72FA293A" w14:textId="5FAB1D8B" w:rsidR="00BA0562" w:rsidRPr="00A22CED" w:rsidRDefault="00BA0562" w:rsidP="00513773">
      <w:pPr>
        <w:pStyle w:val="TerminalDisplay"/>
        <w:rPr>
          <w:lang w:val="en-US"/>
        </w:rPr>
      </w:pPr>
      <w:r w:rsidRPr="00A22CED">
        <w:rPr>
          <w:lang w:val="en-US"/>
        </w:rPr>
        <w:t xml:space="preserve">1. PCB      Version  </w:t>
      </w:r>
      <w:r w:rsidRPr="00A22CED">
        <w:rPr>
          <w:lang w:val="en-US"/>
        </w:rPr>
        <w:tab/>
        <w:t>: AR01BAK2C VER.B</w:t>
      </w:r>
    </w:p>
    <w:p w14:paraId="020C8498" w14:textId="42995708" w:rsidR="00BA0562" w:rsidRPr="00A22CED" w:rsidRDefault="00BA0562" w:rsidP="00513773">
      <w:pPr>
        <w:pStyle w:val="TerminalDisplay"/>
        <w:rPr>
          <w:lang w:val="en-US"/>
        </w:rPr>
      </w:pPr>
      <w:r w:rsidRPr="00A22CED">
        <w:rPr>
          <w:lang w:val="en-US"/>
        </w:rPr>
        <w:t xml:space="preserve">2. If Supporting PoE </w:t>
      </w:r>
      <w:r w:rsidRPr="00A22CED">
        <w:rPr>
          <w:lang w:val="en-US"/>
        </w:rPr>
        <w:tab/>
        <w:t>: No</w:t>
      </w:r>
    </w:p>
    <w:p w14:paraId="35476BB3" w14:textId="0FAC9936" w:rsidR="00BA0562" w:rsidRPr="00A22CED" w:rsidRDefault="00BA0562" w:rsidP="00513773">
      <w:pPr>
        <w:pStyle w:val="TerminalDisplay"/>
        <w:rPr>
          <w:lang w:val="en-US"/>
        </w:rPr>
      </w:pPr>
      <w:r w:rsidRPr="00A22CED">
        <w:rPr>
          <w:lang w:val="en-US"/>
        </w:rPr>
        <w:t xml:space="preserve">3. Board    Type     </w:t>
      </w:r>
      <w:r w:rsidRPr="00A22CED">
        <w:rPr>
          <w:lang w:val="en-US"/>
        </w:rPr>
        <w:tab/>
        <w:t>: AR651C</w:t>
      </w:r>
    </w:p>
    <w:p w14:paraId="0FFB7984" w14:textId="6B7E7525" w:rsidR="00BA0562" w:rsidRPr="00A22CED" w:rsidRDefault="00BA0562" w:rsidP="00513773">
      <w:pPr>
        <w:pStyle w:val="TerminalDisplay"/>
        <w:rPr>
          <w:lang w:val="en-US"/>
        </w:rPr>
      </w:pPr>
      <w:r w:rsidRPr="00A22CED">
        <w:rPr>
          <w:lang w:val="en-US"/>
        </w:rPr>
        <w:t xml:space="preserve">4. MPU Slot Quantity </w:t>
      </w:r>
      <w:r w:rsidRPr="00A22CED">
        <w:rPr>
          <w:lang w:val="en-US"/>
        </w:rPr>
        <w:tab/>
        <w:t>: 1</w:t>
      </w:r>
    </w:p>
    <w:p w14:paraId="3D716C02" w14:textId="6D61060C" w:rsidR="00BA0562" w:rsidRPr="00A22CED" w:rsidRDefault="00BA0562" w:rsidP="00513773">
      <w:pPr>
        <w:pStyle w:val="TerminalDisplay"/>
        <w:rPr>
          <w:lang w:val="en-US"/>
        </w:rPr>
      </w:pPr>
      <w:r w:rsidRPr="00A22CED">
        <w:rPr>
          <w:lang w:val="en-US"/>
        </w:rPr>
        <w:t xml:space="preserve">5. LPU Slot Quantity </w:t>
      </w:r>
      <w:r w:rsidRPr="00A22CED">
        <w:rPr>
          <w:lang w:val="en-US"/>
        </w:rPr>
        <w:tab/>
        <w:t>: 1</w:t>
      </w:r>
    </w:p>
    <w:p w14:paraId="43496543" w14:textId="77777777" w:rsidR="00BA0562" w:rsidRPr="00BA68D3" w:rsidRDefault="00BA0562" w:rsidP="00A22CED">
      <w:pPr>
        <w:pStyle w:val="Step"/>
        <w:spacing w:before="120" w:after="120"/>
        <w:outlineLvl w:val="9"/>
      </w:pPr>
      <w:r>
        <w:t>Настройте основные параметры устройства.</w:t>
      </w:r>
    </w:p>
    <w:p w14:paraId="71BEA1B0" w14:textId="77777777" w:rsidR="00BA0562" w:rsidRPr="00BA68D3" w:rsidRDefault="00BA0562" w:rsidP="00A22CED">
      <w:pPr>
        <w:spacing w:before="120" w:after="120"/>
      </w:pPr>
      <w:r>
        <w:t xml:space="preserve"># Измените имя маршрутизатора на имя </w:t>
      </w:r>
      <w:r>
        <w:rPr>
          <w:b/>
          <w:bCs/>
        </w:rPr>
        <w:t>Datacom-Router</w:t>
      </w:r>
      <w:r>
        <w:t>.</w:t>
      </w:r>
    </w:p>
    <w:p w14:paraId="394DE1C9" w14:textId="1F228A56" w:rsidR="00BA0562" w:rsidRPr="00A22CED" w:rsidRDefault="00A22CED" w:rsidP="00513773">
      <w:pPr>
        <w:pStyle w:val="TerminalDisplay"/>
        <w:rPr>
          <w:lang w:val="en-US"/>
        </w:rPr>
      </w:pPr>
      <w:r>
        <w:rPr>
          <w:lang w:val="en-US"/>
        </w:rPr>
        <w:t>&lt;Huawei&gt;system-view</w:t>
      </w:r>
    </w:p>
    <w:p w14:paraId="7BDBB7CE" w14:textId="77777777" w:rsidR="00BA0562" w:rsidRPr="00A22CED" w:rsidRDefault="00BA0562" w:rsidP="00513773">
      <w:pPr>
        <w:pStyle w:val="TerminalDisplay"/>
        <w:rPr>
          <w:lang w:val="en-US"/>
        </w:rPr>
      </w:pPr>
      <w:r w:rsidRPr="00A22CED">
        <w:rPr>
          <w:lang w:val="en-US"/>
        </w:rPr>
        <w:t>Enter system view, return user view with Ctrl+Z.</w:t>
      </w:r>
    </w:p>
    <w:p w14:paraId="3727473B" w14:textId="77777777" w:rsidR="00BA0562" w:rsidRPr="00A22CED" w:rsidRDefault="00BA0562" w:rsidP="00513773">
      <w:pPr>
        <w:pStyle w:val="TerminalDisplay"/>
        <w:rPr>
          <w:lang w:val="en-US"/>
        </w:rPr>
      </w:pPr>
      <w:r w:rsidRPr="00A22CED">
        <w:rPr>
          <w:lang w:val="en-US"/>
        </w:rPr>
        <w:t>[Huawei]</w:t>
      </w:r>
    </w:p>
    <w:p w14:paraId="78E483C3" w14:textId="77777777" w:rsidR="00BA0562" w:rsidRPr="00661C4F" w:rsidRDefault="00BA0562" w:rsidP="00513773">
      <w:pPr>
        <w:pStyle w:val="TerminalDisplay"/>
        <w:shd w:val="clear" w:color="auto" w:fill="auto"/>
        <w:rPr>
          <w:i/>
        </w:rPr>
      </w:pPr>
      <w:r>
        <w:rPr>
          <w:i/>
        </w:rPr>
        <w:t>Вы перешли из системного режима в режим пользователя.</w:t>
      </w:r>
    </w:p>
    <w:p w14:paraId="719FCE2B" w14:textId="01D789C9" w:rsidR="00BA0562" w:rsidRPr="00A22CED" w:rsidRDefault="00BA0562" w:rsidP="00513773">
      <w:pPr>
        <w:pStyle w:val="TerminalDisplay"/>
        <w:rPr>
          <w:lang w:val="en-US"/>
        </w:rPr>
      </w:pPr>
      <w:r w:rsidRPr="00A22CED">
        <w:rPr>
          <w:lang w:val="en-US"/>
        </w:rPr>
        <w:t>[Huawei]sysname Datacom-Router</w:t>
      </w:r>
    </w:p>
    <w:p w14:paraId="1AB52B0E" w14:textId="77777777" w:rsidR="00BA0562" w:rsidRPr="00A22CED" w:rsidRDefault="00BA0562" w:rsidP="00513773">
      <w:pPr>
        <w:pStyle w:val="TerminalDisplay"/>
        <w:rPr>
          <w:lang w:val="en-US"/>
        </w:rPr>
      </w:pPr>
      <w:r w:rsidRPr="00A22CED">
        <w:rPr>
          <w:lang w:val="en-US"/>
        </w:rPr>
        <w:t>[Datacom-Router]</w:t>
      </w:r>
    </w:p>
    <w:p w14:paraId="33416D10" w14:textId="77777777" w:rsidR="00BA0562" w:rsidRPr="00661C4F" w:rsidRDefault="00BA0562" w:rsidP="00513773">
      <w:pPr>
        <w:pStyle w:val="TerminalDisplay"/>
        <w:shd w:val="clear" w:color="auto" w:fill="auto"/>
        <w:rPr>
          <w:i/>
        </w:rPr>
      </w:pPr>
      <w:r>
        <w:rPr>
          <w:i/>
        </w:rPr>
        <w:t xml:space="preserve">Имя устройства изменилось на </w:t>
      </w:r>
      <w:r>
        <w:rPr>
          <w:b/>
          <w:bCs/>
          <w:i/>
        </w:rPr>
        <w:t>Datacom-Router</w:t>
      </w:r>
      <w:r>
        <w:rPr>
          <w:i/>
        </w:rPr>
        <w:t>.</w:t>
      </w:r>
    </w:p>
    <w:p w14:paraId="7001C265" w14:textId="77777777" w:rsidR="00BA0562" w:rsidRPr="001F2EAF" w:rsidRDefault="00BA0562" w:rsidP="00A22CED">
      <w:pPr>
        <w:spacing w:before="120" w:after="120"/>
      </w:pPr>
      <w:r>
        <w:t>Устройства Huawei предоставляют широкий спектр функций и связанных команд конфигурирования и запроса информации. Чтобы облегчить конфигурирование интерфейс командной строки разделен на отдельные командные режимы. В каждом командном режиме предусмотрен собственный набор команд в зависимости от функций. Чтобы использовать функцию, сначала войдите в соответствующий командный режим, а затем выполните необходимые команды.</w:t>
      </w:r>
    </w:p>
    <w:p w14:paraId="0E8B96C1" w14:textId="77777777" w:rsidR="00BA0562" w:rsidRPr="00BA68D3" w:rsidRDefault="00BA0562" w:rsidP="00A22CED">
      <w:pPr>
        <w:spacing w:before="120" w:after="120"/>
      </w:pPr>
      <w:r>
        <w:t># Войдите в режим интерфейса и настройте IP-адрес интерфейса.</w:t>
      </w:r>
    </w:p>
    <w:p w14:paraId="1C23198C" w14:textId="77777777" w:rsidR="00BA0562" w:rsidRDefault="00BA0562" w:rsidP="00513773">
      <w:pPr>
        <w:pStyle w:val="TerminalDisplay"/>
      </w:pPr>
      <w:r>
        <w:t>[</w:t>
      </w:r>
      <w:r w:rsidRPr="00A22CED">
        <w:rPr>
          <w:lang w:val="en-US"/>
        </w:rPr>
        <w:t>Datacom-Router]inter</w:t>
      </w:r>
      <w:r>
        <w:t xml:space="preserve"> </w:t>
      </w:r>
      <w:r>
        <w:tab/>
      </w:r>
      <w:r>
        <w:tab/>
      </w:r>
      <w:r>
        <w:tab/>
      </w:r>
      <w:r>
        <w:tab/>
      </w:r>
      <w:r>
        <w:tab/>
        <w:t>//Нажмите Tab для выполнения команды.</w:t>
      </w:r>
    </w:p>
    <w:p w14:paraId="0997C284" w14:textId="55E2E376" w:rsidR="00BA0562" w:rsidRDefault="00BA0562" w:rsidP="00513773">
      <w:pPr>
        <w:pStyle w:val="TerminalDisplay"/>
      </w:pPr>
      <w:r>
        <w:t>[</w:t>
      </w:r>
      <w:r w:rsidRPr="00A22CED">
        <w:rPr>
          <w:lang w:val="en-US"/>
        </w:rPr>
        <w:t>Datacom-Router]interface</w:t>
      </w:r>
      <w:r>
        <w:t xml:space="preserve"> </w:t>
      </w:r>
      <w:r>
        <w:tab/>
      </w:r>
      <w:r>
        <w:tab/>
      </w:r>
      <w:r>
        <w:tab/>
      </w:r>
      <w:r>
        <w:tab/>
        <w:t>//"interface" —</w:t>
      </w:r>
      <w:r w:rsidR="007E770B">
        <w:t xml:space="preserve"> </w:t>
      </w:r>
      <w:r>
        <w:t>необязательное ключевое слово.</w:t>
      </w:r>
    </w:p>
    <w:p w14:paraId="1E0DED57" w14:textId="77777777" w:rsidR="00BA0562" w:rsidRDefault="00BA0562" w:rsidP="00513773">
      <w:pPr>
        <w:pStyle w:val="TerminalDisplay"/>
      </w:pPr>
      <w:r>
        <w:t>[</w:t>
      </w:r>
      <w:r w:rsidRPr="00A22CED">
        <w:rPr>
          <w:lang w:val="en-US"/>
        </w:rPr>
        <w:t>Datacom-Router]interface g</w:t>
      </w:r>
      <w:r>
        <w:t xml:space="preserve"> </w:t>
      </w:r>
      <w:r>
        <w:tab/>
      </w:r>
      <w:r>
        <w:tab/>
      </w:r>
      <w:r>
        <w:tab/>
      </w:r>
      <w:r>
        <w:tab/>
        <w:t>//Нажмите Tab для выполнения команды.</w:t>
      </w:r>
    </w:p>
    <w:p w14:paraId="1756DC9A" w14:textId="4F10078D" w:rsidR="00BA0562" w:rsidRDefault="00BA0562" w:rsidP="00513773">
      <w:pPr>
        <w:pStyle w:val="TerminalDisplay"/>
      </w:pPr>
      <w:r>
        <w:t>[</w:t>
      </w:r>
      <w:r w:rsidRPr="00A22CED">
        <w:rPr>
          <w:lang w:val="en-US"/>
        </w:rPr>
        <w:t>Datacom-Router]interface GigabitEthernet</w:t>
      </w:r>
      <w:r>
        <w:t xml:space="preserve"> </w:t>
      </w:r>
      <w:r>
        <w:tab/>
        <w:t>//"GigabitEthernet" —</w:t>
      </w:r>
      <w:r w:rsidR="007E770B">
        <w:t xml:space="preserve"> </w:t>
      </w:r>
      <w:r>
        <w:t>необязательное ключевое слово.</w:t>
      </w:r>
    </w:p>
    <w:p w14:paraId="7A59CA0C" w14:textId="77777777" w:rsidR="00BA0562" w:rsidRDefault="00BA0562" w:rsidP="00513773">
      <w:pPr>
        <w:pStyle w:val="TerminalDisplay"/>
      </w:pPr>
      <w:r>
        <w:t>[</w:t>
      </w:r>
      <w:r w:rsidRPr="00A22CED">
        <w:rPr>
          <w:lang w:val="en-US"/>
        </w:rPr>
        <w:t>Datacom-Router]interface GigabitEthernet</w:t>
      </w:r>
      <w:r>
        <w:t xml:space="preserve"> 0/0/1 </w:t>
      </w:r>
      <w:r>
        <w:tab/>
        <w:t>//Введите команду полностью.</w:t>
      </w:r>
    </w:p>
    <w:p w14:paraId="34FE7B20" w14:textId="1954AD15" w:rsidR="007E770B" w:rsidRDefault="00BA0562" w:rsidP="00513773">
      <w:r>
        <w:lastRenderedPageBreak/>
        <w:t>Введите несколько первых букв ключевого слова в команде и нажмите Tab, чтобы вывести на экран ключевое слово целиком. Однако эти буквы должны однозначно определять ключевое слово. Если они соответствуют разным ключевым словам, нажимайте Tab несколько раз подряд, пока на экране не ото</w:t>
      </w:r>
      <w:r w:rsidR="007E770B">
        <w:t>бразится нужное ключевое слово.</w:t>
      </w:r>
    </w:p>
    <w:p w14:paraId="305E13A7" w14:textId="6080B480" w:rsidR="00BA0562" w:rsidRDefault="00BA0562" w:rsidP="00513773">
      <w:r>
        <w:t>Например</w:t>
      </w:r>
      <w:r w:rsidR="007E770B">
        <w:t>, с</w:t>
      </w:r>
      <w:r>
        <w:t xml:space="preserve"> букв </w:t>
      </w:r>
      <w:r>
        <w:rPr>
          <w:b/>
          <w:bCs/>
        </w:rPr>
        <w:t>inter</w:t>
      </w:r>
      <w:r>
        <w:t xml:space="preserve"> начинается только одна команда </w:t>
      </w:r>
      <w:r>
        <w:rPr>
          <w:b/>
        </w:rPr>
        <w:t>interface</w:t>
      </w:r>
      <w:r>
        <w:t xml:space="preserve">. Поэтому при вводе </w:t>
      </w:r>
      <w:r>
        <w:rPr>
          <w:b/>
          <w:bCs/>
        </w:rPr>
        <w:t>inter</w:t>
      </w:r>
      <w:r>
        <w:t xml:space="preserve"> и после нажатия </w:t>
      </w:r>
      <w:r w:rsidR="007E770B">
        <w:t xml:space="preserve">клавиши </w:t>
      </w:r>
      <w:r>
        <w:t xml:space="preserve">Tab на экране автоматически отобразится команда </w:t>
      </w:r>
      <w:r>
        <w:rPr>
          <w:b/>
        </w:rPr>
        <w:t>interface</w:t>
      </w:r>
      <w:r>
        <w:t>. Команда не изменится, даже если вы нажмете Tab несколько раз.</w:t>
      </w:r>
    </w:p>
    <w:p w14:paraId="2424B9F2" w14:textId="77777777" w:rsidR="00BA0562" w:rsidRDefault="00BA0562" w:rsidP="00513773">
      <w:pPr>
        <w:pStyle w:val="TerminalDisplay"/>
      </w:pPr>
      <w:r>
        <w:t xml:space="preserve">[Datacom-Router-GigabitEthernet0/0/1]  </w:t>
      </w:r>
    </w:p>
    <w:p w14:paraId="2FFE4F4F" w14:textId="77777777" w:rsidR="00BA0562" w:rsidRPr="00661C4F" w:rsidRDefault="00BA0562" w:rsidP="00513773">
      <w:pPr>
        <w:pStyle w:val="TerminalDisplay"/>
        <w:shd w:val="clear" w:color="auto" w:fill="auto"/>
        <w:rPr>
          <w:i/>
          <w:iCs/>
        </w:rPr>
      </w:pPr>
      <w:r>
        <w:rPr>
          <w:i/>
          <w:iCs/>
        </w:rPr>
        <w:t>Отображается режим интерфейса GigabitEthernet0/0/1.</w:t>
      </w:r>
    </w:p>
    <w:p w14:paraId="4A354DBC" w14:textId="77777777" w:rsidR="00BA0562" w:rsidRDefault="00BA0562" w:rsidP="00513773">
      <w:pPr>
        <w:pStyle w:val="TerminalDisplay"/>
      </w:pPr>
      <w:r>
        <w:t>[Datacom-Router-GigabitEthernet0/0/1]i?</w:t>
      </w:r>
    </w:p>
    <w:p w14:paraId="79F3FC6F" w14:textId="77777777" w:rsidR="00BA0562" w:rsidRPr="007E770B" w:rsidRDefault="00BA0562" w:rsidP="00513773">
      <w:pPr>
        <w:pStyle w:val="TerminalDisplay"/>
        <w:rPr>
          <w:lang w:val="en-US"/>
        </w:rPr>
      </w:pPr>
      <w:r w:rsidRPr="007E770B">
        <w:rPr>
          <w:lang w:val="en-US"/>
        </w:rPr>
        <w:t xml:space="preserve">  icmp   </w:t>
      </w:r>
      <w:r w:rsidRPr="007E770B">
        <w:rPr>
          <w:lang w:val="en-US"/>
        </w:rPr>
        <w:tab/>
        <w:t>&lt;Group&gt; icmp command group</w:t>
      </w:r>
    </w:p>
    <w:p w14:paraId="2028380B" w14:textId="77777777" w:rsidR="00BA0562" w:rsidRPr="007E770B" w:rsidRDefault="00BA0562" w:rsidP="00513773">
      <w:pPr>
        <w:pStyle w:val="TerminalDisplay"/>
        <w:rPr>
          <w:lang w:val="en-US"/>
        </w:rPr>
      </w:pPr>
      <w:r w:rsidRPr="007E770B">
        <w:rPr>
          <w:lang w:val="en-US"/>
        </w:rPr>
        <w:t xml:space="preserve">  igmp   </w:t>
      </w:r>
      <w:r w:rsidRPr="007E770B">
        <w:rPr>
          <w:lang w:val="en-US"/>
        </w:rPr>
        <w:tab/>
        <w:t>Specify parameters for IGMP</w:t>
      </w:r>
    </w:p>
    <w:p w14:paraId="41FAD271" w14:textId="77777777" w:rsidR="00BA0562" w:rsidRPr="007E770B" w:rsidRDefault="00BA0562" w:rsidP="00513773">
      <w:pPr>
        <w:pStyle w:val="TerminalDisplay"/>
        <w:rPr>
          <w:lang w:val="en-US"/>
        </w:rPr>
      </w:pPr>
      <w:r w:rsidRPr="007E770B">
        <w:rPr>
          <w:lang w:val="en-US"/>
        </w:rPr>
        <w:t xml:space="preserve">  ip     </w:t>
      </w:r>
      <w:r w:rsidRPr="007E770B">
        <w:rPr>
          <w:lang w:val="en-US"/>
        </w:rPr>
        <w:tab/>
        <w:t>&lt;Group&gt; ip command group</w:t>
      </w:r>
    </w:p>
    <w:p w14:paraId="4E6807BA" w14:textId="77777777" w:rsidR="00BA0562" w:rsidRPr="007E770B" w:rsidRDefault="00BA0562" w:rsidP="00513773">
      <w:pPr>
        <w:pStyle w:val="TerminalDisplay"/>
        <w:rPr>
          <w:lang w:val="en-US"/>
        </w:rPr>
      </w:pPr>
      <w:r w:rsidRPr="007E770B">
        <w:rPr>
          <w:lang w:val="en-US"/>
        </w:rPr>
        <w:t xml:space="preserve">  ipsec  </w:t>
      </w:r>
      <w:r w:rsidRPr="007E770B">
        <w:rPr>
          <w:lang w:val="en-US"/>
        </w:rPr>
        <w:tab/>
        <w:t>Specify IPSec(IP Security) configuration information</w:t>
      </w:r>
    </w:p>
    <w:p w14:paraId="07FD39C6" w14:textId="77777777" w:rsidR="00BA0562" w:rsidRPr="007E770B" w:rsidRDefault="00BA0562" w:rsidP="00513773">
      <w:pPr>
        <w:pStyle w:val="TerminalDisplay"/>
        <w:rPr>
          <w:lang w:val="en-US"/>
        </w:rPr>
      </w:pPr>
      <w:r w:rsidRPr="007E770B">
        <w:rPr>
          <w:lang w:val="en-US"/>
        </w:rPr>
        <w:t xml:space="preserve">  ipv6   </w:t>
      </w:r>
      <w:r w:rsidRPr="007E770B">
        <w:rPr>
          <w:lang w:val="en-US"/>
        </w:rPr>
        <w:tab/>
        <w:t>&lt;Group&gt; ipv6 command group</w:t>
      </w:r>
    </w:p>
    <w:p w14:paraId="189E142F" w14:textId="77777777" w:rsidR="00BA0562" w:rsidRPr="007E770B" w:rsidRDefault="00BA0562" w:rsidP="00513773">
      <w:pPr>
        <w:pStyle w:val="TerminalDisplay"/>
        <w:rPr>
          <w:lang w:val="en-US"/>
        </w:rPr>
      </w:pPr>
      <w:r w:rsidRPr="007E770B">
        <w:rPr>
          <w:lang w:val="en-US"/>
        </w:rPr>
        <w:t xml:space="preserve">  isis   </w:t>
      </w:r>
      <w:r w:rsidRPr="007E770B">
        <w:rPr>
          <w:lang w:val="en-US"/>
        </w:rPr>
        <w:tab/>
        <w:t>Configure interface parameters for ISIS</w:t>
      </w:r>
    </w:p>
    <w:p w14:paraId="44998358" w14:textId="77777777" w:rsidR="007E770B" w:rsidRDefault="00BA0562" w:rsidP="00513773">
      <w:r>
        <w:t xml:space="preserve">При вводе только первого символа или нескольких первых символов ключевого слова команды можно воспользоваться функцией контекстно-зависимой справки, чтобы получить список всех ключевых слов, которые начинаются с этого символа или нескольких символов. Кроме того, в списке будут отображаться значения каждого ключевого слова. </w:t>
      </w:r>
    </w:p>
    <w:p w14:paraId="55C81CDB" w14:textId="714148EF" w:rsidR="00BA0562" w:rsidRDefault="00BA0562" w:rsidP="00513773">
      <w:r>
        <w:t>Например</w:t>
      </w:r>
      <w:r w:rsidR="007E770B">
        <w:t>, в</w:t>
      </w:r>
      <w:r>
        <w:t xml:space="preserve"> режиме интерфейса GigabitEthernet0/0/1 введите </w:t>
      </w:r>
      <w:r>
        <w:rPr>
          <w:b/>
          <w:bCs/>
        </w:rPr>
        <w:t>i</w:t>
      </w:r>
      <w:r>
        <w:t xml:space="preserve"> и вопросительный знак (?), чтобы посмотреть параметры всех команд, начинающихся с буквы </w:t>
      </w:r>
      <w:r>
        <w:rPr>
          <w:b/>
          <w:bCs/>
        </w:rPr>
        <w:t>i</w:t>
      </w:r>
      <w:r>
        <w:t xml:space="preserve">, которые доступны в текущем режиме. Далее можно нажать Tab, чтобы вывести команду целиком или вручную ввести полную команду на основе справочной информации. В приведенной выше информации </w:t>
      </w:r>
      <w:r>
        <w:rPr>
          <w:b/>
          <w:bCs/>
        </w:rPr>
        <w:t>icmp</w:t>
      </w:r>
      <w:r>
        <w:t xml:space="preserve"> и </w:t>
      </w:r>
      <w:r>
        <w:rPr>
          <w:b/>
          <w:bCs/>
        </w:rPr>
        <w:t>igmp</w:t>
      </w:r>
      <w:r>
        <w:t xml:space="preserve"> являются ключевыми словами, а </w:t>
      </w:r>
      <w:r>
        <w:rPr>
          <w:b/>
          <w:bCs/>
        </w:rPr>
        <w:t>&lt;Group&gt; icmp command group</w:t>
      </w:r>
      <w:r>
        <w:t xml:space="preserve"> и </w:t>
      </w:r>
      <w:r>
        <w:rPr>
          <w:b/>
          <w:bCs/>
        </w:rPr>
        <w:t>Specify parameters for IGMP</w:t>
      </w:r>
      <w:r>
        <w:t xml:space="preserve"> — описаниями ключевых слов.</w:t>
      </w:r>
    </w:p>
    <w:p w14:paraId="7907F105" w14:textId="77777777" w:rsidR="00BA0562" w:rsidRDefault="00BA0562" w:rsidP="00513773">
      <w:pPr>
        <w:pStyle w:val="TerminalDisplay"/>
      </w:pPr>
      <w:r>
        <w:t>[Datacom-Router-GigabitEthernet0/0/1]ip ?</w:t>
      </w:r>
    </w:p>
    <w:p w14:paraId="40B6497F" w14:textId="3F001ABE" w:rsidR="00BA0562" w:rsidRPr="007E770B" w:rsidRDefault="00BA0562" w:rsidP="00513773">
      <w:pPr>
        <w:pStyle w:val="TerminalDisplay"/>
        <w:rPr>
          <w:lang w:val="en-US"/>
        </w:rPr>
      </w:pPr>
      <w:r w:rsidRPr="007E770B">
        <w:rPr>
          <w:lang w:val="en-US"/>
        </w:rPr>
        <w:t xml:space="preserve">  accounting          </w:t>
      </w:r>
      <w:r w:rsidRPr="007E770B">
        <w:rPr>
          <w:lang w:val="en-US"/>
        </w:rPr>
        <w:tab/>
      </w:r>
      <w:r w:rsidRPr="007E770B">
        <w:rPr>
          <w:lang w:val="en-US"/>
        </w:rPr>
        <w:tab/>
        <w:t>&lt;Group&gt; accounting command group</w:t>
      </w:r>
    </w:p>
    <w:p w14:paraId="2C2E7091" w14:textId="1D46C4FF" w:rsidR="00BA0562" w:rsidRPr="007E770B" w:rsidRDefault="00BA0562" w:rsidP="00513773">
      <w:pPr>
        <w:pStyle w:val="TerminalDisplay"/>
        <w:rPr>
          <w:lang w:val="en-US"/>
        </w:rPr>
      </w:pPr>
      <w:r w:rsidRPr="007E770B">
        <w:rPr>
          <w:lang w:val="en-US"/>
        </w:rPr>
        <w:t xml:space="preserve">  address             </w:t>
      </w:r>
      <w:r w:rsidRPr="007E770B">
        <w:rPr>
          <w:lang w:val="en-US"/>
        </w:rPr>
        <w:tab/>
      </w:r>
      <w:r w:rsidRPr="007E770B">
        <w:rPr>
          <w:lang w:val="en-US"/>
        </w:rPr>
        <w:tab/>
        <w:t>&lt;Group&gt; address command group</w:t>
      </w:r>
    </w:p>
    <w:p w14:paraId="0CA145F1" w14:textId="3E31F312" w:rsidR="00BA0562" w:rsidRPr="007E770B" w:rsidRDefault="00BA0562" w:rsidP="00513773">
      <w:pPr>
        <w:pStyle w:val="TerminalDisplay"/>
        <w:rPr>
          <w:lang w:val="en-US"/>
        </w:rPr>
      </w:pPr>
      <w:r w:rsidRPr="007E770B">
        <w:rPr>
          <w:lang w:val="en-US"/>
        </w:rPr>
        <w:t xml:space="preserve">  binding             </w:t>
      </w:r>
      <w:r w:rsidRPr="007E770B">
        <w:rPr>
          <w:lang w:val="en-US"/>
        </w:rPr>
        <w:tab/>
      </w:r>
      <w:r w:rsidRPr="007E770B">
        <w:rPr>
          <w:lang w:val="en-US"/>
        </w:rPr>
        <w:tab/>
        <w:t>Enable binding of an interface with a VPN instance</w:t>
      </w:r>
    </w:p>
    <w:p w14:paraId="2204EB2C" w14:textId="020EB608" w:rsidR="00BA0562" w:rsidRPr="007E770B" w:rsidRDefault="00BA0562" w:rsidP="00513773">
      <w:pPr>
        <w:pStyle w:val="TerminalDisplay"/>
        <w:rPr>
          <w:lang w:val="en-US"/>
        </w:rPr>
      </w:pPr>
      <w:r w:rsidRPr="007E770B">
        <w:rPr>
          <w:lang w:val="en-US"/>
        </w:rPr>
        <w:t xml:space="preserve">  fast-forwarding     </w:t>
      </w:r>
      <w:r w:rsidRPr="007E770B">
        <w:rPr>
          <w:lang w:val="en-US"/>
        </w:rPr>
        <w:tab/>
        <w:t xml:space="preserve">     </w:t>
      </w:r>
      <w:r w:rsidRPr="007E770B">
        <w:rPr>
          <w:lang w:val="en-US"/>
        </w:rPr>
        <w:tab/>
        <w:t xml:space="preserve">Enable fast forwarding </w:t>
      </w:r>
    </w:p>
    <w:p w14:paraId="31BEA870" w14:textId="0969FD91" w:rsidR="00BA0562" w:rsidRPr="007E770B" w:rsidRDefault="00BA0562" w:rsidP="00513773">
      <w:pPr>
        <w:pStyle w:val="TerminalDisplay"/>
        <w:rPr>
          <w:lang w:val="en-US"/>
        </w:rPr>
      </w:pPr>
      <w:r w:rsidRPr="007E770B">
        <w:rPr>
          <w:lang w:val="en-US"/>
        </w:rPr>
        <w:t xml:space="preserve">  forward-broadcast         </w:t>
      </w:r>
      <w:r w:rsidRPr="007E770B">
        <w:rPr>
          <w:lang w:val="en-US"/>
        </w:rPr>
        <w:tab/>
        <w:t>Specify IP directed broadcast information</w:t>
      </w:r>
    </w:p>
    <w:p w14:paraId="7A50A607" w14:textId="4231610B" w:rsidR="00BA0562" w:rsidRPr="007E770B" w:rsidRDefault="00BA0562" w:rsidP="00513773">
      <w:pPr>
        <w:pStyle w:val="TerminalDisplay"/>
        <w:rPr>
          <w:lang w:val="en-US"/>
        </w:rPr>
      </w:pPr>
      <w:r w:rsidRPr="007E770B">
        <w:rPr>
          <w:lang w:val="en-US"/>
        </w:rPr>
        <w:t xml:space="preserve">  netstream           </w:t>
      </w:r>
      <w:r w:rsidRPr="007E770B">
        <w:rPr>
          <w:lang w:val="en-US"/>
        </w:rPr>
        <w:tab/>
      </w:r>
      <w:r w:rsidRPr="007E770B">
        <w:rPr>
          <w:lang w:val="en-US"/>
        </w:rPr>
        <w:tab/>
        <w:t>IP netstream feature</w:t>
      </w:r>
    </w:p>
    <w:p w14:paraId="02FE567A" w14:textId="7B64CAC2" w:rsidR="00BA0562" w:rsidRPr="007E770B" w:rsidRDefault="00BA0562" w:rsidP="00513773">
      <w:pPr>
        <w:pStyle w:val="TerminalDisplay"/>
        <w:rPr>
          <w:lang w:val="en-US"/>
        </w:rPr>
      </w:pPr>
      <w:r w:rsidRPr="007E770B">
        <w:rPr>
          <w:lang w:val="en-US"/>
        </w:rPr>
        <w:t xml:space="preserve">  verify              </w:t>
      </w:r>
      <w:r w:rsidRPr="007E770B">
        <w:rPr>
          <w:lang w:val="en-US"/>
        </w:rPr>
        <w:tab/>
      </w:r>
      <w:r w:rsidRPr="007E770B">
        <w:rPr>
          <w:lang w:val="en-US"/>
        </w:rPr>
        <w:tab/>
      </w:r>
      <w:r w:rsidRPr="007E770B">
        <w:rPr>
          <w:lang w:val="en-US"/>
        </w:rPr>
        <w:tab/>
        <w:t>IP verify</w:t>
      </w:r>
    </w:p>
    <w:p w14:paraId="7097E312" w14:textId="63955DAF" w:rsidR="007E770B" w:rsidRDefault="00BA0562" w:rsidP="00513773">
      <w:r>
        <w:t>При вводе определенных ключевых слов команды и вопросительного знака (?) через пробел на экране будут отображены все ключевые слова, связанные с этой к</w:t>
      </w:r>
      <w:r w:rsidR="007E770B">
        <w:t>омандой, с простыми описаниями.</w:t>
      </w:r>
    </w:p>
    <w:p w14:paraId="5A61FBD0" w14:textId="62A6069D" w:rsidR="00BA0562" w:rsidRDefault="00BA0562" w:rsidP="00513773">
      <w:r>
        <w:t>Например</w:t>
      </w:r>
      <w:r w:rsidR="007E770B">
        <w:t>, п</w:t>
      </w:r>
      <w:r>
        <w:t xml:space="preserve">ри вводе </w:t>
      </w:r>
      <w:r>
        <w:rPr>
          <w:b/>
          <w:bCs/>
        </w:rPr>
        <w:t>ip</w:t>
      </w:r>
      <w:r>
        <w:t xml:space="preserve">, пробела и вопросительного знака (?) отобразятся все команды, содержащие ключевое слово </w:t>
      </w:r>
      <w:r>
        <w:rPr>
          <w:b/>
          <w:bCs/>
        </w:rPr>
        <w:t>ip</w:t>
      </w:r>
      <w:r>
        <w:t>, с соответствующими описаниями.</w:t>
      </w:r>
    </w:p>
    <w:p w14:paraId="7C0648A1" w14:textId="77777777" w:rsidR="00BA0562" w:rsidRDefault="00BA0562" w:rsidP="00513773">
      <w:pPr>
        <w:pStyle w:val="TerminalDisplay"/>
      </w:pPr>
      <w:r>
        <w:t>[Datacom-Router-GigabitEthernet0/0/1]ip address ?</w:t>
      </w:r>
    </w:p>
    <w:p w14:paraId="181D422D" w14:textId="77777777" w:rsidR="00BA0562" w:rsidRDefault="00BA0562" w:rsidP="00513773">
      <w:pPr>
        <w:pStyle w:val="TerminalDisplay"/>
      </w:pPr>
      <w:r>
        <w:t xml:space="preserve">  IP_ADDR&lt;X.X.X.X&gt;   </w:t>
      </w:r>
      <w:r>
        <w:tab/>
        <w:t>IP address</w:t>
      </w:r>
    </w:p>
    <w:p w14:paraId="35806B3A" w14:textId="77777777" w:rsidR="00BA0562" w:rsidRDefault="00BA0562" w:rsidP="00513773">
      <w:pPr>
        <w:pStyle w:val="TerminalDisplay"/>
      </w:pPr>
      <w:r>
        <w:t xml:space="preserve">  bootp-alloc         </w:t>
      </w:r>
      <w:r>
        <w:tab/>
        <w:t>IP address allocated by BOOTP</w:t>
      </w:r>
    </w:p>
    <w:p w14:paraId="1A9E505D" w14:textId="77777777" w:rsidR="00BA0562" w:rsidRDefault="00BA0562" w:rsidP="00513773">
      <w:pPr>
        <w:pStyle w:val="TerminalDisplay"/>
      </w:pPr>
      <w:r>
        <w:t xml:space="preserve">  dhcp-alloc          </w:t>
      </w:r>
      <w:r>
        <w:tab/>
        <w:t>IP address allocated by DHCP</w:t>
      </w:r>
    </w:p>
    <w:p w14:paraId="467DAD6B" w14:textId="64C37B58" w:rsidR="00BA0562" w:rsidRDefault="000B7B18" w:rsidP="00513773">
      <w:pPr>
        <w:pStyle w:val="TerminalDisplay"/>
      </w:pPr>
      <w:r>
        <w:t xml:space="preserve">  unnumbered         </w:t>
      </w:r>
      <w:r>
        <w:tab/>
        <w:t xml:space="preserve">Share an address with another interface </w:t>
      </w:r>
    </w:p>
    <w:p w14:paraId="5E72AD19" w14:textId="77777777" w:rsidR="00BA0562" w:rsidRDefault="00BA0562" w:rsidP="00513773">
      <w:pPr>
        <w:pStyle w:val="TerminalDisplay"/>
      </w:pPr>
      <w:r>
        <w:t>[Datacom-Router-GigabitEthernet0/0/1]ip address 192.168.1.1 ?</w:t>
      </w:r>
    </w:p>
    <w:p w14:paraId="70678001" w14:textId="3A5FDD60" w:rsidR="00BA0562" w:rsidRDefault="00BA0562" w:rsidP="00513773">
      <w:pPr>
        <w:pStyle w:val="TerminalDisplay"/>
      </w:pPr>
      <w:r>
        <w:lastRenderedPageBreak/>
        <w:t xml:space="preserve">  INTEGER&lt;0-32&gt;      </w:t>
      </w:r>
      <w:r>
        <w:tab/>
        <w:t>Length of IP address mask</w:t>
      </w:r>
    </w:p>
    <w:p w14:paraId="4DA6A418" w14:textId="5BF210D8" w:rsidR="00BA0562" w:rsidRDefault="00BA0562" w:rsidP="00513773">
      <w:pPr>
        <w:pStyle w:val="TerminalDisplay"/>
      </w:pPr>
      <w:r>
        <w:t xml:space="preserve">  IP_ADDR&lt;X.X.X.X&gt;   </w:t>
      </w:r>
      <w:r>
        <w:tab/>
        <w:t>IP address mask</w:t>
      </w:r>
    </w:p>
    <w:p w14:paraId="0CF1FEC5" w14:textId="77777777" w:rsidR="00BA0562" w:rsidRDefault="00BA0562" w:rsidP="00513773">
      <w:pPr>
        <w:pStyle w:val="TerminalDisplay"/>
      </w:pPr>
      <w:r>
        <w:t>[Datacom-Router-GigabitEthernet0/0/1]ip address 192.168.1.1 24 ?</w:t>
      </w:r>
    </w:p>
    <w:p w14:paraId="3AC77B12" w14:textId="77777777" w:rsidR="00BA0562" w:rsidRDefault="00BA0562" w:rsidP="00513773">
      <w:pPr>
        <w:pStyle w:val="TerminalDisplay"/>
      </w:pPr>
      <w:r>
        <w:t xml:space="preserve">  sub    Indicate a subordinate address</w:t>
      </w:r>
    </w:p>
    <w:p w14:paraId="11C94186" w14:textId="77777777" w:rsidR="00BA0562" w:rsidRDefault="00BA0562" w:rsidP="00513773">
      <w:pPr>
        <w:pStyle w:val="TerminalDisplay"/>
      </w:pPr>
      <w:r>
        <w:t xml:space="preserve">  &lt;cr&gt;   Please press ENTER to execute command</w:t>
      </w:r>
    </w:p>
    <w:p w14:paraId="70E37F4E" w14:textId="77777777" w:rsidR="00BA0562" w:rsidRDefault="00BA0562" w:rsidP="00513773">
      <w:r>
        <w:rPr>
          <w:b/>
          <w:bCs/>
        </w:rPr>
        <w:t>&lt;cr&gt;</w:t>
      </w:r>
      <w:r>
        <w:t xml:space="preserve"> указывает, что на этой позиции ключевые слова или параметры отсутствуют. Для выполнения команды можно нажать Enter.</w:t>
      </w:r>
    </w:p>
    <w:p w14:paraId="6297B411" w14:textId="77777777" w:rsidR="00BA0562" w:rsidRDefault="00BA0562" w:rsidP="00513773">
      <w:pPr>
        <w:pStyle w:val="TerminalDisplay"/>
      </w:pPr>
      <w:r>
        <w:t>[Datacom-Router-GigabitEthernet0/0/1]dis this</w:t>
      </w:r>
    </w:p>
    <w:p w14:paraId="70E3DD32" w14:textId="77777777" w:rsidR="00BA0562" w:rsidRDefault="00BA0562" w:rsidP="00513773">
      <w:pPr>
        <w:pStyle w:val="TerminalDisplay"/>
      </w:pPr>
      <w:r>
        <w:t>#</w:t>
      </w:r>
    </w:p>
    <w:p w14:paraId="70A9AC04" w14:textId="77777777" w:rsidR="00BA0562" w:rsidRDefault="00BA0562" w:rsidP="00513773">
      <w:pPr>
        <w:pStyle w:val="TerminalDisplay"/>
      </w:pPr>
      <w:r>
        <w:t>interface GigabitEthernet0/0/1</w:t>
      </w:r>
    </w:p>
    <w:p w14:paraId="3839022D" w14:textId="77777777" w:rsidR="00BA0562" w:rsidRDefault="00BA0562" w:rsidP="00513773">
      <w:pPr>
        <w:pStyle w:val="TerminalDisplay"/>
      </w:pPr>
      <w:r>
        <w:t xml:space="preserve"> ip address 192.168.1.1 255.255.255.0 </w:t>
      </w:r>
    </w:p>
    <w:p w14:paraId="7E154166" w14:textId="77777777" w:rsidR="00BA0562" w:rsidRDefault="00BA0562" w:rsidP="00513773">
      <w:pPr>
        <w:pStyle w:val="TerminalDisplay"/>
      </w:pPr>
      <w:r>
        <w:t>#</w:t>
      </w:r>
    </w:p>
    <w:p w14:paraId="107AEA15" w14:textId="77777777" w:rsidR="00BA0562" w:rsidRDefault="00BA0562" w:rsidP="00513773">
      <w:r>
        <w:t xml:space="preserve">Команда </w:t>
      </w:r>
      <w:r>
        <w:rPr>
          <w:b/>
          <w:bCs/>
        </w:rPr>
        <w:t>display this</w:t>
      </w:r>
      <w:r>
        <w:t xml:space="preserve"> позволяет вывести на экран рабочую конфигурацию в текущем режиме. Действительные аргументы, для которых установлены значения по умолчанию, не отображаются. Настроенные аргументы, которые не были успешно зафиксированы, также не отображаются. Данная команда используется для проверки конфигурации.</w:t>
      </w:r>
    </w:p>
    <w:p w14:paraId="7437F68F" w14:textId="164DBD52" w:rsidR="007E770B" w:rsidRDefault="00BA0562" w:rsidP="00513773">
      <w:r>
        <w:t>В текущем режиме не нужно вводить ключевые слова полностью, если введенные символы соответствуют определенному ключевому слову команды. Эта функция</w:t>
      </w:r>
      <w:r w:rsidR="007E770B">
        <w:t xml:space="preserve"> повышает эффективность работы.</w:t>
      </w:r>
    </w:p>
    <w:p w14:paraId="0F9CE8DD" w14:textId="54405908" w:rsidR="00BA0562" w:rsidRDefault="00BA0562" w:rsidP="00513773">
      <w:r>
        <w:t>Например</w:t>
      </w:r>
      <w:r w:rsidR="007E770B">
        <w:t>, н</w:t>
      </w:r>
      <w:r>
        <w:t xml:space="preserve">а интерфейсе можно выполнить команду </w:t>
      </w:r>
      <w:r>
        <w:rPr>
          <w:b/>
          <w:bCs/>
        </w:rPr>
        <w:t>dis this</w:t>
      </w:r>
      <w:r>
        <w:t xml:space="preserve">, потому что эти символы соответствуют только команде </w:t>
      </w:r>
      <w:r>
        <w:rPr>
          <w:b/>
          <w:bCs/>
        </w:rPr>
        <w:t>display this</w:t>
      </w:r>
      <w:r>
        <w:t xml:space="preserve"> в текущем режиме. Также можно </w:t>
      </w:r>
      <w:r w:rsidR="00DA0684">
        <w:t xml:space="preserve">выполнить </w:t>
      </w:r>
      <w:r>
        <w:t xml:space="preserve">команды </w:t>
      </w:r>
      <w:r>
        <w:rPr>
          <w:b/>
          <w:bCs/>
        </w:rPr>
        <w:t>dis cu</w:t>
      </w:r>
      <w:r>
        <w:t xml:space="preserve"> и </w:t>
      </w:r>
      <w:r>
        <w:rPr>
          <w:b/>
          <w:bCs/>
        </w:rPr>
        <w:t>d cu</w:t>
      </w:r>
      <w:r>
        <w:t xml:space="preserve">, поскольку они соответствуют команде </w:t>
      </w:r>
      <w:r>
        <w:rPr>
          <w:b/>
          <w:bCs/>
        </w:rPr>
        <w:t>display current-configuration</w:t>
      </w:r>
      <w:r>
        <w:t>.</w:t>
      </w:r>
    </w:p>
    <w:p w14:paraId="119E1904" w14:textId="77777777" w:rsidR="00BA0562" w:rsidRDefault="00BA0562" w:rsidP="00513773">
      <w:pPr>
        <w:pStyle w:val="TerminalDisplay"/>
      </w:pPr>
      <w:r>
        <w:t>[Datacom-Router-GigabitEthernet0/0/1]quit</w:t>
      </w:r>
    </w:p>
    <w:p w14:paraId="793260CD" w14:textId="77777777" w:rsidR="00BA0562" w:rsidRDefault="00BA0562" w:rsidP="00513773">
      <w:r>
        <w:t xml:space="preserve">Команда </w:t>
      </w:r>
      <w:r>
        <w:rPr>
          <w:b/>
          <w:bCs/>
        </w:rPr>
        <w:t>quit</w:t>
      </w:r>
      <w:r>
        <w:t xml:space="preserve"> возвращает устройство из текущего режима в режим более низкого уровня. Если устройство находится в системном режиме, то после выполнения данной команды оно перейдет в режим пользователя.</w:t>
      </w:r>
    </w:p>
    <w:p w14:paraId="1CB89B13" w14:textId="77777777" w:rsidR="00BA0562" w:rsidRPr="00BA68D3" w:rsidRDefault="00BA0562" w:rsidP="00513773">
      <w:r>
        <w:t># Отмените настройку IP-адреса, потому что данный IP-адрес должен быть назначен интерфейсу GigabitEthernet 0/0/2.</w:t>
      </w:r>
    </w:p>
    <w:p w14:paraId="7121F274" w14:textId="77777777" w:rsidR="00BA0562" w:rsidRDefault="00BA0562" w:rsidP="00513773">
      <w:pPr>
        <w:pStyle w:val="TerminalDisplay"/>
      </w:pPr>
      <w:r>
        <w:t>[Datacom-Router]interface GigabitEthernet 0/0/1</w:t>
      </w:r>
    </w:p>
    <w:p w14:paraId="3E5F4214" w14:textId="77777777" w:rsidR="00BA0562" w:rsidRDefault="00BA0562" w:rsidP="00513773">
      <w:pPr>
        <w:pStyle w:val="TerminalDisplay"/>
      </w:pPr>
      <w:r>
        <w:t>[Datacom-Router-GigabitEthernet0/0/1]undo ip address</w:t>
      </w:r>
    </w:p>
    <w:p w14:paraId="6776CF82" w14:textId="77777777" w:rsidR="00BA0562" w:rsidRDefault="00BA0562" w:rsidP="00513773">
      <w:r>
        <w:t>Для этого необходимо отменить настройку IP-адреса GigabitEthernet0/0/1. В противном случае возникнет конфликт IP-адресов, и новые настройки не вступят в силу.</w:t>
      </w:r>
    </w:p>
    <w:p w14:paraId="54038AB0" w14:textId="77777777" w:rsidR="00BA0562" w:rsidRDefault="00BA0562" w:rsidP="00513773">
      <w:r>
        <w:t xml:space="preserve">Чтобы отменить действие команды, введите перед ней ключевое слово </w:t>
      </w:r>
      <w:r>
        <w:rPr>
          <w:b/>
          <w:bCs/>
        </w:rPr>
        <w:t>undo</w:t>
      </w:r>
      <w:r>
        <w:t xml:space="preserve">. Команда </w:t>
      </w:r>
      <w:r>
        <w:rPr>
          <w:b/>
          <w:bCs/>
        </w:rPr>
        <w:t>undo</w:t>
      </w:r>
      <w:r>
        <w:t>, как правило, используется для восстановления настроек по умолчанию, отключения какой-либо функции или удаления конфигурации. Почти в каждой командной строке есть соответствующая команда отмены.</w:t>
      </w:r>
    </w:p>
    <w:p w14:paraId="26EC6153" w14:textId="77777777" w:rsidR="00BA0562" w:rsidRDefault="00BA0562" w:rsidP="00513773">
      <w:pPr>
        <w:pStyle w:val="TerminalDisplay"/>
      </w:pPr>
      <w:r>
        <w:t>[Datacom-Router]interface GigabitEthernet 0/0/2</w:t>
      </w:r>
    </w:p>
    <w:p w14:paraId="555E6965" w14:textId="77777777" w:rsidR="00BA0562" w:rsidRDefault="00BA0562" w:rsidP="00513773">
      <w:pPr>
        <w:pStyle w:val="TerminalDisplay"/>
      </w:pPr>
      <w:r>
        <w:t>[Datacom-Router-GigabitEthernet0/0/2]ip address 192.168.1.1 24</w:t>
      </w:r>
    </w:p>
    <w:p w14:paraId="21FE2308" w14:textId="77777777" w:rsidR="00BA0562" w:rsidRDefault="00BA0562" w:rsidP="00513773">
      <w:pPr>
        <w:pStyle w:val="TerminalDisplay"/>
      </w:pPr>
      <w:r>
        <w:t>[Datacom-Router-GigabitEthernet0/0/2]quit</w:t>
      </w:r>
    </w:p>
    <w:p w14:paraId="2D92AD7E" w14:textId="77777777" w:rsidR="00BA0562" w:rsidRPr="00BA68D3" w:rsidRDefault="00BA0562" w:rsidP="00513773">
      <w:r>
        <w:t># Выведите на экран текущую конфигурацию устройства.</w:t>
      </w:r>
    </w:p>
    <w:p w14:paraId="6F168E77" w14:textId="77777777" w:rsidR="00BA0562" w:rsidRDefault="00BA0562" w:rsidP="00513773">
      <w:pPr>
        <w:pStyle w:val="TerminalDisplay"/>
      </w:pPr>
      <w:r>
        <w:t xml:space="preserve">[Datacom-Router]display current-configuration </w:t>
      </w:r>
    </w:p>
    <w:p w14:paraId="4F646750" w14:textId="77777777" w:rsidR="00BA0562" w:rsidRDefault="00BA0562" w:rsidP="00513773">
      <w:pPr>
        <w:pStyle w:val="TerminalDisplay"/>
      </w:pPr>
      <w:r>
        <w:lastRenderedPageBreak/>
        <w:t>[V200R003C00]</w:t>
      </w:r>
    </w:p>
    <w:p w14:paraId="59DC3A1C" w14:textId="77777777" w:rsidR="00BA0562" w:rsidRDefault="00BA0562" w:rsidP="00513773">
      <w:pPr>
        <w:pStyle w:val="TerminalDisplay"/>
      </w:pPr>
      <w:r>
        <w:t>#</w:t>
      </w:r>
    </w:p>
    <w:p w14:paraId="70AE1A09" w14:textId="77777777" w:rsidR="00BA0562" w:rsidRDefault="00BA0562" w:rsidP="00513773">
      <w:pPr>
        <w:pStyle w:val="TerminalDisplay"/>
      </w:pPr>
      <w:r>
        <w:t xml:space="preserve"> sysname Datacom-Router</w:t>
      </w:r>
    </w:p>
    <w:p w14:paraId="6229D19D" w14:textId="77777777" w:rsidR="00BA0562" w:rsidRDefault="00BA0562" w:rsidP="00513773">
      <w:pPr>
        <w:pStyle w:val="TerminalDisplay"/>
      </w:pPr>
      <w:r>
        <w:t>#</w:t>
      </w:r>
    </w:p>
    <w:p w14:paraId="795B6819" w14:textId="77777777" w:rsidR="00BA0562" w:rsidRDefault="00BA0562" w:rsidP="00513773">
      <w:pPr>
        <w:pStyle w:val="TerminalDisplay"/>
      </w:pPr>
      <w:r>
        <w:t xml:space="preserve"> snmp-agent local-engineid 800007DB03000000000000</w:t>
      </w:r>
    </w:p>
    <w:p w14:paraId="42B56EC8" w14:textId="77777777" w:rsidR="00BA0562" w:rsidRDefault="00BA0562" w:rsidP="00513773">
      <w:pPr>
        <w:pStyle w:val="TerminalDisplay"/>
      </w:pPr>
      <w:r>
        <w:t xml:space="preserve"> snmp-agent </w:t>
      </w:r>
    </w:p>
    <w:p w14:paraId="4567D77B" w14:textId="77777777" w:rsidR="00BA0562" w:rsidRDefault="00BA0562" w:rsidP="00513773">
      <w:pPr>
        <w:pStyle w:val="TerminalDisplay"/>
      </w:pPr>
      <w:r>
        <w:t>#</w:t>
      </w:r>
    </w:p>
    <w:p w14:paraId="3BC267F2" w14:textId="77777777" w:rsidR="00BA0562" w:rsidRDefault="00BA0562" w:rsidP="00513773">
      <w:pPr>
        <w:pStyle w:val="TerminalDisplay"/>
      </w:pPr>
      <w:r>
        <w:t xml:space="preserve"> clock timezone China-Standard-Time minus 08:00:00</w:t>
      </w:r>
    </w:p>
    <w:p w14:paraId="2C1A75B9" w14:textId="77777777" w:rsidR="00BA0562" w:rsidRDefault="00BA0562" w:rsidP="00513773">
      <w:pPr>
        <w:pStyle w:val="TerminalDisplay"/>
      </w:pPr>
      <w:r>
        <w:t>#</w:t>
      </w:r>
    </w:p>
    <w:p w14:paraId="0E2306A3" w14:textId="77777777" w:rsidR="00BA0562" w:rsidRDefault="00BA0562" w:rsidP="00513773">
      <w:pPr>
        <w:pStyle w:val="TerminalDisplay"/>
      </w:pPr>
      <w:r>
        <w:t>portal local-server load portalpage.zip</w:t>
      </w:r>
    </w:p>
    <w:p w14:paraId="70C2592E" w14:textId="77777777" w:rsidR="00BA0562" w:rsidRDefault="00BA0562" w:rsidP="00513773">
      <w:pPr>
        <w:pStyle w:val="TerminalDisplay"/>
      </w:pPr>
      <w:r>
        <w:t>#</w:t>
      </w:r>
    </w:p>
    <w:p w14:paraId="6AE41BDD" w14:textId="77777777" w:rsidR="00BA0562" w:rsidRDefault="00BA0562" w:rsidP="00513773">
      <w:pPr>
        <w:pStyle w:val="TerminalDisplay"/>
      </w:pPr>
      <w:r>
        <w:t xml:space="preserve"> drop illegal-mac alarm</w:t>
      </w:r>
    </w:p>
    <w:p w14:paraId="4C0DEBB0" w14:textId="77777777" w:rsidR="00BA0562" w:rsidRDefault="00BA0562" w:rsidP="00513773">
      <w:pPr>
        <w:pStyle w:val="TerminalDisplay"/>
      </w:pPr>
      <w:r>
        <w:t>#</w:t>
      </w:r>
    </w:p>
    <w:p w14:paraId="4D17A943" w14:textId="77777777" w:rsidR="00BA0562" w:rsidRDefault="00BA0562" w:rsidP="00513773">
      <w:pPr>
        <w:pStyle w:val="TerminalDisplay"/>
      </w:pPr>
      <w:r>
        <w:t xml:space="preserve"> set cpu-usage threshold 80 restore 75</w:t>
      </w:r>
    </w:p>
    <w:p w14:paraId="1FC53F84" w14:textId="77777777" w:rsidR="00BA0562" w:rsidRDefault="00BA0562" w:rsidP="00513773">
      <w:pPr>
        <w:pStyle w:val="TerminalDisplay"/>
      </w:pPr>
      <w:r>
        <w:t>#</w:t>
      </w:r>
    </w:p>
    <w:p w14:paraId="6D226C10" w14:textId="77777777" w:rsidR="00BA0562" w:rsidRDefault="00BA0562" w:rsidP="00513773">
      <w:pPr>
        <w:pStyle w:val="TerminalDisplay"/>
      </w:pPr>
      <w:r>
        <w:t xml:space="preserve">aaa </w:t>
      </w:r>
    </w:p>
    <w:p w14:paraId="5C989C18" w14:textId="77777777" w:rsidR="00BA0562" w:rsidRDefault="00BA0562" w:rsidP="00513773">
      <w:pPr>
        <w:pStyle w:val="TerminalDisplay"/>
      </w:pPr>
      <w:r>
        <w:t xml:space="preserve"> authentication-scheme default</w:t>
      </w:r>
    </w:p>
    <w:p w14:paraId="65A92F57" w14:textId="77777777" w:rsidR="00BA0562" w:rsidRDefault="00BA0562" w:rsidP="00513773">
      <w:pPr>
        <w:pStyle w:val="TerminalDisplay"/>
      </w:pPr>
      <w:r>
        <w:t xml:space="preserve"> authorization-scheme default</w:t>
      </w:r>
    </w:p>
    <w:p w14:paraId="268A08A7" w14:textId="77777777" w:rsidR="00BA0562" w:rsidRDefault="00BA0562" w:rsidP="00513773">
      <w:pPr>
        <w:pStyle w:val="TerminalDisplay"/>
      </w:pPr>
      <w:r>
        <w:t xml:space="preserve"> accounting-scheme default</w:t>
      </w:r>
    </w:p>
    <w:p w14:paraId="187AC5AA" w14:textId="77777777" w:rsidR="00BA0562" w:rsidRDefault="00BA0562" w:rsidP="00513773">
      <w:pPr>
        <w:pStyle w:val="TerminalDisplay"/>
      </w:pPr>
      <w:r>
        <w:t xml:space="preserve"> domain default </w:t>
      </w:r>
    </w:p>
    <w:p w14:paraId="38FDB9D0" w14:textId="77777777" w:rsidR="00BA0562" w:rsidRDefault="00BA0562" w:rsidP="00513773">
      <w:pPr>
        <w:pStyle w:val="TerminalDisplay"/>
      </w:pPr>
      <w:r>
        <w:t xml:space="preserve"> domain default_admin </w:t>
      </w:r>
    </w:p>
    <w:p w14:paraId="78CE3D19" w14:textId="77777777" w:rsidR="00BA0562" w:rsidRDefault="00BA0562" w:rsidP="00513773">
      <w:pPr>
        <w:pStyle w:val="TerminalDisplay"/>
      </w:pPr>
      <w:r>
        <w:t xml:space="preserve"> local-user admin password cipher %$%$K8m.Nt84DZ}e#&lt;0`8bmE3Uw}%$%$</w:t>
      </w:r>
    </w:p>
    <w:p w14:paraId="1B0ACE70" w14:textId="77777777" w:rsidR="00BA0562" w:rsidRDefault="00BA0562" w:rsidP="00513773">
      <w:pPr>
        <w:pStyle w:val="TerminalDisplay"/>
      </w:pPr>
      <w:r>
        <w:t xml:space="preserve"> local-user admin service-type http</w:t>
      </w:r>
    </w:p>
    <w:p w14:paraId="089E56F6" w14:textId="77777777" w:rsidR="00BA0562" w:rsidRDefault="00BA0562" w:rsidP="00513773">
      <w:pPr>
        <w:pStyle w:val="TerminalDisplay"/>
      </w:pPr>
      <w:r>
        <w:t>#</w:t>
      </w:r>
    </w:p>
    <w:p w14:paraId="3D7ADEA7" w14:textId="77777777" w:rsidR="00BA0562" w:rsidRPr="006132A9" w:rsidRDefault="00BA0562" w:rsidP="006132A9">
      <w:pPr>
        <w:pStyle w:val="TerminalDisplay"/>
        <w:rPr>
          <w:b/>
          <w:bCs/>
        </w:rPr>
      </w:pPr>
      <w:r>
        <w:rPr>
          <w:b/>
          <w:bCs/>
        </w:rPr>
        <w:t xml:space="preserve">  ---- More ----</w:t>
      </w:r>
    </w:p>
    <w:p w14:paraId="2DBC8ADB" w14:textId="77777777" w:rsidR="00BA0562" w:rsidRDefault="00BA0562" w:rsidP="00513773">
      <w:pPr>
        <w:pStyle w:val="TerminalDisplay"/>
      </w:pPr>
    </w:p>
    <w:p w14:paraId="3527B366" w14:textId="77777777" w:rsidR="00BA0562" w:rsidRDefault="00BA0562" w:rsidP="00513773">
      <w:r>
        <w:t xml:space="preserve">Если информация не помещается полностью на одном экране, система приостанавливает ее вывод, чтобы пользователь мог посмотреть информацию. Если в конце командного вывода отображается </w:t>
      </w:r>
      <w:r>
        <w:rPr>
          <w:b/>
          <w:bCs/>
        </w:rPr>
        <w:t>---- More ----</w:t>
      </w:r>
      <w:r>
        <w:t>, вы можете выполнить одно из следующих действий:</w:t>
      </w:r>
    </w:p>
    <w:p w14:paraId="4F1A209A" w14:textId="77777777" w:rsidR="00BA0562" w:rsidRDefault="00BA0562" w:rsidP="002075CB">
      <w:pPr>
        <w:pStyle w:val="ItemStep"/>
        <w:outlineLvl w:val="9"/>
      </w:pPr>
      <w:r>
        <w:t>Нажать сочетание клавиш Ctrl+C или Ctrl+Z, чтобы остановить вывод информации или выполнение команды.</w:t>
      </w:r>
    </w:p>
    <w:p w14:paraId="386197E7" w14:textId="77777777" w:rsidR="00BA0562" w:rsidRDefault="00BA0562" w:rsidP="002075CB">
      <w:pPr>
        <w:pStyle w:val="ItemStep"/>
        <w:outlineLvl w:val="9"/>
      </w:pPr>
      <w:r>
        <w:t>Нажать пробел, чтобы перейти к следующему экрану с информацией.</w:t>
      </w:r>
    </w:p>
    <w:p w14:paraId="130D383C" w14:textId="77777777" w:rsidR="00BA0562" w:rsidRDefault="00BA0562" w:rsidP="002075CB">
      <w:pPr>
        <w:pStyle w:val="ItemStep"/>
        <w:outlineLvl w:val="9"/>
      </w:pPr>
      <w:r>
        <w:t>Нажать Enter, чтобы перейти к следующей строке.</w:t>
      </w:r>
    </w:p>
    <w:p w14:paraId="7D331BED" w14:textId="77777777" w:rsidR="00BA0562" w:rsidRDefault="00BA0562" w:rsidP="002075CB">
      <w:pPr>
        <w:pStyle w:val="Step"/>
        <w:outlineLvl w:val="9"/>
      </w:pPr>
      <w:r>
        <w:t>Сохраните текущую конфигурацию устройства.</w:t>
      </w:r>
    </w:p>
    <w:p w14:paraId="2CC353E7" w14:textId="77777777" w:rsidR="00BA0562" w:rsidRPr="00BA68D3" w:rsidRDefault="00BA0562" w:rsidP="00513773">
      <w:r>
        <w:t># Вернитесь в режим пользователя.</w:t>
      </w:r>
    </w:p>
    <w:p w14:paraId="5C7681AF" w14:textId="77777777" w:rsidR="00BA0562" w:rsidRPr="000A31AE" w:rsidRDefault="00BA0562" w:rsidP="00513773">
      <w:pPr>
        <w:pStyle w:val="TerminalDisplay"/>
      </w:pPr>
      <w:r>
        <w:t>[Datacom-Router]quit</w:t>
      </w:r>
    </w:p>
    <w:p w14:paraId="4959FC54" w14:textId="77777777" w:rsidR="00BA0562" w:rsidRPr="000A31AE" w:rsidRDefault="00BA0562" w:rsidP="00513773">
      <w:pPr>
        <w:pStyle w:val="TerminalDisplay"/>
      </w:pPr>
      <w:r>
        <w:t>&lt;Datacom-Router&gt;</w:t>
      </w:r>
    </w:p>
    <w:p w14:paraId="1C31EF9F" w14:textId="77777777" w:rsidR="00BA0562" w:rsidRDefault="00BA0562" w:rsidP="00513773">
      <w:r>
        <w:t xml:space="preserve">Помимо команды </w:t>
      </w:r>
      <w:r>
        <w:rPr>
          <w:b/>
          <w:bCs/>
        </w:rPr>
        <w:t>quit</w:t>
      </w:r>
      <w:r>
        <w:t>, для возврата в режим пользователя из любого другого режима можно воспользоваться:</w:t>
      </w:r>
    </w:p>
    <w:p w14:paraId="42C256B7" w14:textId="43A46A06" w:rsidR="00BA0562" w:rsidRDefault="00BA0562" w:rsidP="002075CB">
      <w:pPr>
        <w:pStyle w:val="ItemStep"/>
        <w:outlineLvl w:val="9"/>
      </w:pPr>
      <w:r>
        <w:t xml:space="preserve">командой </w:t>
      </w:r>
      <w:r>
        <w:rPr>
          <w:b/>
          <w:bCs/>
        </w:rPr>
        <w:t>return</w:t>
      </w:r>
      <w:r w:rsidR="00DA0684" w:rsidRPr="00DA0684">
        <w:rPr>
          <w:bCs/>
        </w:rPr>
        <w:t>;</w:t>
      </w:r>
    </w:p>
    <w:p w14:paraId="34858DE9" w14:textId="77777777" w:rsidR="00BA0562" w:rsidRPr="00282180" w:rsidRDefault="00BA0562" w:rsidP="002075CB">
      <w:pPr>
        <w:pStyle w:val="ItemStep"/>
        <w:outlineLvl w:val="9"/>
      </w:pPr>
      <w:r>
        <w:t>сочетанием клавиш Ctrl+Z.</w:t>
      </w:r>
    </w:p>
    <w:p w14:paraId="02A1FEE9" w14:textId="77777777" w:rsidR="00BA0562" w:rsidRPr="00BA68D3" w:rsidRDefault="00BA0562" w:rsidP="00661C4F">
      <w:r>
        <w:t># Сохраните конфигурацию.</w:t>
      </w:r>
    </w:p>
    <w:p w14:paraId="1BBCED44" w14:textId="77777777" w:rsidR="00BA0562" w:rsidRDefault="00BA0562" w:rsidP="00513773">
      <w:pPr>
        <w:pStyle w:val="TerminalDisplay"/>
      </w:pPr>
      <w:r>
        <w:t>&lt;Datacom-Router&gt;save</w:t>
      </w:r>
    </w:p>
    <w:p w14:paraId="39E6FB29" w14:textId="77777777" w:rsidR="00BA0562" w:rsidRDefault="00BA0562" w:rsidP="00513773">
      <w:pPr>
        <w:pStyle w:val="TerminalDisplay"/>
      </w:pPr>
      <w:r>
        <w:t xml:space="preserve">  The current configuration will be written to the device. </w:t>
      </w:r>
    </w:p>
    <w:p w14:paraId="6D3E19E0" w14:textId="77777777" w:rsidR="00BA0562" w:rsidRPr="00AB2CB7" w:rsidRDefault="00BA0562" w:rsidP="00513773">
      <w:pPr>
        <w:pStyle w:val="TerminalDisplay"/>
        <w:rPr>
          <w:shd w:val="pct15" w:color="auto" w:fill="FFFFFF"/>
        </w:rPr>
      </w:pPr>
      <w:r>
        <w:t xml:space="preserve">  Are you sure to continue? .(y/n)[n]</w:t>
      </w:r>
      <w:r>
        <w:rPr>
          <w:b/>
          <w:bCs/>
        </w:rPr>
        <w:t xml:space="preserve">:y </w:t>
      </w:r>
      <w:r>
        <w:t xml:space="preserve">                         </w:t>
      </w:r>
      <w:r>
        <w:rPr>
          <w:i/>
          <w:iCs/>
        </w:rPr>
        <w:t>//Введите y для подтверждения.</w:t>
      </w:r>
    </w:p>
    <w:p w14:paraId="0273993F" w14:textId="77777777" w:rsidR="00BA0562" w:rsidRDefault="00BA0562" w:rsidP="00513773">
      <w:pPr>
        <w:pStyle w:val="TerminalDisplay"/>
      </w:pPr>
      <w:r>
        <w:t xml:space="preserve">  It will take several minutes to save configuration file, please wait.......</w:t>
      </w:r>
    </w:p>
    <w:p w14:paraId="27CAA489" w14:textId="77777777" w:rsidR="00BA0562" w:rsidRDefault="00BA0562" w:rsidP="00513773">
      <w:pPr>
        <w:pStyle w:val="TerminalDisplay"/>
      </w:pPr>
      <w:r>
        <w:lastRenderedPageBreak/>
        <w:t xml:space="preserve">  Configuration file had been saved successfully</w:t>
      </w:r>
    </w:p>
    <w:p w14:paraId="2416DA6A" w14:textId="77777777" w:rsidR="00BA0562" w:rsidRDefault="00BA0562" w:rsidP="00513773">
      <w:pPr>
        <w:pStyle w:val="TerminalDisplay"/>
      </w:pPr>
      <w:r>
        <w:t xml:space="preserve">  Note: The configuration file will take effect after being activated</w:t>
      </w:r>
    </w:p>
    <w:p w14:paraId="1BC5D94B" w14:textId="77777777" w:rsidR="00BA0562" w:rsidRPr="00513773" w:rsidRDefault="00BA0562" w:rsidP="00513773">
      <w:pPr>
        <w:pStyle w:val="TerminalDisplay"/>
        <w:shd w:val="clear" w:color="auto" w:fill="auto"/>
        <w:rPr>
          <w:i/>
          <w:iCs/>
        </w:rPr>
      </w:pPr>
      <w:r>
        <w:rPr>
          <w:i/>
          <w:iCs/>
        </w:rPr>
        <w:t>Текущая конфигурация успешно сохранена.</w:t>
      </w:r>
    </w:p>
    <w:p w14:paraId="102DE259" w14:textId="77777777" w:rsidR="00BA0562" w:rsidRDefault="00BA0562" w:rsidP="00513773">
      <w:r>
        <w:t xml:space="preserve">Изменения конфигурации должны быть сохранены в конфигурационном файле, чтобы остаться в силе после перезагрузки системы. С помощью команды </w:t>
      </w:r>
      <w:r>
        <w:rPr>
          <w:b/>
          <w:bCs/>
        </w:rPr>
        <w:t>save</w:t>
      </w:r>
      <w:r>
        <w:t xml:space="preserve"> можно сохранить текущую конфигурацию в папку по умолчанию и перезаписать исходный конфигурационный файл. Также можно выполнить команду </w:t>
      </w:r>
      <w:r>
        <w:rPr>
          <w:b/>
          <w:bCs/>
        </w:rPr>
        <w:t>save</w:t>
      </w:r>
      <w:r>
        <w:rPr>
          <w:i/>
          <w:iCs/>
        </w:rPr>
        <w:t xml:space="preserve"> configuration-file</w:t>
      </w:r>
      <w:r>
        <w:t>, чтобы сохранить текущую конфигурацию в определенный файл на устройстве хранения. После выполнения этой команды текущий файл конфигурации системной загрузки останется без изменений.</w:t>
      </w:r>
    </w:p>
    <w:p w14:paraId="4B512A7A" w14:textId="77777777" w:rsidR="00BA0562" w:rsidRPr="00BA68D3" w:rsidRDefault="00BA0562" w:rsidP="00513773">
      <w:r>
        <w:t># Сравните текущую конфигурацию с конфигурацией в файле загрузки.</w:t>
      </w:r>
    </w:p>
    <w:p w14:paraId="03D7625D" w14:textId="77777777" w:rsidR="00BA0562" w:rsidRPr="00DA0684" w:rsidRDefault="00BA0562" w:rsidP="00513773">
      <w:pPr>
        <w:pStyle w:val="TerminalDisplay"/>
        <w:rPr>
          <w:lang w:val="en-US"/>
        </w:rPr>
      </w:pPr>
      <w:r w:rsidRPr="00DA0684">
        <w:rPr>
          <w:lang w:val="en-US"/>
        </w:rPr>
        <w:t xml:space="preserve">&lt;Datacom-Router&gt;compare configuration </w:t>
      </w:r>
    </w:p>
    <w:p w14:paraId="78E54DAB" w14:textId="77777777" w:rsidR="00BA0562" w:rsidRPr="00DA0684" w:rsidRDefault="00BA0562" w:rsidP="00513773">
      <w:pPr>
        <w:pStyle w:val="TerminalDisplay"/>
        <w:rPr>
          <w:lang w:val="en-US"/>
        </w:rPr>
      </w:pPr>
      <w:r w:rsidRPr="00DA0684">
        <w:rPr>
          <w:lang w:val="en-US"/>
        </w:rPr>
        <w:t xml:space="preserve"> The current configuration is the same as the next startup configuration file.</w:t>
      </w:r>
    </w:p>
    <w:p w14:paraId="0FE188B1" w14:textId="15844FBC" w:rsidR="00BA0562" w:rsidRPr="00513773" w:rsidRDefault="00BA0562" w:rsidP="00513773">
      <w:pPr>
        <w:pStyle w:val="TerminalDisplay"/>
        <w:shd w:val="clear" w:color="auto" w:fill="auto"/>
        <w:rPr>
          <w:i/>
          <w:iCs/>
        </w:rPr>
      </w:pPr>
      <w:r>
        <w:rPr>
          <w:i/>
          <w:iCs/>
        </w:rPr>
        <w:t>Текущая конфигурация осталась такой же, ка</w:t>
      </w:r>
      <w:r w:rsidR="00DA0684">
        <w:rPr>
          <w:i/>
          <w:iCs/>
        </w:rPr>
        <w:t>к</w:t>
      </w:r>
      <w:r>
        <w:rPr>
          <w:i/>
          <w:iCs/>
        </w:rPr>
        <w:t xml:space="preserve"> и была в файле конфигурации загрузки.</w:t>
      </w:r>
    </w:p>
    <w:p w14:paraId="5A45B39C" w14:textId="77777777" w:rsidR="00BA0562" w:rsidRDefault="00BA0562" w:rsidP="002075CB">
      <w:pPr>
        <w:pStyle w:val="Step"/>
        <w:outlineLvl w:val="9"/>
      </w:pPr>
      <w:r>
        <w:t>Выполните операции в файловой системе.</w:t>
      </w:r>
    </w:p>
    <w:p w14:paraId="3F084230" w14:textId="77777777" w:rsidR="00BA0562" w:rsidRDefault="00BA0562" w:rsidP="00513773">
      <w:r>
        <w:t># Выведите на экран список всех файлов в текущем каталоге.</w:t>
      </w:r>
    </w:p>
    <w:p w14:paraId="3ADFEF19" w14:textId="77777777" w:rsidR="00BA0562" w:rsidRDefault="00BA0562" w:rsidP="00513773">
      <w:pPr>
        <w:pStyle w:val="TerminalDisplay"/>
      </w:pPr>
      <w:r>
        <w:t>&lt;Datacom-Router&gt;dir</w:t>
      </w:r>
    </w:p>
    <w:p w14:paraId="3BE46CBF" w14:textId="77777777" w:rsidR="00BA0562" w:rsidRDefault="00BA0562" w:rsidP="00513773">
      <w:pPr>
        <w:pStyle w:val="TerminalDisplay"/>
      </w:pPr>
      <w:r>
        <w:t>Directory of flash:/</w:t>
      </w:r>
    </w:p>
    <w:p w14:paraId="452CACFC" w14:textId="77777777" w:rsidR="00BA0562" w:rsidRDefault="00BA0562" w:rsidP="00513773">
      <w:pPr>
        <w:pStyle w:val="TerminalDisplay"/>
      </w:pPr>
    </w:p>
    <w:p w14:paraId="5DF511F7" w14:textId="77777777" w:rsidR="00BA0562" w:rsidRDefault="00BA0562" w:rsidP="00513773">
      <w:pPr>
        <w:pStyle w:val="TerminalDisplay"/>
      </w:pPr>
      <w:r>
        <w:t xml:space="preserve">  Idx  Attr     Size(Byte)    Date      Time(LMT)   </w:t>
      </w:r>
      <w:r>
        <w:tab/>
        <w:t xml:space="preserve">FileName </w:t>
      </w:r>
    </w:p>
    <w:p w14:paraId="1DBF2971" w14:textId="77777777" w:rsidR="00BA0562" w:rsidRPr="006132A9" w:rsidRDefault="00BA0562" w:rsidP="006132A9">
      <w:pPr>
        <w:pStyle w:val="TerminalDisplay"/>
        <w:rPr>
          <w:b/>
          <w:bCs/>
        </w:rPr>
      </w:pPr>
      <w:r>
        <w:rPr>
          <w:b/>
          <w:bCs/>
        </w:rPr>
        <w:t xml:space="preserve">    0  -rw-    126,538,240   Jul 04 2016 17:57:22   </w:t>
      </w:r>
      <w:r>
        <w:rPr>
          <w:b/>
          <w:bCs/>
        </w:rPr>
        <w:tab/>
        <w:t>ar651c- v300r019c00Sspc100.cc</w:t>
      </w:r>
    </w:p>
    <w:p w14:paraId="49A59F6E" w14:textId="77777777" w:rsidR="00BA0562" w:rsidRDefault="00BA0562" w:rsidP="00513773">
      <w:pPr>
        <w:pStyle w:val="TerminalDisplay"/>
      </w:pPr>
      <w:r>
        <w:t xml:space="preserve">    1  -rw-         22,622   Feb 20 2020 10:35:18    </w:t>
      </w:r>
      <w:r>
        <w:tab/>
        <w:t>mon_file.txt</w:t>
      </w:r>
    </w:p>
    <w:p w14:paraId="71E20E75" w14:textId="77777777" w:rsidR="00BA0562" w:rsidRPr="006132A9" w:rsidRDefault="00BA0562" w:rsidP="006132A9">
      <w:pPr>
        <w:pStyle w:val="TerminalDisplay"/>
        <w:rPr>
          <w:b/>
          <w:bCs/>
        </w:rPr>
      </w:pPr>
      <w:r>
        <w:rPr>
          <w:b/>
          <w:bCs/>
        </w:rPr>
        <w:t xml:space="preserve">    2  -rw-            737   Feb 20 2020 10:38:36   </w:t>
      </w:r>
      <w:r>
        <w:rPr>
          <w:b/>
          <w:bCs/>
        </w:rPr>
        <w:tab/>
        <w:t xml:space="preserve">vrpcfg.zip          </w:t>
      </w:r>
    </w:p>
    <w:p w14:paraId="085193FF" w14:textId="77777777" w:rsidR="00BA0562" w:rsidRDefault="00BA0562" w:rsidP="00513773">
      <w:pPr>
        <w:pStyle w:val="TerminalDisplay"/>
      </w:pPr>
      <w:r>
        <w:t xml:space="preserve">    3  drw-              -   Jul 04 2016 18:51:04    </w:t>
      </w:r>
      <w:r>
        <w:tab/>
        <w:t>CPM_ENCRYPTED_FOLDER</w:t>
      </w:r>
    </w:p>
    <w:p w14:paraId="3CA749EB" w14:textId="77777777" w:rsidR="00BA0562" w:rsidRDefault="00BA0562" w:rsidP="00513773">
      <w:pPr>
        <w:pStyle w:val="TerminalDisplay"/>
      </w:pPr>
      <w:r>
        <w:t xml:space="preserve">    4  -rw-            783   Jul 10 2018 14:46:16    </w:t>
      </w:r>
      <w:r>
        <w:tab/>
        <w:t>default_local.cer</w:t>
      </w:r>
    </w:p>
    <w:p w14:paraId="78CBA39E" w14:textId="77777777" w:rsidR="00BA0562" w:rsidRDefault="00BA0562" w:rsidP="00513773">
      <w:pPr>
        <w:pStyle w:val="TerminalDisplay"/>
      </w:pPr>
      <w:r>
        <w:t xml:space="preserve">    5  -rw-              0   Sep 11 2017 00:00:54    </w:t>
      </w:r>
      <w:r>
        <w:tab/>
        <w:t>brdxpon_snmp_cfg.efs</w:t>
      </w:r>
    </w:p>
    <w:p w14:paraId="3750F024" w14:textId="77777777" w:rsidR="00BA0562" w:rsidRDefault="00BA0562" w:rsidP="00513773">
      <w:pPr>
        <w:pStyle w:val="TerminalDisplay"/>
      </w:pPr>
      <w:r>
        <w:t xml:space="preserve">    6  drw-              -   Sep 11 2017 00:01:22    </w:t>
      </w:r>
      <w:r>
        <w:tab/>
        <w:t>update</w:t>
      </w:r>
    </w:p>
    <w:p w14:paraId="371965C7" w14:textId="77777777" w:rsidR="00BA0562" w:rsidRDefault="00BA0562" w:rsidP="00513773">
      <w:pPr>
        <w:pStyle w:val="TerminalDisplay"/>
      </w:pPr>
      <w:r>
        <w:t xml:space="preserve">    7  drw-              -   Sep 11 2017 00:01:48    </w:t>
      </w:r>
      <w:r>
        <w:tab/>
        <w:t>shelldir</w:t>
      </w:r>
    </w:p>
    <w:p w14:paraId="64624ED2" w14:textId="77777777" w:rsidR="00BA0562" w:rsidRDefault="00BA0562" w:rsidP="00513773">
      <w:pPr>
        <w:pStyle w:val="TerminalDisplay"/>
      </w:pPr>
      <w:r>
        <w:t xml:space="preserve">    8  drw-              -   Sep 21 2019 17:14:24    </w:t>
      </w:r>
      <w:r>
        <w:tab/>
        <w:t>localuser</w:t>
      </w:r>
    </w:p>
    <w:p w14:paraId="2A76ABBA" w14:textId="77777777" w:rsidR="00BA0562" w:rsidRDefault="00BA0562" w:rsidP="00513773">
      <w:pPr>
        <w:pStyle w:val="TerminalDisplay"/>
      </w:pPr>
      <w:r>
        <w:t xml:space="preserve">    9  drw-              -   Sep 15 2017 04:35:52    </w:t>
      </w:r>
      <w:r>
        <w:tab/>
        <w:t>dhcp</w:t>
      </w:r>
    </w:p>
    <w:p w14:paraId="25A6C574" w14:textId="77777777" w:rsidR="00BA0562" w:rsidRDefault="00BA0562" w:rsidP="00513773">
      <w:pPr>
        <w:pStyle w:val="TerminalDisplay"/>
      </w:pPr>
      <w:r>
        <w:t xml:space="preserve">   10  -rw-            509   Feb 20 2020 10:38:40    </w:t>
      </w:r>
      <w:r>
        <w:tab/>
        <w:t>private-data.txt</w:t>
      </w:r>
    </w:p>
    <w:p w14:paraId="09F1C68A" w14:textId="77777777" w:rsidR="00BA0562" w:rsidRDefault="00BA0562" w:rsidP="00513773">
      <w:pPr>
        <w:pStyle w:val="TerminalDisplay"/>
      </w:pPr>
      <w:r>
        <w:t xml:space="preserve">   11  -rw-          2,686   Dec 19 2019 15:05:18    </w:t>
      </w:r>
      <w:r>
        <w:tab/>
        <w:t>mon_lpu_file.txt</w:t>
      </w:r>
    </w:p>
    <w:p w14:paraId="1B5A55FB" w14:textId="77777777" w:rsidR="00BA0562" w:rsidRDefault="00BA0562" w:rsidP="00513773">
      <w:pPr>
        <w:pStyle w:val="TerminalDisplay"/>
      </w:pPr>
      <w:r>
        <w:t xml:space="preserve">   12  -rw-          3,072   Dec 18 2019 18:15:54    </w:t>
      </w:r>
      <w:r>
        <w:tab/>
        <w:t>Boot_LogFile</w:t>
      </w:r>
    </w:p>
    <w:p w14:paraId="73A13A59" w14:textId="77777777" w:rsidR="00BA0562" w:rsidRDefault="00BA0562" w:rsidP="00513773">
      <w:pPr>
        <w:pStyle w:val="TerminalDisplay"/>
      </w:pPr>
    </w:p>
    <w:p w14:paraId="0B486311" w14:textId="77777777" w:rsidR="00BA0562" w:rsidRDefault="00BA0562" w:rsidP="00513773">
      <w:pPr>
        <w:pStyle w:val="TerminalDisplay"/>
      </w:pPr>
      <w:r>
        <w:t>510,484 KB total available (386,456 KB free)</w:t>
      </w:r>
    </w:p>
    <w:p w14:paraId="730D4B07" w14:textId="77777777" w:rsidR="00BA0562" w:rsidRPr="009000F4" w:rsidRDefault="00BA0562" w:rsidP="00513773">
      <w:r>
        <w:t>vrpcfg.zip — конфигурационный файл. Расширение конфигурационного файла должно быть .cfg или .zip.</w:t>
      </w:r>
    </w:p>
    <w:p w14:paraId="60045329" w14:textId="77777777" w:rsidR="00BA0562" w:rsidRDefault="00BA0562" w:rsidP="00513773">
      <w:r>
        <w:t>ar651c- v300r019c00Sspc100.cc — системное программное обеспечение. Расширение файла системного программного обеспечения должно быть .cc.</w:t>
      </w:r>
    </w:p>
    <w:p w14:paraId="20F74368" w14:textId="77777777" w:rsidR="00BA0562" w:rsidRDefault="00BA0562" w:rsidP="00513773">
      <w:r>
        <w:t># Сохраните текущую конфигурацию и назовите конфигурационный файл — test.cfg.</w:t>
      </w:r>
    </w:p>
    <w:p w14:paraId="48E1BBC1" w14:textId="77777777" w:rsidR="00BA0562" w:rsidRPr="004D5500" w:rsidRDefault="00BA0562" w:rsidP="00513773">
      <w:pPr>
        <w:pStyle w:val="TerminalDisplay"/>
        <w:rPr>
          <w:lang w:val="en-US"/>
        </w:rPr>
      </w:pPr>
      <w:r w:rsidRPr="004D5500">
        <w:rPr>
          <w:lang w:val="en-US"/>
        </w:rPr>
        <w:t>&lt;Datacom-Router&gt;save test.cfg</w:t>
      </w:r>
    </w:p>
    <w:p w14:paraId="16ECC630" w14:textId="77777777" w:rsidR="00BA0562" w:rsidRDefault="00BA0562" w:rsidP="00513773">
      <w:pPr>
        <w:pStyle w:val="TerminalDisplay"/>
      </w:pPr>
      <w:r w:rsidRPr="004D5500">
        <w:rPr>
          <w:lang w:val="en-US"/>
        </w:rPr>
        <w:t xml:space="preserve"> Are you sure to save the configuration to test.cfg? (</w:t>
      </w:r>
      <w:r>
        <w:t>y/n)[n]:</w:t>
      </w:r>
      <w:r>
        <w:rPr>
          <w:b/>
          <w:bCs/>
        </w:rPr>
        <w:t xml:space="preserve">y </w:t>
      </w:r>
      <w:r>
        <w:t xml:space="preserve">                         </w:t>
      </w:r>
      <w:r>
        <w:rPr>
          <w:i/>
          <w:iCs/>
        </w:rPr>
        <w:t>//Введите y для подтверждения.</w:t>
      </w:r>
    </w:p>
    <w:p w14:paraId="147BE892" w14:textId="77777777" w:rsidR="00BA0562" w:rsidRPr="004D5500" w:rsidRDefault="00BA0562" w:rsidP="00513773">
      <w:pPr>
        <w:pStyle w:val="TerminalDisplay"/>
        <w:rPr>
          <w:lang w:val="en-US"/>
        </w:rPr>
      </w:pPr>
      <w:r w:rsidRPr="004D5500">
        <w:rPr>
          <w:lang w:val="en-US"/>
        </w:rPr>
        <w:t xml:space="preserve">  It will take several minutes to save configuration file, please wait.......</w:t>
      </w:r>
    </w:p>
    <w:p w14:paraId="7095E74D" w14:textId="77777777" w:rsidR="00BA0562" w:rsidRPr="004D5500" w:rsidRDefault="00BA0562" w:rsidP="00513773">
      <w:pPr>
        <w:pStyle w:val="TerminalDisplay"/>
        <w:rPr>
          <w:lang w:val="en-US"/>
        </w:rPr>
      </w:pPr>
      <w:r w:rsidRPr="004D5500">
        <w:rPr>
          <w:lang w:val="en-US"/>
        </w:rPr>
        <w:t xml:space="preserve">  Configuration file had been saved successfully</w:t>
      </w:r>
    </w:p>
    <w:p w14:paraId="41D77301" w14:textId="77777777" w:rsidR="00BA0562" w:rsidRPr="004D5500" w:rsidRDefault="00BA0562" w:rsidP="00513773">
      <w:pPr>
        <w:pStyle w:val="TerminalDisplay"/>
        <w:rPr>
          <w:lang w:val="en-US"/>
        </w:rPr>
      </w:pPr>
      <w:r w:rsidRPr="004D5500">
        <w:rPr>
          <w:lang w:val="en-US"/>
        </w:rPr>
        <w:t xml:space="preserve">  Note: The configuration file will take effect after being activated</w:t>
      </w:r>
    </w:p>
    <w:p w14:paraId="0163B4ED" w14:textId="77777777" w:rsidR="00BA0562" w:rsidRDefault="00BA0562" w:rsidP="00513773">
      <w:r>
        <w:t># Выведите снова список всех файлов в текущем каталоге.</w:t>
      </w:r>
    </w:p>
    <w:p w14:paraId="6920871E" w14:textId="77777777" w:rsidR="00BA0562" w:rsidRDefault="00BA0562" w:rsidP="00513773">
      <w:pPr>
        <w:pStyle w:val="TerminalDisplay"/>
      </w:pPr>
      <w:r>
        <w:lastRenderedPageBreak/>
        <w:t>&lt;Datacom-Router&gt;dir</w:t>
      </w:r>
    </w:p>
    <w:p w14:paraId="1FEC6B62" w14:textId="77777777" w:rsidR="00BA0562" w:rsidRDefault="00BA0562" w:rsidP="00513773">
      <w:pPr>
        <w:pStyle w:val="TerminalDisplay"/>
      </w:pPr>
      <w:r>
        <w:t>Directory of flash:/</w:t>
      </w:r>
    </w:p>
    <w:p w14:paraId="4BE0599B" w14:textId="77777777" w:rsidR="00BA0562" w:rsidRDefault="00BA0562" w:rsidP="00513773">
      <w:pPr>
        <w:pStyle w:val="TerminalDisplay"/>
      </w:pPr>
    </w:p>
    <w:p w14:paraId="78DA6253" w14:textId="67B627EE" w:rsidR="00BA0562" w:rsidRDefault="00BA0562" w:rsidP="00513773">
      <w:pPr>
        <w:pStyle w:val="TerminalDisplay"/>
      </w:pPr>
      <w:r>
        <w:t xml:space="preserve">  Idx  Attr     Size(Byte)    </w:t>
      </w:r>
      <w:r>
        <w:tab/>
        <w:t xml:space="preserve">Date    Time(LMT)    </w:t>
      </w:r>
      <w:r>
        <w:tab/>
        <w:t xml:space="preserve">FileName </w:t>
      </w:r>
    </w:p>
    <w:p w14:paraId="6CFB143E" w14:textId="0823FD39" w:rsidR="00BA0562" w:rsidRDefault="00BA0562" w:rsidP="00513773">
      <w:pPr>
        <w:pStyle w:val="TerminalDisplay"/>
      </w:pPr>
      <w:r>
        <w:t xml:space="preserve">    0  -rw-    126,538,240   </w:t>
      </w:r>
      <w:r>
        <w:tab/>
        <w:t xml:space="preserve">Jul 04 2016 17:57:22     </w:t>
      </w:r>
      <w:r>
        <w:tab/>
        <w:t>ar651c- v300r019c00Sspc100.cc</w:t>
      </w:r>
    </w:p>
    <w:p w14:paraId="774485BB" w14:textId="446F97EB" w:rsidR="00BA0562" w:rsidRDefault="00BA0562" w:rsidP="00513773">
      <w:pPr>
        <w:pStyle w:val="TerminalDisplay"/>
      </w:pPr>
      <w:r>
        <w:t xml:space="preserve">    1  -rw-         22,622   </w:t>
      </w:r>
      <w:r>
        <w:tab/>
        <w:t xml:space="preserve">Feb 20 2020 10:35:18    </w:t>
      </w:r>
      <w:r>
        <w:tab/>
        <w:t>mon_file.txt</w:t>
      </w:r>
    </w:p>
    <w:p w14:paraId="1ACB56D7" w14:textId="0C3766CE" w:rsidR="00BA0562" w:rsidRDefault="00BA0562" w:rsidP="00513773">
      <w:pPr>
        <w:pStyle w:val="TerminalDisplay"/>
      </w:pPr>
      <w:r>
        <w:t xml:space="preserve">    2  -rw-            737   </w:t>
      </w:r>
      <w:r>
        <w:tab/>
        <w:t xml:space="preserve">Feb 20 2020 10:38:36    </w:t>
      </w:r>
      <w:r>
        <w:tab/>
        <w:t>vrpcfg.zip</w:t>
      </w:r>
    </w:p>
    <w:p w14:paraId="05CF2BFC" w14:textId="462172A1" w:rsidR="00BA0562" w:rsidRDefault="00BA0562" w:rsidP="00513773">
      <w:pPr>
        <w:pStyle w:val="TerminalDisplay"/>
      </w:pPr>
      <w:r>
        <w:t xml:space="preserve">    3  drw-              -   </w:t>
      </w:r>
      <w:r>
        <w:tab/>
        <w:t xml:space="preserve">Jul 04 2016 18:51:04    </w:t>
      </w:r>
      <w:r>
        <w:tab/>
        <w:t>CPM_ENCRYPTED_FOLDER</w:t>
      </w:r>
    </w:p>
    <w:p w14:paraId="77D706A9" w14:textId="4B6A3FE1" w:rsidR="00BA0562" w:rsidRDefault="00BA0562" w:rsidP="00513773">
      <w:pPr>
        <w:pStyle w:val="TerminalDisplay"/>
      </w:pPr>
      <w:r>
        <w:t xml:space="preserve">    4  -rw-            783   </w:t>
      </w:r>
      <w:r>
        <w:tab/>
        <w:t xml:space="preserve">Jul 10 2018 14:46:16    </w:t>
      </w:r>
      <w:r>
        <w:tab/>
        <w:t>default_local.cer</w:t>
      </w:r>
    </w:p>
    <w:p w14:paraId="0F27705E" w14:textId="3DDC670D" w:rsidR="00BA0562" w:rsidRDefault="00BA0562" w:rsidP="00513773">
      <w:pPr>
        <w:pStyle w:val="TerminalDisplay"/>
      </w:pPr>
      <w:r>
        <w:t xml:space="preserve">    5  -rw-              0   </w:t>
      </w:r>
      <w:r>
        <w:tab/>
        <w:t xml:space="preserve">Sep 11 2017 00:00:54    </w:t>
      </w:r>
      <w:r>
        <w:tab/>
        <w:t>brdxpon_snmp_cfg.efs</w:t>
      </w:r>
    </w:p>
    <w:p w14:paraId="770E7A12" w14:textId="540AD00D" w:rsidR="00BA0562" w:rsidRDefault="00BA0562" w:rsidP="00513773">
      <w:pPr>
        <w:pStyle w:val="TerminalDisplay"/>
      </w:pPr>
      <w:r>
        <w:t xml:space="preserve">    6  drw-              -   </w:t>
      </w:r>
      <w:r>
        <w:tab/>
        <w:t xml:space="preserve">Sep 11 2017 00:01:22    </w:t>
      </w:r>
      <w:r>
        <w:tab/>
        <w:t>update</w:t>
      </w:r>
    </w:p>
    <w:p w14:paraId="016E0006" w14:textId="63DA981F" w:rsidR="00BA0562" w:rsidRDefault="00BA0562" w:rsidP="00513773">
      <w:pPr>
        <w:pStyle w:val="TerminalDisplay"/>
      </w:pPr>
      <w:r>
        <w:t xml:space="preserve">    7  drw-              -   </w:t>
      </w:r>
      <w:r>
        <w:tab/>
        <w:t xml:space="preserve">Sep 11 2017 00:01:48    </w:t>
      </w:r>
      <w:r>
        <w:tab/>
        <w:t>shelldir</w:t>
      </w:r>
    </w:p>
    <w:p w14:paraId="7403A6D7" w14:textId="08747CD5" w:rsidR="00BA0562" w:rsidRDefault="00BA0562" w:rsidP="00513773">
      <w:pPr>
        <w:pStyle w:val="TerminalDisplay"/>
      </w:pPr>
      <w:r>
        <w:t xml:space="preserve">    8  drw-              -   </w:t>
      </w:r>
      <w:r>
        <w:tab/>
        <w:t xml:space="preserve">Sep 21 2019 17:14:24    </w:t>
      </w:r>
      <w:r>
        <w:tab/>
        <w:t>localuser</w:t>
      </w:r>
    </w:p>
    <w:p w14:paraId="4B247CF1" w14:textId="7B79BDD5" w:rsidR="00BA0562" w:rsidRDefault="00BA0562" w:rsidP="00513773">
      <w:pPr>
        <w:pStyle w:val="TerminalDisplay"/>
      </w:pPr>
      <w:r>
        <w:t xml:space="preserve">    9  drw-              -   </w:t>
      </w:r>
      <w:r>
        <w:tab/>
        <w:t xml:space="preserve">Sep 15 2017 04:35:52    </w:t>
      </w:r>
      <w:r>
        <w:tab/>
        <w:t>dhcp</w:t>
      </w:r>
    </w:p>
    <w:p w14:paraId="51DA1213" w14:textId="77E5B2F2" w:rsidR="00BA0562" w:rsidRPr="006132A9" w:rsidRDefault="00BA0562" w:rsidP="006132A9">
      <w:pPr>
        <w:pStyle w:val="TerminalDisplay"/>
        <w:rPr>
          <w:b/>
          <w:bCs/>
        </w:rPr>
      </w:pPr>
      <w:r>
        <w:rPr>
          <w:b/>
          <w:bCs/>
        </w:rPr>
        <w:t xml:space="preserve">   10  -rw-          1,404   </w:t>
      </w:r>
      <w:r>
        <w:rPr>
          <w:b/>
          <w:bCs/>
        </w:rPr>
        <w:tab/>
        <w:t xml:space="preserve">Feb 20 2020 11:55:17   </w:t>
      </w:r>
      <w:r>
        <w:rPr>
          <w:b/>
          <w:bCs/>
        </w:rPr>
        <w:tab/>
        <w:t>test.cfg</w:t>
      </w:r>
    </w:p>
    <w:p w14:paraId="35F44BA7" w14:textId="420ED743" w:rsidR="00BA0562" w:rsidRDefault="00BA0562" w:rsidP="00513773">
      <w:pPr>
        <w:pStyle w:val="TerminalDisplay"/>
      </w:pPr>
      <w:r>
        <w:t xml:space="preserve">   11  -rw-            509   </w:t>
      </w:r>
      <w:r>
        <w:tab/>
        <w:t xml:space="preserve">Feb 20 2020 11:55:18    </w:t>
      </w:r>
      <w:r>
        <w:tab/>
        <w:t>private-data.txt</w:t>
      </w:r>
    </w:p>
    <w:p w14:paraId="78071CF5" w14:textId="4E650E2A" w:rsidR="00BA0562" w:rsidRDefault="00BA0562" w:rsidP="00513773">
      <w:pPr>
        <w:pStyle w:val="TerminalDisplay"/>
      </w:pPr>
      <w:r>
        <w:t xml:space="preserve">   12  -rw-          2,686   </w:t>
      </w:r>
      <w:r>
        <w:tab/>
        <w:t xml:space="preserve">Dec 19 2019 15:05:18    </w:t>
      </w:r>
      <w:r>
        <w:tab/>
        <w:t>mon_lpu_file.txt</w:t>
      </w:r>
    </w:p>
    <w:p w14:paraId="43EED44C" w14:textId="15DD3F85" w:rsidR="00BA0562" w:rsidRDefault="00BA0562" w:rsidP="00513773">
      <w:pPr>
        <w:pStyle w:val="TerminalDisplay"/>
      </w:pPr>
      <w:r>
        <w:t xml:space="preserve">   13  -rw-          3,072   </w:t>
      </w:r>
      <w:r>
        <w:tab/>
        <w:t xml:space="preserve">Dec 18 2019 18:15:54    </w:t>
      </w:r>
      <w:r>
        <w:tab/>
        <w:t>Boot_LogFile</w:t>
      </w:r>
    </w:p>
    <w:p w14:paraId="3C5333AA" w14:textId="77777777" w:rsidR="00BA0562" w:rsidRDefault="00BA0562" w:rsidP="00513773">
      <w:pPr>
        <w:pStyle w:val="TerminalDisplay"/>
      </w:pPr>
    </w:p>
    <w:p w14:paraId="5EF1C23E" w14:textId="77777777" w:rsidR="00BA0562" w:rsidRDefault="00BA0562" w:rsidP="00513773">
      <w:pPr>
        <w:pStyle w:val="TerminalDisplay"/>
      </w:pPr>
      <w:r>
        <w:t>510,484 KB total available (386 452 KB free)</w:t>
      </w:r>
    </w:p>
    <w:p w14:paraId="7BB5BB48" w14:textId="77777777" w:rsidR="00BA0562" w:rsidRPr="00513773" w:rsidRDefault="00BA0562" w:rsidP="00513773">
      <w:pPr>
        <w:pStyle w:val="TerminalDisplay"/>
        <w:shd w:val="clear" w:color="auto" w:fill="auto"/>
        <w:rPr>
          <w:i/>
          <w:iCs/>
        </w:rPr>
      </w:pPr>
      <w:r>
        <w:rPr>
          <w:i/>
          <w:iCs/>
        </w:rPr>
        <w:t>Конфигурационный файл успешно сохранен.</w:t>
      </w:r>
    </w:p>
    <w:p w14:paraId="05DEB58B" w14:textId="77777777" w:rsidR="00BA0562" w:rsidRDefault="00BA0562" w:rsidP="00513773">
      <w:r>
        <w:t># Задайте этот файл в качестве файла конфигурации загрузки.</w:t>
      </w:r>
    </w:p>
    <w:p w14:paraId="4BE736B0" w14:textId="77777777" w:rsidR="00BA0562" w:rsidRDefault="00BA0562" w:rsidP="00513773">
      <w:pPr>
        <w:pStyle w:val="TerminalDisplay"/>
      </w:pPr>
      <w:r>
        <w:t xml:space="preserve">&lt;Datacom-Router&gt;startup saved-configuration test.cfg </w:t>
      </w:r>
    </w:p>
    <w:p w14:paraId="0029E9B0" w14:textId="77777777" w:rsidR="00BA0562" w:rsidRDefault="00BA0562" w:rsidP="00513773">
      <w:pPr>
        <w:pStyle w:val="TerminalDisplay"/>
      </w:pPr>
      <w:r>
        <w:t>This operation will take several minutes, please wait.....</w:t>
      </w:r>
    </w:p>
    <w:p w14:paraId="62F6C00E" w14:textId="77777777" w:rsidR="00BA0562" w:rsidRDefault="00BA0562" w:rsidP="00513773">
      <w:pPr>
        <w:pStyle w:val="TerminalDisplay"/>
      </w:pPr>
      <w:r>
        <w:t>Info: Succeeded in setting the file for booting system</w:t>
      </w:r>
    </w:p>
    <w:p w14:paraId="2F32BEFE" w14:textId="77777777" w:rsidR="00BA0562" w:rsidRDefault="00BA0562" w:rsidP="00513773">
      <w:r>
        <w:t># Выведите на экран информацию о файле конфигурации загрузки.</w:t>
      </w:r>
    </w:p>
    <w:p w14:paraId="48D5D956" w14:textId="77777777" w:rsidR="00BA0562" w:rsidRDefault="00BA0562" w:rsidP="00513773">
      <w:pPr>
        <w:pStyle w:val="TerminalDisplay"/>
      </w:pPr>
      <w:r>
        <w:t xml:space="preserve">&lt;Datacom-Router&gt;display startup </w:t>
      </w:r>
    </w:p>
    <w:p w14:paraId="4EFF8185" w14:textId="77777777" w:rsidR="00BA0562" w:rsidRDefault="00BA0562" w:rsidP="00513773">
      <w:pPr>
        <w:pStyle w:val="TerminalDisplay"/>
      </w:pPr>
      <w:r>
        <w:t xml:space="preserve">MainBoard: </w:t>
      </w:r>
    </w:p>
    <w:p w14:paraId="3B18BDE2" w14:textId="3274742D" w:rsidR="00BA0562" w:rsidRDefault="00BA0562" w:rsidP="00513773">
      <w:pPr>
        <w:pStyle w:val="TerminalDisplay"/>
      </w:pPr>
      <w:r>
        <w:t xml:space="preserve">  Startup system software:                  </w:t>
      </w:r>
      <w:r>
        <w:tab/>
        <w:t>flash:/ ar651c- v300r019c00Sspc100.cc</w:t>
      </w:r>
    </w:p>
    <w:p w14:paraId="3F395687" w14:textId="692E5B60" w:rsidR="00BA0562" w:rsidRDefault="00BA0562" w:rsidP="00513773">
      <w:pPr>
        <w:pStyle w:val="TerminalDisplay"/>
      </w:pPr>
      <w:r>
        <w:t xml:space="preserve">  Next startup system software:              </w:t>
      </w:r>
      <w:r>
        <w:tab/>
        <w:t>flash:/ ar651c- v300r019c00Sspc100.cc</w:t>
      </w:r>
    </w:p>
    <w:p w14:paraId="15B94134" w14:textId="5226C674" w:rsidR="00BA0562" w:rsidRDefault="00BA0562" w:rsidP="00513773">
      <w:pPr>
        <w:pStyle w:val="TerminalDisplay"/>
      </w:pPr>
      <w:r>
        <w:t xml:space="preserve">  Backup system software for next startup:     </w:t>
      </w:r>
      <w:r>
        <w:tab/>
        <w:t>null</w:t>
      </w:r>
    </w:p>
    <w:p w14:paraId="7F07184A" w14:textId="1F15A67F" w:rsidR="00BA0562" w:rsidRDefault="00BA0562" w:rsidP="00513773">
      <w:pPr>
        <w:pStyle w:val="TerminalDisplay"/>
      </w:pPr>
      <w:r>
        <w:t xml:space="preserve">  Startup saved-configuration file:            </w:t>
      </w:r>
      <w:r>
        <w:tab/>
        <w:t>flash:/vrpcfg.zip</w:t>
      </w:r>
    </w:p>
    <w:p w14:paraId="4E3BDC1F" w14:textId="1CA10AF7" w:rsidR="00BA0562" w:rsidRDefault="00BA0562" w:rsidP="00513773">
      <w:pPr>
        <w:pStyle w:val="TerminalDisplay"/>
      </w:pPr>
      <w:r>
        <w:t xml:space="preserve">  Next startup saved-configuration file:        </w:t>
      </w:r>
      <w:r>
        <w:tab/>
        <w:t>flash:/test.cfg</w:t>
      </w:r>
    </w:p>
    <w:p w14:paraId="69787A3C" w14:textId="7C1A7783" w:rsidR="00BA0562" w:rsidRDefault="00BA0562" w:rsidP="00513773">
      <w:pPr>
        <w:pStyle w:val="TerminalDisplay"/>
      </w:pPr>
      <w:r>
        <w:t xml:space="preserve">  Startup license file:                       </w:t>
      </w:r>
      <w:r>
        <w:tab/>
      </w:r>
      <w:r>
        <w:tab/>
        <w:t>null</w:t>
      </w:r>
    </w:p>
    <w:p w14:paraId="4DF63BFE" w14:textId="1E67DBAC" w:rsidR="00BA0562" w:rsidRDefault="00BA0562" w:rsidP="00513773">
      <w:pPr>
        <w:pStyle w:val="TerminalDisplay"/>
      </w:pPr>
      <w:r>
        <w:t xml:space="preserve">  Next startup license file:                   </w:t>
      </w:r>
      <w:r>
        <w:tab/>
        <w:t>null</w:t>
      </w:r>
    </w:p>
    <w:p w14:paraId="7A686433" w14:textId="11630B5C" w:rsidR="00BA0562" w:rsidRDefault="00BA0562" w:rsidP="00513773">
      <w:pPr>
        <w:pStyle w:val="TerminalDisplay"/>
      </w:pPr>
      <w:r>
        <w:t xml:space="preserve">  Startup patch package:                    </w:t>
      </w:r>
      <w:r>
        <w:tab/>
        <w:t>null</w:t>
      </w:r>
    </w:p>
    <w:p w14:paraId="11D8EC12" w14:textId="1FB792E7" w:rsidR="00BA0562" w:rsidRDefault="00BA0562" w:rsidP="00513773">
      <w:pPr>
        <w:pStyle w:val="TerminalDisplay"/>
      </w:pPr>
      <w:r>
        <w:t xml:space="preserve">  Next startup patch package:                </w:t>
      </w:r>
      <w:r>
        <w:tab/>
        <w:t>null</w:t>
      </w:r>
    </w:p>
    <w:p w14:paraId="49E5259C" w14:textId="608B7086" w:rsidR="00BA0562" w:rsidRDefault="00BA0562" w:rsidP="00513773">
      <w:pPr>
        <w:pStyle w:val="TerminalDisplay"/>
      </w:pPr>
      <w:r>
        <w:t xml:space="preserve">  Startup voice-files:                        </w:t>
      </w:r>
      <w:r>
        <w:tab/>
        <w:t>null</w:t>
      </w:r>
    </w:p>
    <w:p w14:paraId="76E0BEEA" w14:textId="60689EE4" w:rsidR="00BA0562" w:rsidRDefault="00BA0562" w:rsidP="00513773">
      <w:pPr>
        <w:pStyle w:val="TerminalDisplay"/>
      </w:pPr>
      <w:r>
        <w:t xml:space="preserve">  Next startup voice-files:                    </w:t>
      </w:r>
      <w:r>
        <w:tab/>
        <w:t>null</w:t>
      </w:r>
    </w:p>
    <w:p w14:paraId="270910C5" w14:textId="77777777" w:rsidR="00BA0562" w:rsidRPr="00AC36F3" w:rsidRDefault="00BA0562" w:rsidP="00513773">
      <w:r>
        <w:t xml:space="preserve">Команда </w:t>
      </w:r>
      <w:r>
        <w:rPr>
          <w:b/>
          <w:bCs/>
        </w:rPr>
        <w:t>display startup</w:t>
      </w:r>
      <w:r>
        <w:t xml:space="preserve"> позволяет вывести на экран информацию о конфигурации и программном обеспечении системы, лицензиях, патчах и голосовых файлах.</w:t>
      </w:r>
    </w:p>
    <w:p w14:paraId="21D50F7D" w14:textId="77777777" w:rsidR="00BA0562" w:rsidRDefault="00BA0562" w:rsidP="00513773">
      <w:r>
        <w:t># Удалите файл конфигурации.</w:t>
      </w:r>
    </w:p>
    <w:p w14:paraId="05BFF18D" w14:textId="77777777" w:rsidR="00BA0562" w:rsidRDefault="00BA0562" w:rsidP="00513773">
      <w:pPr>
        <w:pStyle w:val="TerminalDisplay"/>
      </w:pPr>
      <w:r>
        <w:t xml:space="preserve">&lt;Datacom-Router&gt;reset saved-configuration </w:t>
      </w:r>
    </w:p>
    <w:p w14:paraId="2FA2581C" w14:textId="77777777" w:rsidR="00BA0562" w:rsidRDefault="00BA0562" w:rsidP="00513773">
      <w:pPr>
        <w:pStyle w:val="TerminalDisplay"/>
      </w:pPr>
      <w:r>
        <w:t>This will delete the configuration in the flash memory.</w:t>
      </w:r>
    </w:p>
    <w:p w14:paraId="021AF242" w14:textId="77777777" w:rsidR="00BA0562" w:rsidRDefault="00BA0562" w:rsidP="00513773">
      <w:pPr>
        <w:pStyle w:val="TerminalDisplay"/>
      </w:pPr>
      <w:r>
        <w:t>The device configuratio</w:t>
      </w:r>
    </w:p>
    <w:p w14:paraId="5ECC7769" w14:textId="77777777" w:rsidR="00BA0562" w:rsidRDefault="00BA0562" w:rsidP="00513773">
      <w:pPr>
        <w:pStyle w:val="TerminalDisplay"/>
      </w:pPr>
      <w:r>
        <w:t>ns will be erased to reconfigure.</w:t>
      </w:r>
    </w:p>
    <w:p w14:paraId="650DE224" w14:textId="77777777" w:rsidR="00BA0562" w:rsidRDefault="00BA0562" w:rsidP="00513773">
      <w:pPr>
        <w:pStyle w:val="TerminalDisplay"/>
      </w:pPr>
      <w:r>
        <w:t xml:space="preserve">Are you sure? (y/n)[n]:y                         </w:t>
      </w:r>
      <w:r>
        <w:rPr>
          <w:i/>
          <w:iCs/>
        </w:rPr>
        <w:t>//Введите y для подтверждения.</w:t>
      </w:r>
    </w:p>
    <w:p w14:paraId="60A97E9B" w14:textId="77777777" w:rsidR="00BA0562" w:rsidRDefault="00BA0562" w:rsidP="00513773">
      <w:pPr>
        <w:pStyle w:val="TerminalDisplay"/>
      </w:pPr>
      <w:r>
        <w:t xml:space="preserve"> Clear the configuration in the device successfully.</w:t>
      </w:r>
    </w:p>
    <w:p w14:paraId="616ADFFE" w14:textId="77777777" w:rsidR="00BA0562" w:rsidRDefault="00BA0562" w:rsidP="002075CB">
      <w:pPr>
        <w:pStyle w:val="Step"/>
        <w:outlineLvl w:val="9"/>
      </w:pPr>
      <w:r>
        <w:t>Перезагрузите устройство.</w:t>
      </w:r>
    </w:p>
    <w:p w14:paraId="5C1FEB63" w14:textId="77777777" w:rsidR="00BA0562" w:rsidRDefault="00BA0562" w:rsidP="00513773">
      <w:pPr>
        <w:pStyle w:val="TerminalDisplay"/>
      </w:pPr>
      <w:r>
        <w:lastRenderedPageBreak/>
        <w:t xml:space="preserve">&lt;Datacom-Router&gt;reboot </w:t>
      </w:r>
    </w:p>
    <w:p w14:paraId="4F96262E" w14:textId="77777777" w:rsidR="00BA0562" w:rsidRDefault="00BA0562" w:rsidP="00513773">
      <w:pPr>
        <w:pStyle w:val="TerminalDisplay"/>
      </w:pPr>
      <w:r>
        <w:t>Info: The system is comparing the configuration, please wait.</w:t>
      </w:r>
    </w:p>
    <w:p w14:paraId="4E439E28" w14:textId="77777777" w:rsidR="00BA0562" w:rsidRDefault="00BA0562" w:rsidP="00513773">
      <w:pPr>
        <w:pStyle w:val="TerminalDisplay"/>
      </w:pPr>
      <w:r>
        <w:t>System will reboot! Continue ? [y/n]</w:t>
      </w:r>
      <w:r>
        <w:rPr>
          <w:b/>
          <w:bCs/>
        </w:rPr>
        <w:t>:y</w:t>
      </w:r>
      <w:r>
        <w:t xml:space="preserve">                         </w:t>
      </w:r>
      <w:r>
        <w:rPr>
          <w:i/>
          <w:iCs/>
        </w:rPr>
        <w:t>//Введите y для подтверждения.</w:t>
      </w:r>
    </w:p>
    <w:p w14:paraId="13175082" w14:textId="77777777" w:rsidR="00BA0562" w:rsidRDefault="00BA0562" w:rsidP="00513773">
      <w:pPr>
        <w:pStyle w:val="TerminalDisplay"/>
      </w:pPr>
      <w:r>
        <w:t>Info: system is rebooting ,please wait...</w:t>
      </w:r>
    </w:p>
    <w:p w14:paraId="007834E4" w14:textId="77777777" w:rsidR="00BA0562" w:rsidRPr="00513773" w:rsidRDefault="00BA0562" w:rsidP="00513773">
      <w:pPr>
        <w:pStyle w:val="TerminalDisplay"/>
        <w:shd w:val="clear" w:color="auto" w:fill="auto"/>
        <w:rPr>
          <w:i/>
          <w:iCs/>
        </w:rPr>
      </w:pPr>
      <w:r>
        <w:rPr>
          <w:i/>
          <w:iCs/>
        </w:rPr>
        <w:t>The system is restarting.</w:t>
      </w:r>
    </w:p>
    <w:p w14:paraId="1E91C202" w14:textId="77777777" w:rsidR="00BA0562" w:rsidRDefault="00BA0562" w:rsidP="00513773">
      <w:pPr>
        <w:pStyle w:val="TerminalDisplay"/>
      </w:pPr>
      <w:r>
        <w:t>&lt;Datacom-Router&gt;</w:t>
      </w:r>
    </w:p>
    <w:p w14:paraId="58CC7C86" w14:textId="77777777" w:rsidR="00BA0562" w:rsidRDefault="00BA0562" w:rsidP="00513773">
      <w:pPr>
        <w:pStyle w:val="TerminalDisplay"/>
        <w:shd w:val="clear" w:color="auto" w:fill="auto"/>
        <w:rPr>
          <w:i/>
          <w:iCs/>
        </w:rPr>
      </w:pPr>
      <w:r>
        <w:rPr>
          <w:i/>
          <w:iCs/>
        </w:rPr>
        <w:t>Устройство перезагружается.</w:t>
      </w:r>
    </w:p>
    <w:p w14:paraId="37D2160E" w14:textId="77777777" w:rsidR="00513773" w:rsidRPr="00513773" w:rsidRDefault="00513773" w:rsidP="00513773">
      <w:pPr>
        <w:pStyle w:val="End"/>
      </w:pPr>
      <w:r>
        <w:t>----Конец</w:t>
      </w:r>
    </w:p>
    <w:p w14:paraId="11A4F280" w14:textId="4437C0C8" w:rsidR="00BA0562" w:rsidRDefault="00BA0562" w:rsidP="00513773">
      <w:pPr>
        <w:pStyle w:val="Heading2"/>
      </w:pPr>
      <w:bookmarkStart w:id="22" w:name="_Toc66968486"/>
      <w:r>
        <w:t>Проверка</w:t>
      </w:r>
      <w:bookmarkEnd w:id="22"/>
    </w:p>
    <w:p w14:paraId="7FF7E30D" w14:textId="77777777" w:rsidR="00BA0562" w:rsidRPr="00FB7911" w:rsidRDefault="00BA0562" w:rsidP="00513773">
      <w:r>
        <w:t>Подробности данной операции здесь не приводятся.</w:t>
      </w:r>
    </w:p>
    <w:p w14:paraId="63CE5FA8" w14:textId="72DA69F9" w:rsidR="00BA0562" w:rsidRDefault="00C97018" w:rsidP="00513773">
      <w:pPr>
        <w:pStyle w:val="Heading2"/>
      </w:pPr>
      <w:bookmarkStart w:id="23" w:name="_Toc66968487"/>
      <w:r>
        <w:t>Справочные конфигурации</w:t>
      </w:r>
      <w:bookmarkEnd w:id="23"/>
    </w:p>
    <w:p w14:paraId="7F38ACA2" w14:textId="77777777" w:rsidR="00BA0562" w:rsidRPr="00FB7911" w:rsidRDefault="00BA0562" w:rsidP="00513773">
      <w:r>
        <w:t>Подробная информация здесь не приводится.</w:t>
      </w:r>
    </w:p>
    <w:p w14:paraId="3C43C5AD" w14:textId="77777777" w:rsidR="00BA0562" w:rsidRPr="0000387B" w:rsidRDefault="00BA0562" w:rsidP="00513773">
      <w:pPr>
        <w:pStyle w:val="Heading2"/>
      </w:pPr>
      <w:bookmarkStart w:id="24" w:name="_Toc66968488"/>
      <w:r>
        <w:t>Вопросы</w:t>
      </w:r>
      <w:bookmarkEnd w:id="24"/>
    </w:p>
    <w:p w14:paraId="0F035D62" w14:textId="0B271845" w:rsidR="00BA0562" w:rsidRDefault="00BA0562" w:rsidP="002075CB">
      <w:pPr>
        <w:pStyle w:val="ItemStep"/>
        <w:outlineLvl w:val="9"/>
      </w:pPr>
      <w:r>
        <w:t xml:space="preserve">Ознакомьтесь с функциональными клавишами системы Huawei VRP в соответствии с разделом </w:t>
      </w:r>
      <w:r w:rsidR="00791DD8">
        <w:t>1</w:t>
      </w:r>
      <w:r>
        <w:t>.6</w:t>
      </w:r>
      <w:r w:rsidR="00791DD8">
        <w:t xml:space="preserve"> Приложение</w:t>
      </w:r>
      <w:r>
        <w:t>.</w:t>
      </w:r>
    </w:p>
    <w:p w14:paraId="0F2242C9" w14:textId="1D48B57E" w:rsidR="00BA0562" w:rsidRDefault="00BA0562" w:rsidP="002075CB">
      <w:pPr>
        <w:pStyle w:val="ItemStep"/>
        <w:outlineLvl w:val="9"/>
      </w:pPr>
      <w:r>
        <w:t xml:space="preserve">На шаге 5 команда </w:t>
      </w:r>
      <w:r>
        <w:rPr>
          <w:b/>
          <w:bCs/>
        </w:rPr>
        <w:t>reset saved-configuration</w:t>
      </w:r>
      <w:r>
        <w:t xml:space="preserve"> выполняется для удаления конфигурации. Почему после перезапуска устройства конфигурация сохраняется?</w:t>
      </w:r>
    </w:p>
    <w:p w14:paraId="3068C5C1" w14:textId="77777777" w:rsidR="00BA0562" w:rsidRDefault="00BA0562" w:rsidP="00513773">
      <w:pPr>
        <w:pStyle w:val="Heading2"/>
      </w:pPr>
      <w:bookmarkStart w:id="25" w:name="_Toc35261156"/>
      <w:bookmarkStart w:id="26" w:name="_Toc66968489"/>
      <w:r>
        <w:t>Приложение</w:t>
      </w:r>
      <w:bookmarkEnd w:id="25"/>
      <w:bookmarkEnd w:id="26"/>
    </w:p>
    <w:p w14:paraId="3E774173" w14:textId="77777777" w:rsidR="00513773" w:rsidRPr="00513773" w:rsidRDefault="00513773" w:rsidP="002075CB">
      <w:pPr>
        <w:pStyle w:val="TableDescription"/>
        <w:outlineLvl w:val="9"/>
      </w:pPr>
      <w:r>
        <w:t>Функциональные клавиши системы</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838"/>
        <w:gridCol w:w="6100"/>
      </w:tblGrid>
      <w:tr w:rsidR="00513773" w14:paraId="32FEA42D" w14:textId="77777777" w:rsidTr="00513773">
        <w:trPr>
          <w:tblHeader/>
        </w:trPr>
        <w:tc>
          <w:tcPr>
            <w:tcW w:w="1838"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0016A56F" w14:textId="1451CA97" w:rsidR="00BA0562" w:rsidRPr="00BA0562" w:rsidRDefault="00791DD8" w:rsidP="00791DD8">
            <w:pPr>
              <w:pStyle w:val="TableHeading"/>
            </w:pPr>
            <w:r>
              <w:t>Сочетания к</w:t>
            </w:r>
            <w:r w:rsidR="00BA0562">
              <w:t>лавиш</w:t>
            </w:r>
          </w:p>
        </w:tc>
        <w:tc>
          <w:tcPr>
            <w:tcW w:w="6100"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7FD53FD4" w14:textId="77777777" w:rsidR="00BA0562" w:rsidRPr="00BA0562" w:rsidRDefault="00BA0562" w:rsidP="00513773">
            <w:pPr>
              <w:pStyle w:val="TableHeading"/>
            </w:pPr>
            <w:r>
              <w:t>Функция</w:t>
            </w:r>
          </w:p>
        </w:tc>
      </w:tr>
      <w:tr w:rsidR="00513773" w:rsidRPr="00FB7911" w14:paraId="30F70BE3" w14:textId="77777777" w:rsidTr="00513773">
        <w:tc>
          <w:tcPr>
            <w:tcW w:w="1838" w:type="dxa"/>
            <w:shd w:val="clear" w:color="auto" w:fill="auto"/>
            <w:hideMark/>
          </w:tcPr>
          <w:p w14:paraId="6DED12B5" w14:textId="77777777" w:rsidR="00BA0562" w:rsidRPr="00BA0562" w:rsidRDefault="00BA0562" w:rsidP="00513773">
            <w:pPr>
              <w:pStyle w:val="TableText"/>
            </w:pPr>
            <w:r>
              <w:t>&lt;Ctrl+A&gt;</w:t>
            </w:r>
          </w:p>
        </w:tc>
        <w:tc>
          <w:tcPr>
            <w:tcW w:w="6100" w:type="dxa"/>
            <w:shd w:val="clear" w:color="auto" w:fill="auto"/>
            <w:hideMark/>
          </w:tcPr>
          <w:p w14:paraId="3AF3AB15" w14:textId="77777777" w:rsidR="00BA0562" w:rsidRPr="00BA0562" w:rsidRDefault="00BA0562" w:rsidP="00513773">
            <w:pPr>
              <w:pStyle w:val="TableText"/>
            </w:pPr>
            <w:r>
              <w:t>Перемещение курсора в начало текущей строки.</w:t>
            </w:r>
          </w:p>
        </w:tc>
      </w:tr>
      <w:tr w:rsidR="00513773" w:rsidRPr="00FB7911" w14:paraId="65C8E1A8" w14:textId="77777777" w:rsidTr="00513773">
        <w:tc>
          <w:tcPr>
            <w:tcW w:w="1838" w:type="dxa"/>
            <w:shd w:val="clear" w:color="auto" w:fill="auto"/>
            <w:hideMark/>
          </w:tcPr>
          <w:p w14:paraId="108FD357" w14:textId="77777777" w:rsidR="00BA0562" w:rsidRPr="00BA0562" w:rsidRDefault="00BA0562" w:rsidP="00513773">
            <w:pPr>
              <w:pStyle w:val="TableText"/>
            </w:pPr>
            <w:r>
              <w:t>&lt;Ctrl+B&gt;</w:t>
            </w:r>
          </w:p>
        </w:tc>
        <w:tc>
          <w:tcPr>
            <w:tcW w:w="6100" w:type="dxa"/>
            <w:shd w:val="clear" w:color="auto" w:fill="auto"/>
            <w:hideMark/>
          </w:tcPr>
          <w:p w14:paraId="78AB7C34" w14:textId="77777777" w:rsidR="00BA0562" w:rsidRPr="00BA0562" w:rsidRDefault="00BA0562" w:rsidP="00513773">
            <w:pPr>
              <w:pStyle w:val="TableText"/>
            </w:pPr>
            <w:r>
              <w:t>Перемещение курсора на один символ назад.</w:t>
            </w:r>
          </w:p>
        </w:tc>
      </w:tr>
      <w:tr w:rsidR="00513773" w:rsidRPr="00FB7911" w14:paraId="74F45BA8" w14:textId="77777777" w:rsidTr="00513773">
        <w:tc>
          <w:tcPr>
            <w:tcW w:w="1838" w:type="dxa"/>
            <w:shd w:val="clear" w:color="auto" w:fill="auto"/>
            <w:hideMark/>
          </w:tcPr>
          <w:p w14:paraId="6685D327" w14:textId="77777777" w:rsidR="00BA0562" w:rsidRPr="00BA0562" w:rsidRDefault="00BA0562" w:rsidP="00513773">
            <w:pPr>
              <w:pStyle w:val="TableText"/>
            </w:pPr>
            <w:r>
              <w:t>&lt;Ctrl+C&gt;</w:t>
            </w:r>
          </w:p>
        </w:tc>
        <w:tc>
          <w:tcPr>
            <w:tcW w:w="6100" w:type="dxa"/>
            <w:shd w:val="clear" w:color="auto" w:fill="auto"/>
            <w:hideMark/>
          </w:tcPr>
          <w:p w14:paraId="3702794D" w14:textId="77777777" w:rsidR="00BA0562" w:rsidRPr="00BA0562" w:rsidRDefault="00BA0562" w:rsidP="00513773">
            <w:pPr>
              <w:pStyle w:val="TableText"/>
            </w:pPr>
            <w:r>
              <w:t>Завершение выполнения текущих функций.</w:t>
            </w:r>
          </w:p>
        </w:tc>
      </w:tr>
      <w:tr w:rsidR="00513773" w:rsidRPr="00FB7911" w14:paraId="75195F5D" w14:textId="77777777" w:rsidTr="00513773">
        <w:tc>
          <w:tcPr>
            <w:tcW w:w="1838" w:type="dxa"/>
            <w:shd w:val="clear" w:color="auto" w:fill="auto"/>
            <w:hideMark/>
          </w:tcPr>
          <w:p w14:paraId="5D6D3052" w14:textId="77777777" w:rsidR="00BA0562" w:rsidRPr="00BA0562" w:rsidRDefault="00BA0562" w:rsidP="00513773">
            <w:pPr>
              <w:pStyle w:val="TableText"/>
            </w:pPr>
            <w:r>
              <w:t>&lt;Ctrl+D&gt;</w:t>
            </w:r>
          </w:p>
        </w:tc>
        <w:tc>
          <w:tcPr>
            <w:tcW w:w="6100" w:type="dxa"/>
            <w:shd w:val="clear" w:color="auto" w:fill="auto"/>
            <w:hideMark/>
          </w:tcPr>
          <w:p w14:paraId="40E39008" w14:textId="77777777" w:rsidR="00BA0562" w:rsidRPr="00BA0562" w:rsidRDefault="00BA0562" w:rsidP="00513773">
            <w:pPr>
              <w:pStyle w:val="TableText"/>
            </w:pPr>
            <w:r>
              <w:t>Удаление символа на месте курсора.</w:t>
            </w:r>
          </w:p>
        </w:tc>
      </w:tr>
      <w:tr w:rsidR="00513773" w:rsidRPr="00FB7911" w14:paraId="49001A4C" w14:textId="77777777" w:rsidTr="00513773">
        <w:tc>
          <w:tcPr>
            <w:tcW w:w="1838" w:type="dxa"/>
            <w:shd w:val="clear" w:color="auto" w:fill="auto"/>
            <w:hideMark/>
          </w:tcPr>
          <w:p w14:paraId="696C7888" w14:textId="77777777" w:rsidR="00BA0562" w:rsidRPr="00BA0562" w:rsidRDefault="00BA0562" w:rsidP="00513773">
            <w:pPr>
              <w:pStyle w:val="TableText"/>
            </w:pPr>
            <w:r>
              <w:t>&lt;Ctrl+E&gt;</w:t>
            </w:r>
          </w:p>
        </w:tc>
        <w:tc>
          <w:tcPr>
            <w:tcW w:w="6100" w:type="dxa"/>
            <w:shd w:val="clear" w:color="auto" w:fill="auto"/>
            <w:hideMark/>
          </w:tcPr>
          <w:p w14:paraId="0158DC17" w14:textId="77777777" w:rsidR="00BA0562" w:rsidRPr="00BA0562" w:rsidRDefault="00BA0562" w:rsidP="00513773">
            <w:pPr>
              <w:pStyle w:val="TableText"/>
            </w:pPr>
            <w:r>
              <w:t>Перемещение курсора в конец текущей строки.</w:t>
            </w:r>
          </w:p>
        </w:tc>
      </w:tr>
      <w:tr w:rsidR="00513773" w:rsidRPr="00FB7911" w14:paraId="76122FE2" w14:textId="77777777" w:rsidTr="00513773">
        <w:tc>
          <w:tcPr>
            <w:tcW w:w="1838" w:type="dxa"/>
            <w:shd w:val="clear" w:color="auto" w:fill="auto"/>
            <w:hideMark/>
          </w:tcPr>
          <w:p w14:paraId="23FDBB71" w14:textId="77777777" w:rsidR="00BA0562" w:rsidRPr="00BA0562" w:rsidRDefault="00BA0562" w:rsidP="00513773">
            <w:pPr>
              <w:pStyle w:val="TableText"/>
            </w:pPr>
            <w:r>
              <w:t>&lt;Ctrl+F&gt;</w:t>
            </w:r>
          </w:p>
        </w:tc>
        <w:tc>
          <w:tcPr>
            <w:tcW w:w="6100" w:type="dxa"/>
            <w:shd w:val="clear" w:color="auto" w:fill="auto"/>
            <w:hideMark/>
          </w:tcPr>
          <w:p w14:paraId="580C9738" w14:textId="77777777" w:rsidR="00BA0562" w:rsidRPr="00BA0562" w:rsidRDefault="00BA0562" w:rsidP="00513773">
            <w:pPr>
              <w:pStyle w:val="TableText"/>
            </w:pPr>
            <w:r>
              <w:t>Перемещение курсора на один символ вперед.</w:t>
            </w:r>
          </w:p>
        </w:tc>
      </w:tr>
      <w:tr w:rsidR="00513773" w:rsidRPr="00FB7911" w14:paraId="25473ED4" w14:textId="77777777" w:rsidTr="00513773">
        <w:tc>
          <w:tcPr>
            <w:tcW w:w="1838" w:type="dxa"/>
            <w:shd w:val="clear" w:color="auto" w:fill="auto"/>
            <w:hideMark/>
          </w:tcPr>
          <w:p w14:paraId="32C3EA90" w14:textId="77777777" w:rsidR="00BA0562" w:rsidRPr="00BA0562" w:rsidRDefault="00BA0562" w:rsidP="00513773">
            <w:pPr>
              <w:pStyle w:val="TableText"/>
            </w:pPr>
            <w:r>
              <w:t>&lt;Ctrl+H&gt;</w:t>
            </w:r>
          </w:p>
        </w:tc>
        <w:tc>
          <w:tcPr>
            <w:tcW w:w="6100" w:type="dxa"/>
            <w:shd w:val="clear" w:color="auto" w:fill="auto"/>
            <w:hideMark/>
          </w:tcPr>
          <w:p w14:paraId="210A5AB9" w14:textId="77777777" w:rsidR="00BA0562" w:rsidRPr="00BA0562" w:rsidRDefault="00BA0562" w:rsidP="00513773">
            <w:pPr>
              <w:pStyle w:val="TableText"/>
            </w:pPr>
            <w:r>
              <w:t>Удаление символа слева от курсора.</w:t>
            </w:r>
          </w:p>
        </w:tc>
      </w:tr>
      <w:tr w:rsidR="00513773" w:rsidRPr="00FB7911" w14:paraId="25A8F402" w14:textId="77777777" w:rsidTr="00513773">
        <w:tc>
          <w:tcPr>
            <w:tcW w:w="1838" w:type="dxa"/>
            <w:shd w:val="clear" w:color="auto" w:fill="auto"/>
            <w:hideMark/>
          </w:tcPr>
          <w:p w14:paraId="394219C4" w14:textId="77777777" w:rsidR="00BA0562" w:rsidRPr="00BA0562" w:rsidRDefault="00BA0562" w:rsidP="00513773">
            <w:pPr>
              <w:pStyle w:val="TableText"/>
            </w:pPr>
            <w:r>
              <w:lastRenderedPageBreak/>
              <w:t>&lt;Ctrl+K&gt;</w:t>
            </w:r>
          </w:p>
        </w:tc>
        <w:tc>
          <w:tcPr>
            <w:tcW w:w="6100" w:type="dxa"/>
            <w:shd w:val="clear" w:color="auto" w:fill="auto"/>
            <w:hideMark/>
          </w:tcPr>
          <w:p w14:paraId="37E34A5F" w14:textId="77777777" w:rsidR="00BA0562" w:rsidRPr="00BA0562" w:rsidRDefault="00BA0562" w:rsidP="00513773">
            <w:pPr>
              <w:pStyle w:val="TableText"/>
            </w:pPr>
            <w:r>
              <w:t>Завершение исходящего вызова во время установления соединения.</w:t>
            </w:r>
          </w:p>
        </w:tc>
      </w:tr>
      <w:tr w:rsidR="00513773" w:rsidRPr="00FB7911" w14:paraId="3F643999" w14:textId="77777777" w:rsidTr="00513773">
        <w:tc>
          <w:tcPr>
            <w:tcW w:w="1838" w:type="dxa"/>
            <w:shd w:val="clear" w:color="auto" w:fill="auto"/>
            <w:hideMark/>
          </w:tcPr>
          <w:p w14:paraId="5DA5ADDE" w14:textId="77777777" w:rsidR="00BA0562" w:rsidRPr="00BA0562" w:rsidRDefault="00BA0562" w:rsidP="00513773">
            <w:pPr>
              <w:pStyle w:val="TableText"/>
            </w:pPr>
            <w:r>
              <w:t>&lt;Ctrl+N&gt; или клавиша «стрелка вниз»</w:t>
            </w:r>
          </w:p>
        </w:tc>
        <w:tc>
          <w:tcPr>
            <w:tcW w:w="6100" w:type="dxa"/>
            <w:shd w:val="clear" w:color="auto" w:fill="auto"/>
            <w:hideMark/>
          </w:tcPr>
          <w:p w14:paraId="380BFFE1" w14:textId="77777777" w:rsidR="00BA0562" w:rsidRPr="00BA0562" w:rsidRDefault="00BA0562" w:rsidP="00513773">
            <w:pPr>
              <w:pStyle w:val="TableText"/>
            </w:pPr>
            <w:r>
              <w:t>Отображение следующей команды в истории команд.</w:t>
            </w:r>
          </w:p>
        </w:tc>
      </w:tr>
      <w:tr w:rsidR="00513773" w:rsidRPr="00FB7911" w14:paraId="7F2AE013" w14:textId="77777777" w:rsidTr="00513773">
        <w:tc>
          <w:tcPr>
            <w:tcW w:w="1838" w:type="dxa"/>
            <w:shd w:val="clear" w:color="auto" w:fill="auto"/>
            <w:hideMark/>
          </w:tcPr>
          <w:p w14:paraId="03027AC7" w14:textId="77777777" w:rsidR="00BA0562" w:rsidRPr="00BA0562" w:rsidRDefault="00BA0562" w:rsidP="00513773">
            <w:pPr>
              <w:pStyle w:val="TableText"/>
            </w:pPr>
            <w:r>
              <w:t>&lt;Ctrl+N&gt; или клавиша «стрелка вверх»</w:t>
            </w:r>
          </w:p>
        </w:tc>
        <w:tc>
          <w:tcPr>
            <w:tcW w:w="6100" w:type="dxa"/>
            <w:shd w:val="clear" w:color="auto" w:fill="auto"/>
            <w:hideMark/>
          </w:tcPr>
          <w:p w14:paraId="112CCFC1" w14:textId="77777777" w:rsidR="00BA0562" w:rsidRPr="00BA0562" w:rsidRDefault="00BA0562" w:rsidP="00513773">
            <w:pPr>
              <w:pStyle w:val="TableText"/>
            </w:pPr>
            <w:r>
              <w:t>Отображение предыдущей команды в истории команд.</w:t>
            </w:r>
          </w:p>
        </w:tc>
      </w:tr>
      <w:tr w:rsidR="00513773" w:rsidRPr="00FB7911" w14:paraId="7D1A9159" w14:textId="77777777" w:rsidTr="00513773">
        <w:tc>
          <w:tcPr>
            <w:tcW w:w="1838" w:type="dxa"/>
            <w:shd w:val="clear" w:color="auto" w:fill="auto"/>
            <w:hideMark/>
          </w:tcPr>
          <w:p w14:paraId="2AE33C41" w14:textId="77777777" w:rsidR="00BA0562" w:rsidRPr="00BA0562" w:rsidRDefault="00BA0562" w:rsidP="00513773">
            <w:pPr>
              <w:pStyle w:val="TableText"/>
            </w:pPr>
            <w:r>
              <w:t>&lt;Ctrl+T&gt;</w:t>
            </w:r>
          </w:p>
        </w:tc>
        <w:tc>
          <w:tcPr>
            <w:tcW w:w="6100" w:type="dxa"/>
            <w:shd w:val="clear" w:color="auto" w:fill="auto"/>
            <w:hideMark/>
          </w:tcPr>
          <w:p w14:paraId="6A8B4D1F" w14:textId="77777777" w:rsidR="00BA0562" w:rsidRPr="00BA0562" w:rsidRDefault="00BA0562" w:rsidP="00513773">
            <w:pPr>
              <w:pStyle w:val="TableText"/>
            </w:pPr>
            <w:r>
              <w:t>Ввод вопросительного знака (?).</w:t>
            </w:r>
          </w:p>
        </w:tc>
      </w:tr>
      <w:tr w:rsidR="00513773" w:rsidRPr="00FB7911" w14:paraId="026C5864" w14:textId="77777777" w:rsidTr="00513773">
        <w:tc>
          <w:tcPr>
            <w:tcW w:w="1838" w:type="dxa"/>
            <w:shd w:val="clear" w:color="auto" w:fill="auto"/>
            <w:hideMark/>
          </w:tcPr>
          <w:p w14:paraId="7F470388" w14:textId="77777777" w:rsidR="00BA0562" w:rsidRPr="00BA0562" w:rsidRDefault="00BA0562" w:rsidP="00513773">
            <w:pPr>
              <w:pStyle w:val="TableText"/>
            </w:pPr>
            <w:r>
              <w:t>&lt;Ctrl+W&gt;</w:t>
            </w:r>
          </w:p>
        </w:tc>
        <w:tc>
          <w:tcPr>
            <w:tcW w:w="6100" w:type="dxa"/>
            <w:shd w:val="clear" w:color="auto" w:fill="auto"/>
            <w:hideMark/>
          </w:tcPr>
          <w:p w14:paraId="625F7084" w14:textId="77777777" w:rsidR="00BA0562" w:rsidRPr="00BA0562" w:rsidRDefault="00BA0562" w:rsidP="00513773">
            <w:pPr>
              <w:pStyle w:val="TableText"/>
            </w:pPr>
            <w:r>
              <w:t>Удаление строки символов (слова) слева от курсора.</w:t>
            </w:r>
          </w:p>
        </w:tc>
      </w:tr>
      <w:tr w:rsidR="00513773" w:rsidRPr="00FB7911" w14:paraId="12BE156A" w14:textId="77777777" w:rsidTr="00513773">
        <w:tc>
          <w:tcPr>
            <w:tcW w:w="1838" w:type="dxa"/>
            <w:shd w:val="clear" w:color="auto" w:fill="auto"/>
            <w:hideMark/>
          </w:tcPr>
          <w:p w14:paraId="11879F0A" w14:textId="77777777" w:rsidR="00BA0562" w:rsidRPr="00BA0562" w:rsidRDefault="00BA0562" w:rsidP="00513773">
            <w:pPr>
              <w:pStyle w:val="TableText"/>
            </w:pPr>
            <w:r>
              <w:t>&lt;Ctrl+X&gt;</w:t>
            </w:r>
          </w:p>
        </w:tc>
        <w:tc>
          <w:tcPr>
            <w:tcW w:w="6100" w:type="dxa"/>
            <w:shd w:val="clear" w:color="auto" w:fill="auto"/>
            <w:hideMark/>
          </w:tcPr>
          <w:p w14:paraId="1AED0AA5" w14:textId="77777777" w:rsidR="00BA0562" w:rsidRPr="00BA0562" w:rsidRDefault="00BA0562" w:rsidP="00513773">
            <w:pPr>
              <w:pStyle w:val="TableText"/>
            </w:pPr>
            <w:r>
              <w:t>Удаление всех символов слева от курсора.</w:t>
            </w:r>
          </w:p>
        </w:tc>
      </w:tr>
      <w:tr w:rsidR="00513773" w:rsidRPr="00FB7911" w14:paraId="70F930E9" w14:textId="77777777" w:rsidTr="00513773">
        <w:tc>
          <w:tcPr>
            <w:tcW w:w="1838" w:type="dxa"/>
            <w:shd w:val="clear" w:color="auto" w:fill="auto"/>
            <w:hideMark/>
          </w:tcPr>
          <w:p w14:paraId="21484333" w14:textId="77777777" w:rsidR="00BA0562" w:rsidRPr="00BA0562" w:rsidRDefault="00BA0562" w:rsidP="00513773">
            <w:pPr>
              <w:pStyle w:val="TableText"/>
            </w:pPr>
            <w:r>
              <w:t>&lt;Ctrl+Y&gt;</w:t>
            </w:r>
          </w:p>
        </w:tc>
        <w:tc>
          <w:tcPr>
            <w:tcW w:w="6100" w:type="dxa"/>
            <w:shd w:val="clear" w:color="auto" w:fill="auto"/>
            <w:hideMark/>
          </w:tcPr>
          <w:p w14:paraId="6C46BE23" w14:textId="77777777" w:rsidR="00BA0562" w:rsidRPr="00BA0562" w:rsidRDefault="00BA0562" w:rsidP="00513773">
            <w:pPr>
              <w:pStyle w:val="TableText"/>
            </w:pPr>
            <w:r>
              <w:t>Удаление символа на месте курсора и всех символов справа от курсора.</w:t>
            </w:r>
          </w:p>
        </w:tc>
      </w:tr>
      <w:tr w:rsidR="00513773" w:rsidRPr="00FB7911" w14:paraId="29FF65EC" w14:textId="77777777" w:rsidTr="00513773">
        <w:tc>
          <w:tcPr>
            <w:tcW w:w="1838" w:type="dxa"/>
            <w:shd w:val="clear" w:color="auto" w:fill="auto"/>
            <w:hideMark/>
          </w:tcPr>
          <w:p w14:paraId="22D63F93" w14:textId="77777777" w:rsidR="00BA0562" w:rsidRPr="00BA0562" w:rsidRDefault="00BA0562" w:rsidP="00513773">
            <w:pPr>
              <w:pStyle w:val="TableText"/>
            </w:pPr>
            <w:r>
              <w:t>&lt;Ctrl+Z&gt;</w:t>
            </w:r>
          </w:p>
        </w:tc>
        <w:tc>
          <w:tcPr>
            <w:tcW w:w="6100" w:type="dxa"/>
            <w:shd w:val="clear" w:color="auto" w:fill="auto"/>
            <w:hideMark/>
          </w:tcPr>
          <w:p w14:paraId="1051B7A8" w14:textId="77777777" w:rsidR="00BA0562" w:rsidRPr="00BA0562" w:rsidRDefault="00BA0562" w:rsidP="00513773">
            <w:pPr>
              <w:pStyle w:val="TableText"/>
            </w:pPr>
            <w:r>
              <w:t>Возврат в режим пользователя.</w:t>
            </w:r>
          </w:p>
        </w:tc>
      </w:tr>
      <w:tr w:rsidR="00513773" w:rsidRPr="00FB7911" w14:paraId="763D2152" w14:textId="77777777" w:rsidTr="00513773">
        <w:tc>
          <w:tcPr>
            <w:tcW w:w="1838" w:type="dxa"/>
            <w:shd w:val="clear" w:color="auto" w:fill="auto"/>
            <w:hideMark/>
          </w:tcPr>
          <w:p w14:paraId="45F5E9EC" w14:textId="77777777" w:rsidR="00BA0562" w:rsidRPr="00BA0562" w:rsidRDefault="00BA0562" w:rsidP="00513773">
            <w:pPr>
              <w:pStyle w:val="TableText"/>
            </w:pPr>
            <w:r>
              <w:t>&lt;Ctrl+]&gt;</w:t>
            </w:r>
          </w:p>
        </w:tc>
        <w:tc>
          <w:tcPr>
            <w:tcW w:w="6100" w:type="dxa"/>
            <w:shd w:val="clear" w:color="auto" w:fill="auto"/>
            <w:hideMark/>
          </w:tcPr>
          <w:p w14:paraId="061BDEC0" w14:textId="77777777" w:rsidR="00BA0562" w:rsidRPr="00BA0562" w:rsidRDefault="00BA0562" w:rsidP="00513773">
            <w:pPr>
              <w:pStyle w:val="TableText"/>
            </w:pPr>
            <w:r>
              <w:t>Завершение или перенаправление входящих соединений.</w:t>
            </w:r>
          </w:p>
        </w:tc>
      </w:tr>
      <w:tr w:rsidR="00513773" w:rsidRPr="00FB7911" w14:paraId="36F0AD27" w14:textId="77777777" w:rsidTr="00513773">
        <w:tc>
          <w:tcPr>
            <w:tcW w:w="1838" w:type="dxa"/>
            <w:shd w:val="clear" w:color="auto" w:fill="auto"/>
            <w:hideMark/>
          </w:tcPr>
          <w:p w14:paraId="22344220" w14:textId="77777777" w:rsidR="00BA0562" w:rsidRPr="00BA0562" w:rsidRDefault="00BA0562" w:rsidP="00513773">
            <w:pPr>
              <w:pStyle w:val="TableText"/>
            </w:pPr>
            <w:r>
              <w:t>&lt;Esc+B&gt;</w:t>
            </w:r>
          </w:p>
        </w:tc>
        <w:tc>
          <w:tcPr>
            <w:tcW w:w="6100" w:type="dxa"/>
            <w:shd w:val="clear" w:color="auto" w:fill="auto"/>
            <w:hideMark/>
          </w:tcPr>
          <w:p w14:paraId="49D97880" w14:textId="77777777" w:rsidR="00BA0562" w:rsidRPr="00BA0562" w:rsidRDefault="00BA0562" w:rsidP="00513773">
            <w:pPr>
              <w:pStyle w:val="TableText"/>
            </w:pPr>
            <w:r>
              <w:t>Перемещение курсора на одну строку символов (слово) назад.</w:t>
            </w:r>
          </w:p>
        </w:tc>
      </w:tr>
      <w:tr w:rsidR="00513773" w:rsidRPr="00FB7911" w14:paraId="55D2E7F9" w14:textId="77777777" w:rsidTr="00513773">
        <w:tc>
          <w:tcPr>
            <w:tcW w:w="1838" w:type="dxa"/>
            <w:shd w:val="clear" w:color="auto" w:fill="auto"/>
            <w:hideMark/>
          </w:tcPr>
          <w:p w14:paraId="4A2F852A" w14:textId="77777777" w:rsidR="00BA0562" w:rsidRPr="00BA0562" w:rsidRDefault="00BA0562" w:rsidP="00513773">
            <w:pPr>
              <w:pStyle w:val="TableText"/>
            </w:pPr>
            <w:r>
              <w:t>&lt;Esc+D&gt;</w:t>
            </w:r>
          </w:p>
        </w:tc>
        <w:tc>
          <w:tcPr>
            <w:tcW w:w="6100" w:type="dxa"/>
            <w:shd w:val="clear" w:color="auto" w:fill="auto"/>
            <w:hideMark/>
          </w:tcPr>
          <w:p w14:paraId="1C14677D" w14:textId="77777777" w:rsidR="00BA0562" w:rsidRPr="00BA0562" w:rsidRDefault="00BA0562" w:rsidP="00513773">
            <w:pPr>
              <w:pStyle w:val="TableText"/>
            </w:pPr>
            <w:r>
              <w:t>Удаление одной строки символов (слова) справа от курсора.</w:t>
            </w:r>
          </w:p>
        </w:tc>
      </w:tr>
      <w:tr w:rsidR="00513773" w:rsidRPr="00FB7911" w14:paraId="63A8BB27" w14:textId="77777777" w:rsidTr="00513773">
        <w:tc>
          <w:tcPr>
            <w:tcW w:w="1838" w:type="dxa"/>
            <w:shd w:val="clear" w:color="auto" w:fill="auto"/>
            <w:hideMark/>
          </w:tcPr>
          <w:p w14:paraId="171A12D4" w14:textId="77777777" w:rsidR="00BA0562" w:rsidRPr="00BA0562" w:rsidRDefault="00BA0562" w:rsidP="00513773">
            <w:pPr>
              <w:pStyle w:val="TableText"/>
            </w:pPr>
            <w:r>
              <w:t>&lt;Esc+F&gt;</w:t>
            </w:r>
          </w:p>
        </w:tc>
        <w:tc>
          <w:tcPr>
            <w:tcW w:w="6100" w:type="dxa"/>
            <w:shd w:val="clear" w:color="auto" w:fill="auto"/>
            <w:hideMark/>
          </w:tcPr>
          <w:p w14:paraId="5E50FA8C" w14:textId="77777777" w:rsidR="00BA0562" w:rsidRPr="00BA0562" w:rsidRDefault="00BA0562" w:rsidP="00513773">
            <w:pPr>
              <w:pStyle w:val="TableText"/>
            </w:pPr>
            <w:r>
              <w:t>Перемещение курсора на строку символов (слово) вперед.</w:t>
            </w:r>
          </w:p>
        </w:tc>
      </w:tr>
    </w:tbl>
    <w:p w14:paraId="5B20AF64" w14:textId="77777777" w:rsidR="00BA0562" w:rsidRDefault="00BA0562" w:rsidP="00513773">
      <w:pPr>
        <w:rPr>
          <w:rStyle w:val="IntenseReference"/>
          <w:rFonts w:ascii="HuaweiSans-Regular" w:hAnsi="HuaweiSans-Regular" w:hint="eastAsia"/>
          <w:b w:val="0"/>
          <w:bCs w:val="0"/>
          <w:smallCaps w:val="0"/>
          <w:spacing w:val="-4"/>
        </w:rPr>
      </w:pPr>
    </w:p>
    <w:p w14:paraId="0FF58292" w14:textId="77777777" w:rsidR="00513773" w:rsidRDefault="00513773" w:rsidP="00513773">
      <w:pPr>
        <w:rPr>
          <w:rStyle w:val="IntenseReference"/>
          <w:rFonts w:ascii="HuaweiSans-Regular" w:hAnsi="HuaweiSans-Regular" w:hint="eastAsia"/>
          <w:b w:val="0"/>
          <w:bCs w:val="0"/>
          <w:smallCaps w:val="0"/>
          <w:spacing w:val="-4"/>
        </w:rPr>
        <w:sectPr w:rsidR="00513773" w:rsidSect="002075CB">
          <w:pgSz w:w="11906" w:h="16838" w:code="9"/>
          <w:pgMar w:top="1701" w:right="1134" w:bottom="1701" w:left="1134" w:header="567" w:footer="567" w:gutter="0"/>
          <w:cols w:space="425"/>
          <w:docGrid w:linePitch="312"/>
        </w:sectPr>
      </w:pPr>
    </w:p>
    <w:p w14:paraId="589EDC73" w14:textId="77777777" w:rsidR="00BA0562" w:rsidRPr="00513773" w:rsidRDefault="00BA0562" w:rsidP="00FB59F1">
      <w:pPr>
        <w:pStyle w:val="Heading1"/>
      </w:pPr>
      <w:bookmarkStart w:id="27" w:name="_Toc35261157"/>
      <w:bookmarkStart w:id="28" w:name="_Toc66968490"/>
      <w:r>
        <w:lastRenderedPageBreak/>
        <w:t>Создание взаимосвязанной IP-сети</w:t>
      </w:r>
      <w:bookmarkEnd w:id="27"/>
      <w:bookmarkEnd w:id="28"/>
    </w:p>
    <w:p w14:paraId="617C1792" w14:textId="59B251CD" w:rsidR="00BA0562" w:rsidRDefault="00BA0562" w:rsidP="00513773">
      <w:pPr>
        <w:pStyle w:val="Heading2"/>
      </w:pPr>
      <w:bookmarkStart w:id="29" w:name="_Toc35261158"/>
      <w:bookmarkStart w:id="30" w:name="_Toc66968491"/>
      <w:r>
        <w:t>Лабораторная работа 1</w:t>
      </w:r>
      <w:r w:rsidR="00040CF1">
        <w:t>.</w:t>
      </w:r>
      <w:r>
        <w:t xml:space="preserve"> Адресация и маршрутизация IPv4</w:t>
      </w:r>
      <w:bookmarkEnd w:id="29"/>
      <w:bookmarkEnd w:id="30"/>
    </w:p>
    <w:p w14:paraId="70A1162D" w14:textId="77777777" w:rsidR="00BA0562" w:rsidRDefault="00BA0562" w:rsidP="00513773">
      <w:pPr>
        <w:pStyle w:val="Heading3"/>
      </w:pPr>
      <w:bookmarkStart w:id="31" w:name="_Toc66968492"/>
      <w:r>
        <w:t>Общая информация</w:t>
      </w:r>
      <w:bookmarkEnd w:id="31"/>
    </w:p>
    <w:p w14:paraId="6EDCA9E4" w14:textId="77777777" w:rsidR="00BA0562" w:rsidRPr="008143C5" w:rsidRDefault="00BA0562" w:rsidP="008143C5">
      <w:pPr>
        <w:pStyle w:val="StyleHeading4heading4ALT4Calibri"/>
        <w:rPr>
          <w:rFonts w:hint="default"/>
        </w:rPr>
      </w:pPr>
      <w:bookmarkStart w:id="32" w:name="_Toc66968493"/>
      <w:r w:rsidRPr="008143C5">
        <w:rPr>
          <w:rFonts w:hint="default"/>
        </w:rPr>
        <w:t>О лабораторной работе</w:t>
      </w:r>
      <w:bookmarkEnd w:id="32"/>
    </w:p>
    <w:p w14:paraId="226E7F40" w14:textId="77777777" w:rsidR="00BA0562" w:rsidRDefault="00BA0562" w:rsidP="00513773">
      <w:r>
        <w:t>IPv4 является четвертой версией интернет-протокола (IP). Это основной протокол из набора протоколов TCP/IP, который работает на уровне Интернета в модели TCP/IP или на сетевом уровне в модели OSI. Сетевой уровень обеспечивает передачу данных без установления соединения. Каждая IP-дейтаграмма передается независимо, что устраняет необходимость устанавливать соединение перед отправкой IP-дейтаграмм.</w:t>
      </w:r>
    </w:p>
    <w:p w14:paraId="041471A0" w14:textId="77777777" w:rsidR="00BA0562" w:rsidRDefault="00BA0562" w:rsidP="00513773">
      <w:r>
        <w:t>Маршрутизация — основной процесс в сетях передачи данных. Он позволяет выбирать маршруты в сети, по которым пакеты передаются от источника в пункт назначения.</w:t>
      </w:r>
    </w:p>
    <w:p w14:paraId="1F57C385" w14:textId="77777777" w:rsidR="00BA0562" w:rsidRPr="007F0732" w:rsidRDefault="00BA0562" w:rsidP="00513773">
      <w:r>
        <w:t>С помощью этой лабораторной работы вы научитесь настраивать адреса IPv4 и статические маршруты IPv4, а также поймете основные принципы маршрутизации.</w:t>
      </w:r>
    </w:p>
    <w:p w14:paraId="04F4883B" w14:textId="77777777" w:rsidR="00BA0562" w:rsidRPr="008143C5" w:rsidRDefault="00BA0562" w:rsidP="00513773">
      <w:pPr>
        <w:pStyle w:val="Heading4"/>
        <w:rPr>
          <w:rFonts w:ascii="Calibri" w:hAnsi="Calibri" w:hint="default"/>
        </w:rPr>
      </w:pPr>
      <w:bookmarkStart w:id="33" w:name="_Toc66968494"/>
      <w:r w:rsidRPr="008143C5">
        <w:rPr>
          <w:rFonts w:ascii="Calibri" w:hAnsi="Calibri" w:hint="default"/>
        </w:rPr>
        <w:t>Цели</w:t>
      </w:r>
      <w:bookmarkEnd w:id="33"/>
    </w:p>
    <w:p w14:paraId="341AFAC7" w14:textId="77777777" w:rsidR="00BA0562" w:rsidRPr="0000387B" w:rsidRDefault="00BA0562" w:rsidP="00513773">
      <w:r>
        <w:t>Лабораторная работа помогает получить практические навыки по изучению следующих тем:</w:t>
      </w:r>
    </w:p>
    <w:p w14:paraId="0A1378BE" w14:textId="77777777" w:rsidR="00BA0562" w:rsidRDefault="00BA0562" w:rsidP="00513773">
      <w:pPr>
        <w:pStyle w:val="ItemList"/>
      </w:pPr>
      <w:r>
        <w:t>Процедура настройки IPv4-адреса на интерфейсе</w:t>
      </w:r>
    </w:p>
    <w:p w14:paraId="280BB956" w14:textId="77777777" w:rsidR="00BA0562" w:rsidRDefault="00BA0562" w:rsidP="00513773">
      <w:pPr>
        <w:pStyle w:val="ItemList"/>
      </w:pPr>
      <w:r>
        <w:t>Функции и значение loopback-интерфейсов</w:t>
      </w:r>
    </w:p>
    <w:p w14:paraId="64D1E771" w14:textId="77777777" w:rsidR="00BA0562" w:rsidRDefault="00BA0562" w:rsidP="00513773">
      <w:pPr>
        <w:pStyle w:val="ItemList"/>
      </w:pPr>
      <w:r>
        <w:t>Принципы генерирования прямых маршрутов</w:t>
      </w:r>
    </w:p>
    <w:p w14:paraId="63A8B3AA" w14:textId="77777777" w:rsidR="00BA0562" w:rsidRDefault="00BA0562" w:rsidP="00513773">
      <w:pPr>
        <w:pStyle w:val="ItemList"/>
      </w:pPr>
      <w:r>
        <w:t>Процедура настройки статических маршрутов и условия, при которых используются статические маршруты</w:t>
      </w:r>
    </w:p>
    <w:p w14:paraId="5A0163E3" w14:textId="77777777" w:rsidR="00BA0562" w:rsidRDefault="00BA0562" w:rsidP="00513773">
      <w:pPr>
        <w:pStyle w:val="ItemList"/>
      </w:pPr>
      <w:r>
        <w:t>Процедура проверки возможности установления соединения сетевого уровня с помощью инструмента ping</w:t>
      </w:r>
    </w:p>
    <w:p w14:paraId="0261E139" w14:textId="77777777" w:rsidR="00BA0562" w:rsidRPr="00125958" w:rsidRDefault="00BA0562" w:rsidP="00513773">
      <w:pPr>
        <w:pStyle w:val="ItemList"/>
      </w:pPr>
      <w:r>
        <w:t>Процедура настройки статических маршрутов и сценарии их применения</w:t>
      </w:r>
    </w:p>
    <w:p w14:paraId="0009EE73" w14:textId="77777777" w:rsidR="00BA0562" w:rsidRPr="00CB1B23" w:rsidRDefault="00BA0562" w:rsidP="00513773">
      <w:pPr>
        <w:pStyle w:val="Heading4"/>
        <w:rPr>
          <w:rFonts w:ascii="Calibri" w:hAnsi="Calibri" w:hint="default"/>
        </w:rPr>
      </w:pPr>
      <w:bookmarkStart w:id="34" w:name="_Toc66968495"/>
      <w:r w:rsidRPr="00CB1B23">
        <w:rPr>
          <w:rFonts w:ascii="Calibri" w:hAnsi="Calibri" w:hint="default"/>
        </w:rPr>
        <w:t>Топология сети</w:t>
      </w:r>
      <w:bookmarkEnd w:id="34"/>
    </w:p>
    <w:p w14:paraId="180D61BD" w14:textId="65196A6F" w:rsidR="00BA0562" w:rsidRPr="001E4EEC" w:rsidRDefault="00CB1B23" w:rsidP="00513773">
      <w:r>
        <w:t xml:space="preserve">Маршрутизаторы </w:t>
      </w:r>
      <w:r w:rsidR="00BA0562">
        <w:t>R1, R2 и R3 являются шлюзами определенных сетей. Для подключения к этим сетям необходимо настроить шлюзы.</w:t>
      </w:r>
    </w:p>
    <w:p w14:paraId="546B3D5C" w14:textId="77777777" w:rsidR="00BA0562" w:rsidRPr="00AE1DA0" w:rsidRDefault="00BA0562" w:rsidP="002075CB">
      <w:pPr>
        <w:pStyle w:val="FigureDescription"/>
        <w:outlineLvl w:val="9"/>
      </w:pPr>
      <w:r>
        <w:lastRenderedPageBreak/>
        <w:t>Топология сети для настройки адресации и маршрутизации IPv4, используемая в данной лабораторной работе</w:t>
      </w:r>
    </w:p>
    <w:p w14:paraId="311DDA03" w14:textId="77777777" w:rsidR="00BA0562" w:rsidRDefault="00A5717F" w:rsidP="00661C4F">
      <w:pPr>
        <w:jc w:val="center"/>
        <w:rPr>
          <w:noProof/>
        </w:rPr>
      </w:pPr>
      <w:r>
        <w:rPr>
          <w:noProof/>
          <w:lang w:eastAsia="zh-TW"/>
        </w:rPr>
        <w:drawing>
          <wp:inline distT="0" distB="0" distL="0" distR="0" wp14:anchorId="0FC3C55E" wp14:editId="6D609B45">
            <wp:extent cx="4000500" cy="1960578"/>
            <wp:effectExtent l="0" t="0" r="0" b="0"/>
            <wp:docPr id="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08055" cy="1964281"/>
                    </a:xfrm>
                    <a:prstGeom prst="rect">
                      <a:avLst/>
                    </a:prstGeom>
                    <a:noFill/>
                    <a:ln>
                      <a:noFill/>
                    </a:ln>
                  </pic:spPr>
                </pic:pic>
              </a:graphicData>
            </a:graphic>
          </wp:inline>
        </w:drawing>
      </w:r>
    </w:p>
    <w:p w14:paraId="61417051" w14:textId="77777777" w:rsidR="00513773" w:rsidRDefault="00513773" w:rsidP="00513773"/>
    <w:p w14:paraId="267EBB5A" w14:textId="77777777" w:rsidR="00BA0562" w:rsidRDefault="00BA0562" w:rsidP="00513773">
      <w:pPr>
        <w:pStyle w:val="Heading3"/>
      </w:pPr>
      <w:bookmarkStart w:id="35" w:name="_Toc66968496"/>
      <w:r>
        <w:t>Лабораторная работа</w:t>
      </w:r>
      <w:bookmarkEnd w:id="35"/>
    </w:p>
    <w:p w14:paraId="66E6430F" w14:textId="77777777" w:rsidR="00BA0562" w:rsidRPr="00CB1B23" w:rsidRDefault="00BA0562" w:rsidP="00513773">
      <w:pPr>
        <w:pStyle w:val="Heading4"/>
        <w:rPr>
          <w:rFonts w:ascii="Calibri" w:hAnsi="Calibri" w:hint="default"/>
        </w:rPr>
      </w:pPr>
      <w:bookmarkStart w:id="36" w:name="_Toc66968497"/>
      <w:r w:rsidRPr="00CB1B23">
        <w:rPr>
          <w:rFonts w:ascii="Calibri" w:hAnsi="Calibri" w:hint="default"/>
        </w:rPr>
        <w:t>План работы</w:t>
      </w:r>
      <w:bookmarkEnd w:id="36"/>
    </w:p>
    <w:p w14:paraId="2AA78EB6" w14:textId="77777777" w:rsidR="00BA0562" w:rsidRDefault="00BA0562" w:rsidP="002075CB">
      <w:pPr>
        <w:pStyle w:val="ItemStep"/>
        <w:outlineLvl w:val="9"/>
      </w:pPr>
      <w:r>
        <w:t>Настройка IP-адресов для интерфейсов на маршрутизаторах.</w:t>
      </w:r>
    </w:p>
    <w:p w14:paraId="791AA40C" w14:textId="77777777" w:rsidR="00BA0562" w:rsidRDefault="00BA0562" w:rsidP="002075CB">
      <w:pPr>
        <w:pStyle w:val="ItemStep"/>
        <w:outlineLvl w:val="9"/>
      </w:pPr>
      <w:r>
        <w:t>Настройка статических маршрутов для установления связи между маршрутизаторами.</w:t>
      </w:r>
    </w:p>
    <w:p w14:paraId="0E144897" w14:textId="77777777" w:rsidR="00BA0562" w:rsidRPr="00CB1B23" w:rsidRDefault="00BA0562" w:rsidP="00513773">
      <w:pPr>
        <w:pStyle w:val="Heading4"/>
        <w:rPr>
          <w:rFonts w:ascii="Calibri" w:hAnsi="Calibri" w:hint="default"/>
        </w:rPr>
      </w:pPr>
      <w:bookmarkStart w:id="37" w:name="_Toc66968498"/>
      <w:r w:rsidRPr="00CB1B23">
        <w:rPr>
          <w:rFonts w:ascii="Calibri" w:hAnsi="Calibri" w:hint="default"/>
        </w:rPr>
        <w:t>Процедура конфигурирования</w:t>
      </w:r>
      <w:bookmarkEnd w:id="37"/>
    </w:p>
    <w:p w14:paraId="3B316F72" w14:textId="77777777" w:rsidR="00BA0562" w:rsidRDefault="00BA0562" w:rsidP="002075CB">
      <w:pPr>
        <w:pStyle w:val="Step"/>
        <w:outlineLvl w:val="9"/>
      </w:pPr>
      <w:r>
        <w:t>Настройте основные параметры устройств.</w:t>
      </w:r>
    </w:p>
    <w:p w14:paraId="728D30CB" w14:textId="74766679" w:rsidR="00BA0562" w:rsidRDefault="00BA0562" w:rsidP="00513773">
      <w:r>
        <w:t xml:space="preserve"># </w:t>
      </w:r>
      <w:r w:rsidR="00CB1B23">
        <w:t>Задайте имена</w:t>
      </w:r>
      <w:r>
        <w:t xml:space="preserve"> устройства</w:t>
      </w:r>
      <w:r w:rsidR="00CB1B23">
        <w:t>м</w:t>
      </w:r>
      <w:r>
        <w:t>.</w:t>
      </w:r>
    </w:p>
    <w:p w14:paraId="2D95C76B" w14:textId="77777777" w:rsidR="00BA0562" w:rsidRDefault="00BA0562" w:rsidP="00513773">
      <w:r>
        <w:t>Подробности данной операции здесь не приводятся.</w:t>
      </w:r>
    </w:p>
    <w:p w14:paraId="66102E75" w14:textId="77777777" w:rsidR="00BA0562" w:rsidRDefault="00BA0562" w:rsidP="002075CB">
      <w:pPr>
        <w:pStyle w:val="Step"/>
        <w:outlineLvl w:val="9"/>
      </w:pPr>
      <w:r>
        <w:t>Выведите на экран IP-адрес текущего интерфейса и таблицу маршрутизации маршрутизатора.</w:t>
      </w:r>
    </w:p>
    <w:p w14:paraId="15D32F80" w14:textId="64E49EAE" w:rsidR="00BA0562" w:rsidRDefault="00BA0562" w:rsidP="00513773">
      <w:r>
        <w:t># Выведите на экран статус интерфейса на маршрутизаторе (</w:t>
      </w:r>
      <w:r w:rsidR="006339B3">
        <w:t>в данном случае на примере R1).</w:t>
      </w:r>
    </w:p>
    <w:p w14:paraId="61D1F1AD" w14:textId="77777777" w:rsidR="00BA0562" w:rsidRDefault="00BA0562" w:rsidP="00513773">
      <w:pPr>
        <w:pStyle w:val="TerminalDisplay"/>
      </w:pPr>
      <w:r>
        <w:t xml:space="preserve">[R1]display ip interface brief </w:t>
      </w:r>
    </w:p>
    <w:p w14:paraId="4E31722F" w14:textId="77777777" w:rsidR="00BA0562" w:rsidRDefault="00BA0562" w:rsidP="00513773">
      <w:pPr>
        <w:pStyle w:val="TerminalDisplay"/>
      </w:pPr>
      <w:r>
        <w:t>*down: administratively down</w:t>
      </w:r>
    </w:p>
    <w:p w14:paraId="59F643F9" w14:textId="77777777" w:rsidR="00BA0562" w:rsidRDefault="00BA0562" w:rsidP="00513773">
      <w:pPr>
        <w:pStyle w:val="TerminalDisplay"/>
      </w:pPr>
      <w:r>
        <w:t>^down: standby</w:t>
      </w:r>
    </w:p>
    <w:p w14:paraId="579A8B8F" w14:textId="77777777" w:rsidR="00BA0562" w:rsidRDefault="00BA0562" w:rsidP="00513773">
      <w:pPr>
        <w:pStyle w:val="TerminalDisplay"/>
      </w:pPr>
      <w:r>
        <w:t>(l): loopback</w:t>
      </w:r>
    </w:p>
    <w:p w14:paraId="5EE8E090" w14:textId="77777777" w:rsidR="00BA0562" w:rsidRDefault="00BA0562" w:rsidP="00513773">
      <w:pPr>
        <w:pStyle w:val="TerminalDisplay"/>
      </w:pPr>
      <w:r>
        <w:t>(s): spoofing</w:t>
      </w:r>
    </w:p>
    <w:p w14:paraId="26FBD892" w14:textId="77777777" w:rsidR="00BA0562" w:rsidRDefault="00BA0562" w:rsidP="00513773">
      <w:pPr>
        <w:pStyle w:val="TerminalDisplay"/>
      </w:pPr>
      <w:r>
        <w:t>(E): E-Trunk down</w:t>
      </w:r>
    </w:p>
    <w:p w14:paraId="26B00DDE" w14:textId="77777777" w:rsidR="00BA0562" w:rsidRDefault="00BA0562" w:rsidP="00513773">
      <w:pPr>
        <w:pStyle w:val="TerminalDisplay"/>
      </w:pPr>
      <w:r>
        <w:t>The number of interface that is UP in Physical is 3</w:t>
      </w:r>
    </w:p>
    <w:p w14:paraId="4B10B34C" w14:textId="77777777" w:rsidR="00BA0562" w:rsidRDefault="00BA0562" w:rsidP="00513773">
      <w:pPr>
        <w:pStyle w:val="TerminalDisplay"/>
      </w:pPr>
      <w:r>
        <w:t>The number of interface that is DOWN in Physical is 5</w:t>
      </w:r>
    </w:p>
    <w:p w14:paraId="5ABB468C" w14:textId="77777777" w:rsidR="00BA0562" w:rsidRDefault="00BA0562" w:rsidP="00513773">
      <w:pPr>
        <w:pStyle w:val="TerminalDisplay"/>
      </w:pPr>
      <w:r>
        <w:t>The number of interface that is UP in Protocol is 1</w:t>
      </w:r>
    </w:p>
    <w:p w14:paraId="5D8E3DD4" w14:textId="77777777" w:rsidR="00BA0562" w:rsidRDefault="00BA0562" w:rsidP="00513773">
      <w:pPr>
        <w:pStyle w:val="TerminalDisplay"/>
      </w:pPr>
      <w:r>
        <w:t>The number of interface that is DOWN in Protocol is 10</w:t>
      </w:r>
    </w:p>
    <w:p w14:paraId="34E6C71B" w14:textId="77777777" w:rsidR="00BA0562" w:rsidRDefault="00BA0562" w:rsidP="00513773">
      <w:pPr>
        <w:pStyle w:val="TerminalDisplay"/>
      </w:pPr>
    </w:p>
    <w:p w14:paraId="216FE076" w14:textId="02381A80" w:rsidR="00BA1D85" w:rsidRPr="00BA1D85" w:rsidRDefault="00BA1D85" w:rsidP="00BA1D85">
      <w:pPr>
        <w:pStyle w:val="2"/>
        <w:ind w:left="1701" w:hanging="1"/>
        <w:rPr>
          <w:rFonts w:ascii="Huawei Sans" w:hAnsi="Huawei Sans"/>
          <w:snapToGrid w:val="0"/>
          <w:spacing w:val="-1"/>
          <w:sz w:val="16"/>
          <w:szCs w:val="16"/>
        </w:rPr>
      </w:pPr>
      <w:r>
        <w:rPr>
          <w:rFonts w:ascii="Huawei Sans" w:hAnsi="Huawei Sans"/>
          <w:snapToGrid w:val="0"/>
          <w:sz w:val="16"/>
          <w:szCs w:val="16"/>
        </w:rPr>
        <w:t xml:space="preserve">Interface                      </w:t>
      </w:r>
      <w:r>
        <w:rPr>
          <w:rFonts w:ascii="Huawei Sans" w:hAnsi="Huawei Sans"/>
          <w:snapToGrid w:val="0"/>
          <w:sz w:val="16"/>
          <w:szCs w:val="16"/>
        </w:rPr>
        <w:tab/>
        <w:t xml:space="preserve">IP Address/Mask      </w:t>
      </w:r>
      <w:r>
        <w:rPr>
          <w:rFonts w:ascii="Huawei Sans" w:hAnsi="Huawei Sans"/>
          <w:snapToGrid w:val="0"/>
          <w:sz w:val="16"/>
          <w:szCs w:val="16"/>
        </w:rPr>
        <w:tab/>
      </w:r>
      <w:r>
        <w:rPr>
          <w:rFonts w:ascii="Huawei Sans" w:hAnsi="Huawei Sans"/>
          <w:snapToGrid w:val="0"/>
          <w:sz w:val="16"/>
          <w:szCs w:val="16"/>
        </w:rPr>
        <w:tab/>
        <w:t xml:space="preserve">Physical    </w:t>
      </w:r>
      <w:r>
        <w:rPr>
          <w:rFonts w:ascii="Huawei Sans" w:hAnsi="Huawei Sans"/>
          <w:snapToGrid w:val="0"/>
          <w:sz w:val="16"/>
          <w:szCs w:val="16"/>
        </w:rPr>
        <w:tab/>
        <w:t>Protocol</w:t>
      </w:r>
    </w:p>
    <w:p w14:paraId="5C02C471" w14:textId="3D825403" w:rsidR="00BA1D85" w:rsidRPr="00BA1D85" w:rsidRDefault="00BA1D85" w:rsidP="00BA1D85">
      <w:pPr>
        <w:pStyle w:val="2"/>
        <w:ind w:left="1701" w:hanging="1"/>
        <w:rPr>
          <w:rFonts w:ascii="Huawei Sans" w:hAnsi="Huawei Sans"/>
          <w:snapToGrid w:val="0"/>
          <w:spacing w:val="-1"/>
          <w:sz w:val="16"/>
          <w:szCs w:val="16"/>
        </w:rPr>
      </w:pPr>
      <w:r>
        <w:rPr>
          <w:rFonts w:ascii="Huawei Sans" w:hAnsi="Huawei Sans"/>
          <w:snapToGrid w:val="0"/>
          <w:sz w:val="16"/>
          <w:szCs w:val="16"/>
        </w:rPr>
        <w:t xml:space="preserve">GigabitEthernet0/0/1              unassigned           </w:t>
      </w:r>
      <w:r>
        <w:rPr>
          <w:rFonts w:ascii="Huawei Sans" w:hAnsi="Huawei Sans"/>
          <w:snapToGrid w:val="0"/>
          <w:sz w:val="16"/>
          <w:szCs w:val="16"/>
        </w:rPr>
        <w:tab/>
        <w:t xml:space="preserve">up        </w:t>
      </w:r>
      <w:r>
        <w:rPr>
          <w:rFonts w:ascii="Huawei Sans" w:hAnsi="Huawei Sans"/>
          <w:snapToGrid w:val="0"/>
          <w:sz w:val="16"/>
          <w:szCs w:val="16"/>
        </w:rPr>
        <w:tab/>
      </w:r>
      <w:r>
        <w:rPr>
          <w:rFonts w:ascii="Huawei Sans" w:hAnsi="Huawei Sans"/>
          <w:snapToGrid w:val="0"/>
          <w:sz w:val="16"/>
          <w:szCs w:val="16"/>
        </w:rPr>
        <w:tab/>
        <w:t>down</w:t>
      </w:r>
    </w:p>
    <w:p w14:paraId="7136F804" w14:textId="4BDDDE1E" w:rsidR="00BA1D85" w:rsidRPr="00BA1D85" w:rsidRDefault="00BA1D85" w:rsidP="00BA1D85">
      <w:pPr>
        <w:pStyle w:val="2"/>
        <w:ind w:left="1701" w:hanging="1"/>
        <w:rPr>
          <w:rFonts w:ascii="Huawei Sans" w:hAnsi="Huawei Sans"/>
          <w:snapToGrid w:val="0"/>
          <w:spacing w:val="-1"/>
          <w:sz w:val="16"/>
          <w:szCs w:val="16"/>
        </w:rPr>
      </w:pPr>
      <w:r>
        <w:rPr>
          <w:rFonts w:ascii="Huawei Sans" w:hAnsi="Huawei Sans"/>
          <w:snapToGrid w:val="0"/>
          <w:sz w:val="16"/>
          <w:szCs w:val="16"/>
        </w:rPr>
        <w:t xml:space="preserve">GigabitEthernet0/0/2              unassigned           </w:t>
      </w:r>
      <w:r>
        <w:rPr>
          <w:rFonts w:ascii="Huawei Sans" w:hAnsi="Huawei Sans"/>
          <w:snapToGrid w:val="0"/>
          <w:sz w:val="16"/>
          <w:szCs w:val="16"/>
        </w:rPr>
        <w:tab/>
        <w:t xml:space="preserve">up        </w:t>
      </w:r>
      <w:r>
        <w:rPr>
          <w:rFonts w:ascii="Huawei Sans" w:hAnsi="Huawei Sans"/>
          <w:snapToGrid w:val="0"/>
          <w:sz w:val="16"/>
          <w:szCs w:val="16"/>
        </w:rPr>
        <w:tab/>
      </w:r>
      <w:r>
        <w:rPr>
          <w:rFonts w:ascii="Huawei Sans" w:hAnsi="Huawei Sans"/>
          <w:snapToGrid w:val="0"/>
          <w:sz w:val="16"/>
          <w:szCs w:val="16"/>
        </w:rPr>
        <w:tab/>
        <w:t>down</w:t>
      </w:r>
    </w:p>
    <w:p w14:paraId="59BE2BCD" w14:textId="199EF560" w:rsidR="00BA0562" w:rsidRDefault="00BA1D85" w:rsidP="00BA1D85">
      <w:pPr>
        <w:pStyle w:val="TerminalDisplay"/>
      </w:pPr>
      <w:r>
        <w:t xml:space="preserve">GigabitEthernet0/0/3              unassigned           </w:t>
      </w:r>
      <w:r>
        <w:tab/>
        <w:t xml:space="preserve">up        </w:t>
      </w:r>
      <w:r>
        <w:tab/>
      </w:r>
      <w:r>
        <w:tab/>
        <w:t>down</w:t>
      </w:r>
    </w:p>
    <w:p w14:paraId="6FA331AF" w14:textId="77777777" w:rsidR="00BA0562" w:rsidRDefault="00BA0562" w:rsidP="00513773">
      <w:r>
        <w:lastRenderedPageBreak/>
        <w:t xml:space="preserve">Команда </w:t>
      </w:r>
      <w:r>
        <w:rPr>
          <w:b/>
          <w:bCs/>
        </w:rPr>
        <w:t>display ip interface brief</w:t>
      </w:r>
      <w:r>
        <w:t xml:space="preserve"> позволяет вывести на экран краткую информацию об IP-адресах интерфейсов, включая IP-адреса, маски подсети, физический статус, статус протокола канального уровня и количество интерфейсов с различными статусами.</w:t>
      </w:r>
    </w:p>
    <w:p w14:paraId="62B5FB16" w14:textId="1106F3A0" w:rsidR="00BA0562" w:rsidRDefault="00BA0562" w:rsidP="00513773">
      <w:r>
        <w:t xml:space="preserve">Для интерфейсов GigabitEthernet0/0/1 и GigabitEthernet0/0/3 </w:t>
      </w:r>
      <w:r w:rsidR="006339B3">
        <w:t xml:space="preserve">маршрутизатора </w:t>
      </w:r>
      <w:r>
        <w:t>R1 не настроены IP-адреса. Следовательно, поле IP Address/Mask (IP-адрес/маска) имеет значение unassigned (не настроено), поле Protocol (Протокол) имеет значение down (не работает), а поле Physical (Физический статус) имеет значение up (работает).</w:t>
      </w:r>
    </w:p>
    <w:p w14:paraId="7A6E6636" w14:textId="3631676B" w:rsidR="00BA0562" w:rsidRDefault="00BA0562" w:rsidP="00513773">
      <w:r>
        <w:t># Выведите на экран таблицу маршрутизации на маршрутизаторе (</w:t>
      </w:r>
      <w:r w:rsidR="006339B3">
        <w:t>в данном случае на примере R1).</w:t>
      </w:r>
    </w:p>
    <w:p w14:paraId="7854230B" w14:textId="77777777" w:rsidR="00BA0562" w:rsidRDefault="00BA0562" w:rsidP="00513773">
      <w:pPr>
        <w:pStyle w:val="TerminalDisplay"/>
      </w:pPr>
      <w:r>
        <w:t xml:space="preserve">[R1]display ip routing-table </w:t>
      </w:r>
    </w:p>
    <w:p w14:paraId="4ED15FE5" w14:textId="77777777" w:rsidR="00BA0562" w:rsidRDefault="00BA0562" w:rsidP="00513773">
      <w:pPr>
        <w:pStyle w:val="TerminalDisplay"/>
      </w:pPr>
      <w:r>
        <w:t>Route Flags: R - relay, D - download to fib</w:t>
      </w:r>
    </w:p>
    <w:p w14:paraId="5158BA9E" w14:textId="77777777" w:rsidR="00BA0562" w:rsidRDefault="00BA0562" w:rsidP="00513773">
      <w:pPr>
        <w:pStyle w:val="TerminalDisplay"/>
      </w:pPr>
      <w:r>
        <w:t>------------------------------------------------------------------------------</w:t>
      </w:r>
    </w:p>
    <w:p w14:paraId="53FC24DA" w14:textId="77777777" w:rsidR="00BA0562" w:rsidRDefault="00BA0562" w:rsidP="00513773">
      <w:pPr>
        <w:pStyle w:val="TerminalDisplay"/>
      </w:pPr>
      <w:r>
        <w:t>Routing Tables: Public</w:t>
      </w:r>
    </w:p>
    <w:p w14:paraId="0B1E96CA" w14:textId="77777777" w:rsidR="00BA0562" w:rsidRDefault="00BA0562" w:rsidP="00513773">
      <w:pPr>
        <w:pStyle w:val="TerminalDisplay"/>
      </w:pPr>
      <w:r>
        <w:t xml:space="preserve">         Destinations : 4        Routes : 4        </w:t>
      </w:r>
    </w:p>
    <w:p w14:paraId="2F8B83D3" w14:textId="77777777" w:rsidR="00BA0562" w:rsidRDefault="00BA0562" w:rsidP="00513773">
      <w:pPr>
        <w:pStyle w:val="TerminalDisplay"/>
      </w:pPr>
    </w:p>
    <w:p w14:paraId="7D5DD5EF" w14:textId="2EB513D9" w:rsidR="009E6A6E" w:rsidRPr="009E6A6E" w:rsidRDefault="009E6A6E" w:rsidP="009E6A6E">
      <w:pPr>
        <w:pStyle w:val="2"/>
        <w:ind w:left="1701" w:hanging="1"/>
        <w:rPr>
          <w:rFonts w:ascii="Huawei Sans" w:hAnsi="Huawei Sans"/>
          <w:snapToGrid w:val="0"/>
          <w:spacing w:val="-1"/>
          <w:sz w:val="16"/>
          <w:szCs w:val="16"/>
        </w:rPr>
      </w:pPr>
      <w:r>
        <w:rPr>
          <w:rFonts w:ascii="Huawei Sans" w:hAnsi="Huawei Sans"/>
          <w:snapToGrid w:val="0"/>
          <w:sz w:val="16"/>
          <w:szCs w:val="16"/>
        </w:rPr>
        <w:t xml:space="preserve">Destination/Mask   </w:t>
      </w:r>
      <w:r>
        <w:rPr>
          <w:rFonts w:ascii="Huawei Sans" w:hAnsi="Huawei Sans"/>
          <w:snapToGrid w:val="0"/>
          <w:sz w:val="16"/>
          <w:szCs w:val="16"/>
        </w:rPr>
        <w:tab/>
        <w:t xml:space="preserve">Proto   </w:t>
      </w:r>
      <w:r>
        <w:rPr>
          <w:rFonts w:ascii="Huawei Sans" w:hAnsi="Huawei Sans"/>
          <w:snapToGrid w:val="0"/>
          <w:sz w:val="16"/>
          <w:szCs w:val="16"/>
        </w:rPr>
        <w:tab/>
        <w:t xml:space="preserve">Pre  Cost      </w:t>
      </w:r>
      <w:r>
        <w:rPr>
          <w:rFonts w:ascii="Huawei Sans" w:hAnsi="Huawei Sans"/>
          <w:snapToGrid w:val="0"/>
          <w:sz w:val="16"/>
          <w:szCs w:val="16"/>
        </w:rPr>
        <w:tab/>
        <w:t xml:space="preserve">Flags </w:t>
      </w:r>
      <w:r>
        <w:rPr>
          <w:rFonts w:ascii="Huawei Sans" w:hAnsi="Huawei Sans"/>
          <w:snapToGrid w:val="0"/>
          <w:sz w:val="16"/>
          <w:szCs w:val="16"/>
        </w:rPr>
        <w:tab/>
        <w:t>NextHop        Interface</w:t>
      </w:r>
    </w:p>
    <w:p w14:paraId="13E51DE0" w14:textId="77777777" w:rsidR="009E6A6E" w:rsidRPr="009E6A6E" w:rsidRDefault="009E6A6E" w:rsidP="009E6A6E">
      <w:pPr>
        <w:pStyle w:val="2"/>
        <w:ind w:left="1701" w:hanging="1"/>
        <w:rPr>
          <w:rFonts w:ascii="Huawei Sans" w:hAnsi="Huawei Sans"/>
          <w:snapToGrid w:val="0"/>
          <w:spacing w:val="-1"/>
          <w:sz w:val="16"/>
          <w:szCs w:val="16"/>
        </w:rPr>
      </w:pPr>
    </w:p>
    <w:p w14:paraId="57B7CB27" w14:textId="73C73ABB" w:rsidR="009E6A6E" w:rsidRPr="009E6A6E" w:rsidRDefault="009E6A6E" w:rsidP="009E6A6E">
      <w:pPr>
        <w:pStyle w:val="2"/>
        <w:ind w:left="1701" w:hanging="1"/>
        <w:rPr>
          <w:rFonts w:ascii="Huawei Sans" w:hAnsi="Huawei Sans"/>
          <w:snapToGrid w:val="0"/>
          <w:spacing w:val="-1"/>
          <w:sz w:val="16"/>
          <w:szCs w:val="16"/>
        </w:rPr>
      </w:pPr>
      <w:r>
        <w:rPr>
          <w:rFonts w:ascii="Huawei Sans" w:hAnsi="Huawei Sans"/>
          <w:snapToGrid w:val="0"/>
          <w:sz w:val="16"/>
          <w:szCs w:val="16"/>
        </w:rPr>
        <w:t xml:space="preserve">      127.0.0.0/8   </w:t>
      </w:r>
      <w:r>
        <w:rPr>
          <w:rFonts w:ascii="Huawei Sans" w:hAnsi="Huawei Sans"/>
          <w:snapToGrid w:val="0"/>
          <w:sz w:val="16"/>
          <w:szCs w:val="16"/>
        </w:rPr>
        <w:tab/>
        <w:t xml:space="preserve">Direct  </w:t>
      </w:r>
      <w:r>
        <w:rPr>
          <w:rFonts w:ascii="Huawei Sans" w:hAnsi="Huawei Sans"/>
          <w:snapToGrid w:val="0"/>
          <w:sz w:val="16"/>
          <w:szCs w:val="16"/>
        </w:rPr>
        <w:tab/>
        <w:t xml:space="preserve">0    0           D   </w:t>
      </w:r>
      <w:r>
        <w:rPr>
          <w:rFonts w:ascii="Huawei Sans" w:hAnsi="Huawei Sans"/>
          <w:snapToGrid w:val="0"/>
          <w:sz w:val="16"/>
          <w:szCs w:val="16"/>
        </w:rPr>
        <w:tab/>
        <w:t>127.0.0.1       InLoopBack0</w:t>
      </w:r>
    </w:p>
    <w:p w14:paraId="40F97A86" w14:textId="3D24FC0A" w:rsidR="009E6A6E" w:rsidRPr="009E6A6E" w:rsidRDefault="009E6A6E" w:rsidP="009E6A6E">
      <w:pPr>
        <w:pStyle w:val="2"/>
        <w:ind w:left="1701" w:hanging="1"/>
        <w:rPr>
          <w:rFonts w:ascii="Huawei Sans" w:hAnsi="Huawei Sans"/>
          <w:snapToGrid w:val="0"/>
          <w:spacing w:val="-1"/>
          <w:sz w:val="16"/>
          <w:szCs w:val="16"/>
        </w:rPr>
      </w:pPr>
      <w:r>
        <w:rPr>
          <w:rFonts w:ascii="Huawei Sans" w:hAnsi="Huawei Sans"/>
          <w:snapToGrid w:val="0"/>
          <w:sz w:val="16"/>
          <w:szCs w:val="16"/>
        </w:rPr>
        <w:t xml:space="preserve">      127.0.0.1/32  </w:t>
      </w:r>
      <w:r>
        <w:rPr>
          <w:rFonts w:ascii="Huawei Sans" w:hAnsi="Huawei Sans"/>
          <w:snapToGrid w:val="0"/>
          <w:sz w:val="16"/>
          <w:szCs w:val="16"/>
        </w:rPr>
        <w:tab/>
        <w:t xml:space="preserve">Direct  </w:t>
      </w:r>
      <w:r>
        <w:rPr>
          <w:rFonts w:ascii="Huawei Sans" w:hAnsi="Huawei Sans"/>
          <w:snapToGrid w:val="0"/>
          <w:sz w:val="16"/>
          <w:szCs w:val="16"/>
        </w:rPr>
        <w:tab/>
        <w:t xml:space="preserve">0    0           D   </w:t>
      </w:r>
      <w:r>
        <w:rPr>
          <w:rFonts w:ascii="Huawei Sans" w:hAnsi="Huawei Sans"/>
          <w:snapToGrid w:val="0"/>
          <w:sz w:val="16"/>
          <w:szCs w:val="16"/>
        </w:rPr>
        <w:tab/>
        <w:t>127.0.0.1       InLoopBack0</w:t>
      </w:r>
    </w:p>
    <w:p w14:paraId="3DDE3AF9" w14:textId="62BE3A5B" w:rsidR="009E6A6E" w:rsidRPr="009E6A6E" w:rsidRDefault="009E6A6E" w:rsidP="009E6A6E">
      <w:pPr>
        <w:pStyle w:val="2"/>
        <w:ind w:left="1701" w:hanging="1"/>
        <w:rPr>
          <w:rFonts w:ascii="Huawei Sans" w:hAnsi="Huawei Sans"/>
          <w:snapToGrid w:val="0"/>
          <w:spacing w:val="-1"/>
          <w:sz w:val="16"/>
          <w:szCs w:val="16"/>
        </w:rPr>
      </w:pPr>
      <w:r>
        <w:rPr>
          <w:rFonts w:ascii="Huawei Sans" w:hAnsi="Huawei Sans"/>
          <w:snapToGrid w:val="0"/>
          <w:sz w:val="16"/>
          <w:szCs w:val="16"/>
        </w:rPr>
        <w:t xml:space="preserve">127.255.255.255/32  </w:t>
      </w:r>
      <w:r>
        <w:rPr>
          <w:rFonts w:ascii="Huawei Sans" w:hAnsi="Huawei Sans"/>
          <w:snapToGrid w:val="0"/>
          <w:sz w:val="16"/>
          <w:szCs w:val="16"/>
        </w:rPr>
        <w:tab/>
        <w:t xml:space="preserve">Direct  </w:t>
      </w:r>
      <w:r>
        <w:rPr>
          <w:rFonts w:ascii="Huawei Sans" w:hAnsi="Huawei Sans"/>
          <w:snapToGrid w:val="0"/>
          <w:sz w:val="16"/>
          <w:szCs w:val="16"/>
        </w:rPr>
        <w:tab/>
        <w:t xml:space="preserve">0    0           D   </w:t>
      </w:r>
      <w:r>
        <w:rPr>
          <w:rFonts w:ascii="Huawei Sans" w:hAnsi="Huawei Sans"/>
          <w:snapToGrid w:val="0"/>
          <w:sz w:val="16"/>
          <w:szCs w:val="16"/>
        </w:rPr>
        <w:tab/>
        <w:t>127.0.0.1       InLoopBack0</w:t>
      </w:r>
    </w:p>
    <w:p w14:paraId="11894990" w14:textId="4EE5D8E2" w:rsidR="009E6A6E" w:rsidRPr="009E6A6E" w:rsidRDefault="009E6A6E" w:rsidP="009E6A6E">
      <w:pPr>
        <w:pStyle w:val="2"/>
        <w:ind w:left="1701" w:hanging="1"/>
        <w:rPr>
          <w:rFonts w:ascii="Huawei Sans" w:hAnsi="Huawei Sans"/>
          <w:snapToGrid w:val="0"/>
          <w:spacing w:val="-1"/>
          <w:sz w:val="16"/>
          <w:szCs w:val="16"/>
        </w:rPr>
      </w:pPr>
      <w:r>
        <w:rPr>
          <w:rFonts w:ascii="Huawei Sans" w:hAnsi="Huawei Sans"/>
          <w:snapToGrid w:val="0"/>
          <w:sz w:val="16"/>
          <w:szCs w:val="16"/>
        </w:rPr>
        <w:t xml:space="preserve">255.255.255.255/32  </w:t>
      </w:r>
      <w:r>
        <w:rPr>
          <w:rFonts w:ascii="Huawei Sans" w:hAnsi="Huawei Sans"/>
          <w:snapToGrid w:val="0"/>
          <w:sz w:val="16"/>
          <w:szCs w:val="16"/>
        </w:rPr>
        <w:tab/>
        <w:t xml:space="preserve">Direct  </w:t>
      </w:r>
      <w:r>
        <w:rPr>
          <w:rFonts w:ascii="Huawei Sans" w:hAnsi="Huawei Sans"/>
          <w:snapToGrid w:val="0"/>
          <w:sz w:val="16"/>
          <w:szCs w:val="16"/>
        </w:rPr>
        <w:tab/>
        <w:t xml:space="preserve">0    0           D   </w:t>
      </w:r>
      <w:r>
        <w:rPr>
          <w:rFonts w:ascii="Huawei Sans" w:hAnsi="Huawei Sans"/>
          <w:snapToGrid w:val="0"/>
          <w:sz w:val="16"/>
          <w:szCs w:val="16"/>
        </w:rPr>
        <w:tab/>
        <w:t>127.0.0.1       InLoopBack0</w:t>
      </w:r>
    </w:p>
    <w:p w14:paraId="2DA98D06" w14:textId="77777777" w:rsidR="00BA0562" w:rsidRDefault="00BA0562" w:rsidP="00513773">
      <w:r>
        <w:t>InLoopBack0 — это loopback-интерфейс по умолчанию.</w:t>
      </w:r>
    </w:p>
    <w:p w14:paraId="5C93D9B3" w14:textId="205953EE" w:rsidR="00BA0562" w:rsidRDefault="00BA0562" w:rsidP="00513773">
      <w:r>
        <w:t xml:space="preserve">InLoopBack0 использует фиксированный кольцевой адрес 127.0.0.1/8 для приема пакетов данных, предназначенных для хоста, на котором находится InLoopBack0. </w:t>
      </w:r>
      <w:r w:rsidR="006339B3">
        <w:br/>
      </w:r>
      <w:r>
        <w:t>IP-адрес интерфейса InLoopBack0 нельзя изменить или анонсировать с помощью протокола маршрутизации.</w:t>
      </w:r>
    </w:p>
    <w:p w14:paraId="2F137C8C" w14:textId="77777777" w:rsidR="00BA0562" w:rsidRDefault="00BA0562" w:rsidP="002075CB">
      <w:pPr>
        <w:pStyle w:val="Step"/>
        <w:outlineLvl w:val="9"/>
      </w:pPr>
      <w:r>
        <w:t>Настройте IP-адреса для физических интерфейсов.</w:t>
      </w:r>
    </w:p>
    <w:p w14:paraId="199DDC81" w14:textId="77777777" w:rsidR="00BA0562" w:rsidRDefault="00BA0562" w:rsidP="00513773">
      <w:r>
        <w:t># Настройте IP-адреса для физических интерфейсов на основе следующей таблицы.</w:t>
      </w:r>
    </w:p>
    <w:p w14:paraId="58210BF1" w14:textId="77777777" w:rsidR="00513773" w:rsidRDefault="00513773" w:rsidP="002075CB">
      <w:pPr>
        <w:pStyle w:val="TableDescription"/>
        <w:outlineLvl w:val="9"/>
      </w:pPr>
      <w:r>
        <w:t>IP-адреса физических интерфейсов</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533"/>
        <w:gridCol w:w="3018"/>
        <w:gridCol w:w="2387"/>
      </w:tblGrid>
      <w:tr w:rsidR="00513773" w14:paraId="5BD3CBF5" w14:textId="77777777" w:rsidTr="00FD1A9F">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06D3F68B" w14:textId="77777777" w:rsidR="00BA0562" w:rsidRPr="00BA0562" w:rsidRDefault="00BA0562" w:rsidP="00513773">
            <w:pPr>
              <w:pStyle w:val="TableHeading"/>
            </w:pPr>
            <w:r>
              <w:t>Маршрутизатор</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0CA5EBBF" w14:textId="77777777" w:rsidR="00BA0562" w:rsidRPr="00BA0562" w:rsidRDefault="00BA0562" w:rsidP="00513773">
            <w:pPr>
              <w:pStyle w:val="TableHeading"/>
            </w:pPr>
            <w:r>
              <w:t>Интерфейс</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5451A92B" w14:textId="77777777" w:rsidR="00BA0562" w:rsidRPr="00BA0562" w:rsidRDefault="00BA0562" w:rsidP="00513773">
            <w:pPr>
              <w:pStyle w:val="TableHeading"/>
            </w:pPr>
            <w:r>
              <w:t>IP-адрес/маска</w:t>
            </w:r>
          </w:p>
        </w:tc>
      </w:tr>
      <w:tr w:rsidR="00513773" w:rsidRPr="00FB7911" w14:paraId="1E7B9975" w14:textId="77777777" w:rsidTr="00FD1A9F">
        <w:trPr>
          <w:cantSplit/>
        </w:trPr>
        <w:tc>
          <w:tcPr>
            <w:tcW w:w="0" w:type="auto"/>
            <w:vMerge w:val="restart"/>
            <w:shd w:val="clear" w:color="auto" w:fill="auto"/>
            <w:hideMark/>
          </w:tcPr>
          <w:p w14:paraId="67446113" w14:textId="77777777" w:rsidR="00BA0562" w:rsidRPr="00FD1A9F" w:rsidRDefault="00BA0562" w:rsidP="00513773">
            <w:pPr>
              <w:pStyle w:val="TableText"/>
              <w:rPr>
                <w:rFonts w:cs="Arial"/>
              </w:rPr>
            </w:pPr>
            <w:r>
              <w:t>R1</w:t>
            </w:r>
          </w:p>
        </w:tc>
        <w:tc>
          <w:tcPr>
            <w:tcW w:w="0" w:type="auto"/>
            <w:shd w:val="clear" w:color="auto" w:fill="auto"/>
          </w:tcPr>
          <w:p w14:paraId="454D0565" w14:textId="77777777" w:rsidR="00BA0562" w:rsidRPr="00FD1A9F" w:rsidRDefault="00BA0562" w:rsidP="00513773">
            <w:pPr>
              <w:pStyle w:val="TableText"/>
              <w:rPr>
                <w:rFonts w:cs="Arial"/>
              </w:rPr>
            </w:pPr>
            <w:r>
              <w:t>GigabitEthernet0/0/1</w:t>
            </w:r>
          </w:p>
        </w:tc>
        <w:tc>
          <w:tcPr>
            <w:tcW w:w="0" w:type="auto"/>
            <w:shd w:val="clear" w:color="auto" w:fill="auto"/>
            <w:hideMark/>
          </w:tcPr>
          <w:p w14:paraId="36D4D852" w14:textId="77777777" w:rsidR="00BA0562" w:rsidRPr="00FD1A9F" w:rsidRDefault="00BA0562" w:rsidP="00513773">
            <w:pPr>
              <w:pStyle w:val="TableText"/>
              <w:rPr>
                <w:rFonts w:cs="Arial"/>
              </w:rPr>
            </w:pPr>
            <w:r>
              <w:t>10.0.13.1/24</w:t>
            </w:r>
          </w:p>
        </w:tc>
      </w:tr>
      <w:tr w:rsidR="00513773" w:rsidRPr="00FB7911" w14:paraId="5B43BE70" w14:textId="77777777" w:rsidTr="00FD1A9F">
        <w:trPr>
          <w:cantSplit/>
        </w:trPr>
        <w:tc>
          <w:tcPr>
            <w:tcW w:w="0" w:type="auto"/>
            <w:vMerge/>
            <w:shd w:val="clear" w:color="auto" w:fill="auto"/>
            <w:hideMark/>
          </w:tcPr>
          <w:p w14:paraId="06BAE4EA" w14:textId="77777777" w:rsidR="00BA0562" w:rsidRPr="00FD1A9F" w:rsidRDefault="00BA0562" w:rsidP="00513773">
            <w:pPr>
              <w:pStyle w:val="TableText"/>
              <w:rPr>
                <w:rFonts w:cs="Arial"/>
              </w:rPr>
            </w:pPr>
          </w:p>
        </w:tc>
        <w:tc>
          <w:tcPr>
            <w:tcW w:w="0" w:type="auto"/>
            <w:shd w:val="clear" w:color="auto" w:fill="auto"/>
          </w:tcPr>
          <w:p w14:paraId="4AEC9C74" w14:textId="77777777" w:rsidR="00BA0562" w:rsidRPr="00FD1A9F" w:rsidRDefault="00BA0562" w:rsidP="00513773">
            <w:pPr>
              <w:pStyle w:val="TableText"/>
              <w:rPr>
                <w:rFonts w:cs="Arial"/>
              </w:rPr>
            </w:pPr>
            <w:r>
              <w:t>GigabitEthernet0/0/3</w:t>
            </w:r>
          </w:p>
        </w:tc>
        <w:tc>
          <w:tcPr>
            <w:tcW w:w="0" w:type="auto"/>
            <w:shd w:val="clear" w:color="auto" w:fill="auto"/>
            <w:hideMark/>
          </w:tcPr>
          <w:p w14:paraId="723AF7DD" w14:textId="77777777" w:rsidR="00BA0562" w:rsidRPr="00FD1A9F" w:rsidRDefault="00BA0562" w:rsidP="00513773">
            <w:pPr>
              <w:pStyle w:val="TableText"/>
              <w:rPr>
                <w:rFonts w:cs="Arial"/>
              </w:rPr>
            </w:pPr>
            <w:r>
              <w:t>10.0.12.1/24</w:t>
            </w:r>
          </w:p>
        </w:tc>
      </w:tr>
      <w:tr w:rsidR="00513773" w:rsidRPr="00FB7911" w14:paraId="432314F2" w14:textId="77777777" w:rsidTr="00FD1A9F">
        <w:trPr>
          <w:cantSplit/>
        </w:trPr>
        <w:tc>
          <w:tcPr>
            <w:tcW w:w="0" w:type="auto"/>
            <w:vMerge w:val="restart"/>
            <w:shd w:val="clear" w:color="auto" w:fill="auto"/>
            <w:hideMark/>
          </w:tcPr>
          <w:p w14:paraId="50EDB0EB" w14:textId="77777777" w:rsidR="00BA0562" w:rsidRPr="00FD1A9F" w:rsidRDefault="00BA0562" w:rsidP="00513773">
            <w:pPr>
              <w:pStyle w:val="TableText"/>
              <w:rPr>
                <w:rFonts w:cs="Arial"/>
              </w:rPr>
            </w:pPr>
            <w:r>
              <w:t>R2</w:t>
            </w:r>
          </w:p>
        </w:tc>
        <w:tc>
          <w:tcPr>
            <w:tcW w:w="0" w:type="auto"/>
            <w:shd w:val="clear" w:color="auto" w:fill="auto"/>
          </w:tcPr>
          <w:p w14:paraId="49A9063B" w14:textId="77777777" w:rsidR="00BA0562" w:rsidRPr="00FD1A9F" w:rsidRDefault="00BA0562" w:rsidP="00513773">
            <w:pPr>
              <w:pStyle w:val="TableText"/>
              <w:rPr>
                <w:rFonts w:cs="Arial"/>
              </w:rPr>
            </w:pPr>
            <w:r>
              <w:t>GigabitEthernet0/0/3</w:t>
            </w:r>
          </w:p>
        </w:tc>
        <w:tc>
          <w:tcPr>
            <w:tcW w:w="0" w:type="auto"/>
            <w:shd w:val="clear" w:color="auto" w:fill="auto"/>
            <w:hideMark/>
          </w:tcPr>
          <w:p w14:paraId="7460DD9F" w14:textId="77777777" w:rsidR="00BA0562" w:rsidRPr="00FD1A9F" w:rsidRDefault="00BA0562" w:rsidP="00513773">
            <w:pPr>
              <w:pStyle w:val="TableText"/>
              <w:rPr>
                <w:rFonts w:cs="Arial"/>
              </w:rPr>
            </w:pPr>
            <w:r>
              <w:t>10.0.12.2/24</w:t>
            </w:r>
          </w:p>
        </w:tc>
      </w:tr>
      <w:tr w:rsidR="00513773" w:rsidRPr="00FB7911" w14:paraId="0DCC50DF" w14:textId="77777777" w:rsidTr="00FD1A9F">
        <w:trPr>
          <w:cantSplit/>
        </w:trPr>
        <w:tc>
          <w:tcPr>
            <w:tcW w:w="0" w:type="auto"/>
            <w:vMerge/>
            <w:shd w:val="clear" w:color="auto" w:fill="auto"/>
            <w:hideMark/>
          </w:tcPr>
          <w:p w14:paraId="33E76F3E" w14:textId="77777777" w:rsidR="00BA0562" w:rsidRPr="00FD1A9F" w:rsidRDefault="00BA0562" w:rsidP="00513773">
            <w:pPr>
              <w:pStyle w:val="TableText"/>
              <w:rPr>
                <w:rFonts w:cs="Arial"/>
              </w:rPr>
            </w:pPr>
          </w:p>
        </w:tc>
        <w:tc>
          <w:tcPr>
            <w:tcW w:w="0" w:type="auto"/>
            <w:shd w:val="clear" w:color="auto" w:fill="auto"/>
          </w:tcPr>
          <w:p w14:paraId="50A36381" w14:textId="77777777" w:rsidR="00BA0562" w:rsidRPr="00FD1A9F" w:rsidRDefault="00BA0562" w:rsidP="00513773">
            <w:pPr>
              <w:pStyle w:val="TableText"/>
              <w:rPr>
                <w:rFonts w:cs="Arial"/>
              </w:rPr>
            </w:pPr>
            <w:r>
              <w:t>GigabitEthernet0/0/4</w:t>
            </w:r>
          </w:p>
        </w:tc>
        <w:tc>
          <w:tcPr>
            <w:tcW w:w="0" w:type="auto"/>
            <w:shd w:val="clear" w:color="auto" w:fill="auto"/>
            <w:hideMark/>
          </w:tcPr>
          <w:p w14:paraId="272D3EBB" w14:textId="77777777" w:rsidR="00BA0562" w:rsidRPr="00FD1A9F" w:rsidRDefault="00BA0562" w:rsidP="00513773">
            <w:pPr>
              <w:pStyle w:val="TableText"/>
              <w:rPr>
                <w:rFonts w:cs="Arial"/>
              </w:rPr>
            </w:pPr>
            <w:r>
              <w:t>10.0.23.2/24</w:t>
            </w:r>
          </w:p>
        </w:tc>
      </w:tr>
      <w:tr w:rsidR="00513773" w:rsidRPr="00FB7911" w14:paraId="13A11724" w14:textId="77777777" w:rsidTr="00FD1A9F">
        <w:trPr>
          <w:cantSplit/>
        </w:trPr>
        <w:tc>
          <w:tcPr>
            <w:tcW w:w="0" w:type="auto"/>
            <w:vMerge w:val="restart"/>
            <w:shd w:val="clear" w:color="auto" w:fill="auto"/>
            <w:hideMark/>
          </w:tcPr>
          <w:p w14:paraId="724732AE" w14:textId="77777777" w:rsidR="00BA0562" w:rsidRPr="00FD1A9F" w:rsidRDefault="00BA0562" w:rsidP="00513773">
            <w:pPr>
              <w:pStyle w:val="TableText"/>
              <w:rPr>
                <w:rFonts w:cs="Arial"/>
              </w:rPr>
            </w:pPr>
            <w:r>
              <w:t>R3</w:t>
            </w:r>
          </w:p>
        </w:tc>
        <w:tc>
          <w:tcPr>
            <w:tcW w:w="0" w:type="auto"/>
            <w:shd w:val="clear" w:color="auto" w:fill="auto"/>
          </w:tcPr>
          <w:p w14:paraId="30703BD7" w14:textId="77777777" w:rsidR="00BA0562" w:rsidRPr="00FD1A9F" w:rsidRDefault="00BA0562" w:rsidP="00513773">
            <w:pPr>
              <w:pStyle w:val="TableText"/>
              <w:rPr>
                <w:rFonts w:cs="Arial"/>
              </w:rPr>
            </w:pPr>
            <w:r>
              <w:t>GigabitEthernet0/0/1</w:t>
            </w:r>
          </w:p>
        </w:tc>
        <w:tc>
          <w:tcPr>
            <w:tcW w:w="0" w:type="auto"/>
            <w:shd w:val="clear" w:color="auto" w:fill="auto"/>
            <w:hideMark/>
          </w:tcPr>
          <w:p w14:paraId="5CB4800B" w14:textId="77777777" w:rsidR="00BA0562" w:rsidRPr="00FD1A9F" w:rsidRDefault="00BA0562" w:rsidP="00513773">
            <w:pPr>
              <w:pStyle w:val="TableText"/>
              <w:rPr>
                <w:rFonts w:cs="Arial"/>
              </w:rPr>
            </w:pPr>
            <w:r>
              <w:t>10.0.13.3/24</w:t>
            </w:r>
          </w:p>
        </w:tc>
      </w:tr>
      <w:tr w:rsidR="00513773" w:rsidRPr="00FB7911" w14:paraId="70D9EA2A" w14:textId="77777777" w:rsidTr="00FD1A9F">
        <w:trPr>
          <w:cantSplit/>
        </w:trPr>
        <w:tc>
          <w:tcPr>
            <w:tcW w:w="0" w:type="auto"/>
            <w:vMerge/>
            <w:shd w:val="clear" w:color="auto" w:fill="auto"/>
          </w:tcPr>
          <w:p w14:paraId="26017E32" w14:textId="77777777" w:rsidR="00BA0562" w:rsidRPr="00FD1A9F" w:rsidRDefault="00BA0562" w:rsidP="00513773">
            <w:pPr>
              <w:pStyle w:val="TableText"/>
              <w:rPr>
                <w:rFonts w:cs="Arial"/>
              </w:rPr>
            </w:pPr>
          </w:p>
        </w:tc>
        <w:tc>
          <w:tcPr>
            <w:tcW w:w="0" w:type="auto"/>
            <w:shd w:val="clear" w:color="auto" w:fill="auto"/>
          </w:tcPr>
          <w:p w14:paraId="22530DE5" w14:textId="77777777" w:rsidR="00BA0562" w:rsidRPr="00FD1A9F" w:rsidRDefault="00BA0562" w:rsidP="00513773">
            <w:pPr>
              <w:pStyle w:val="TableText"/>
              <w:rPr>
                <w:rFonts w:cs="Arial"/>
              </w:rPr>
            </w:pPr>
            <w:r>
              <w:t>GigabitEthernet0/0/3</w:t>
            </w:r>
          </w:p>
        </w:tc>
        <w:tc>
          <w:tcPr>
            <w:tcW w:w="0" w:type="auto"/>
            <w:shd w:val="clear" w:color="auto" w:fill="auto"/>
          </w:tcPr>
          <w:p w14:paraId="6748D9D7" w14:textId="77777777" w:rsidR="00BA0562" w:rsidRPr="00FD1A9F" w:rsidRDefault="00BA0562" w:rsidP="00513773">
            <w:pPr>
              <w:pStyle w:val="TableText"/>
              <w:rPr>
                <w:rFonts w:cs="Arial"/>
              </w:rPr>
            </w:pPr>
            <w:r>
              <w:t>10.0.23.3/24</w:t>
            </w:r>
          </w:p>
        </w:tc>
      </w:tr>
    </w:tbl>
    <w:p w14:paraId="72F93E06" w14:textId="77777777" w:rsidR="00513773" w:rsidRDefault="00513773" w:rsidP="00513773"/>
    <w:p w14:paraId="5ECD5441" w14:textId="77777777" w:rsidR="00BA0562" w:rsidRDefault="00BA0562" w:rsidP="00513773">
      <w:pPr>
        <w:pStyle w:val="TerminalDisplay"/>
      </w:pPr>
      <w:r>
        <w:t>&lt;R1&gt;system-view</w:t>
      </w:r>
    </w:p>
    <w:p w14:paraId="062626FF" w14:textId="77777777" w:rsidR="00BA0562" w:rsidRDefault="00BA0562" w:rsidP="00513773">
      <w:pPr>
        <w:pStyle w:val="TerminalDisplay"/>
      </w:pPr>
      <w:r>
        <w:t>[R1]interface GigabitEthernet0/0/1</w:t>
      </w:r>
    </w:p>
    <w:p w14:paraId="00B2AEE7" w14:textId="77777777" w:rsidR="00BA0562" w:rsidRDefault="00BA0562" w:rsidP="00513773">
      <w:pPr>
        <w:pStyle w:val="TerminalDisplay"/>
      </w:pPr>
      <w:r>
        <w:t>[R1-GigabitEthernet0/0/1]ip address 10.0.13.1 24</w:t>
      </w:r>
    </w:p>
    <w:p w14:paraId="61EC721D" w14:textId="77777777" w:rsidR="00BA0562" w:rsidRDefault="00BA0562" w:rsidP="00513773">
      <w:pPr>
        <w:pStyle w:val="TerminalDisplay"/>
      </w:pPr>
      <w:r>
        <w:t xml:space="preserve">[R1-GigabitEthernet0/0/1]quit </w:t>
      </w:r>
    </w:p>
    <w:p w14:paraId="46E2A418" w14:textId="77777777" w:rsidR="00BA0562" w:rsidRDefault="00BA0562" w:rsidP="00513773">
      <w:pPr>
        <w:pStyle w:val="TerminalDisplay"/>
      </w:pPr>
      <w:r>
        <w:lastRenderedPageBreak/>
        <w:t>[R1]interface GigabitEthernet0/0/3</w:t>
      </w:r>
    </w:p>
    <w:p w14:paraId="7FBDFEB0" w14:textId="77777777" w:rsidR="00BA0562" w:rsidRDefault="00BA0562" w:rsidP="00513773">
      <w:pPr>
        <w:pStyle w:val="TerminalDisplay"/>
      </w:pPr>
      <w:r>
        <w:t>[R1-GigabitEthernet0/0/3]ip address 10.0.12.1 24</w:t>
      </w:r>
    </w:p>
    <w:p w14:paraId="36E09B33" w14:textId="77777777" w:rsidR="00BA0562" w:rsidRDefault="00BA0562" w:rsidP="00513773">
      <w:pPr>
        <w:pStyle w:val="TerminalDisplay"/>
      </w:pPr>
      <w:r>
        <w:t xml:space="preserve">[R1-GigabitEthernet0/0/3]quit </w:t>
      </w:r>
    </w:p>
    <w:p w14:paraId="61AED7B4" w14:textId="77777777" w:rsidR="00BA0562" w:rsidRDefault="00BA0562" w:rsidP="00513773">
      <w:pPr>
        <w:pStyle w:val="TerminalDisplay"/>
        <w:shd w:val="clear" w:color="auto" w:fill="auto"/>
      </w:pPr>
    </w:p>
    <w:p w14:paraId="0B960EFA" w14:textId="77777777" w:rsidR="00BA0562" w:rsidRDefault="00BA0562" w:rsidP="00513773">
      <w:pPr>
        <w:pStyle w:val="TerminalDisplay"/>
      </w:pPr>
      <w:r>
        <w:t>&lt;R2&gt;system-view</w:t>
      </w:r>
    </w:p>
    <w:p w14:paraId="16C94698" w14:textId="77777777" w:rsidR="00BA0562" w:rsidRDefault="00BA0562" w:rsidP="00513773">
      <w:pPr>
        <w:pStyle w:val="TerminalDisplay"/>
      </w:pPr>
      <w:r>
        <w:t>[R2]interface GigabitEthernet0/0/3</w:t>
      </w:r>
    </w:p>
    <w:p w14:paraId="42A5EA6B" w14:textId="77777777" w:rsidR="00BA0562" w:rsidRDefault="00BA0562" w:rsidP="00513773">
      <w:pPr>
        <w:pStyle w:val="TerminalDisplay"/>
      </w:pPr>
      <w:r>
        <w:t>[R2-GigabitEthernet0/0/3]ip address 10.0.12.2 24</w:t>
      </w:r>
    </w:p>
    <w:p w14:paraId="721EE35C" w14:textId="77777777" w:rsidR="00BA0562" w:rsidRDefault="00BA0562" w:rsidP="00513773">
      <w:pPr>
        <w:pStyle w:val="TerminalDisplay"/>
      </w:pPr>
      <w:r>
        <w:t xml:space="preserve">[R2-GigabitEthernet0/0/3]quit </w:t>
      </w:r>
    </w:p>
    <w:p w14:paraId="26052E1E" w14:textId="77777777" w:rsidR="00BA0562" w:rsidRDefault="00BA0562" w:rsidP="00513773">
      <w:pPr>
        <w:pStyle w:val="TerminalDisplay"/>
      </w:pPr>
      <w:r>
        <w:t>[R2]interface GigabitEthernet0/0/4</w:t>
      </w:r>
    </w:p>
    <w:p w14:paraId="2FC70BBE" w14:textId="77777777" w:rsidR="00BA0562" w:rsidRDefault="00BA0562" w:rsidP="00513773">
      <w:pPr>
        <w:pStyle w:val="TerminalDisplay"/>
      </w:pPr>
      <w:r>
        <w:t>[R2-GigabitEthernet0/0/4]ip address 10.0.23.2 24</w:t>
      </w:r>
    </w:p>
    <w:p w14:paraId="021A3F82" w14:textId="77777777" w:rsidR="00BA0562" w:rsidRDefault="00BA0562" w:rsidP="00513773">
      <w:pPr>
        <w:pStyle w:val="TerminalDisplay"/>
      </w:pPr>
      <w:r>
        <w:t xml:space="preserve">[R2-GigabitEthernet0/0/4]quit </w:t>
      </w:r>
    </w:p>
    <w:p w14:paraId="44031CA4" w14:textId="77777777" w:rsidR="00BA0562" w:rsidRDefault="00BA0562" w:rsidP="00513773">
      <w:pPr>
        <w:pStyle w:val="TerminalDisplay"/>
        <w:shd w:val="clear" w:color="auto" w:fill="auto"/>
      </w:pPr>
    </w:p>
    <w:p w14:paraId="466EA52F" w14:textId="77777777" w:rsidR="00BA0562" w:rsidRDefault="00BA0562" w:rsidP="00513773">
      <w:pPr>
        <w:pStyle w:val="TerminalDisplay"/>
      </w:pPr>
      <w:r>
        <w:t>&lt;R3&gt;system-view</w:t>
      </w:r>
    </w:p>
    <w:p w14:paraId="1DC3D23F" w14:textId="77777777" w:rsidR="00BA0562" w:rsidRDefault="00BA0562" w:rsidP="00513773">
      <w:pPr>
        <w:pStyle w:val="TerminalDisplay"/>
      </w:pPr>
      <w:r>
        <w:t>[R3]interface GigabitEthernet0/0/1</w:t>
      </w:r>
    </w:p>
    <w:p w14:paraId="7C656A03" w14:textId="77777777" w:rsidR="00BA0562" w:rsidRDefault="00BA0562" w:rsidP="00513773">
      <w:pPr>
        <w:pStyle w:val="TerminalDisplay"/>
      </w:pPr>
      <w:r>
        <w:t>[R3-GigabitEthernet0/0/1]ip address 10.0.13.3 24</w:t>
      </w:r>
    </w:p>
    <w:p w14:paraId="59A0FEF5" w14:textId="77777777" w:rsidR="00BA0562" w:rsidRDefault="00BA0562" w:rsidP="00513773">
      <w:pPr>
        <w:pStyle w:val="TerminalDisplay"/>
      </w:pPr>
      <w:r>
        <w:t xml:space="preserve">[R3-GigabitEthernet0/0/1]quit </w:t>
      </w:r>
    </w:p>
    <w:p w14:paraId="1061DF3D" w14:textId="77777777" w:rsidR="00BA0562" w:rsidRDefault="00BA0562" w:rsidP="00513773">
      <w:pPr>
        <w:pStyle w:val="TerminalDisplay"/>
      </w:pPr>
      <w:r>
        <w:t>[R3]interface GigabitEthernet0/0/3</w:t>
      </w:r>
    </w:p>
    <w:p w14:paraId="15BDDFA9" w14:textId="77777777" w:rsidR="00BA0562" w:rsidRDefault="00BA0562" w:rsidP="00513773">
      <w:pPr>
        <w:pStyle w:val="TerminalDisplay"/>
      </w:pPr>
      <w:r>
        <w:t>[R3-GigabitEthernet0/0/3]ip address 10.0.23.3 24</w:t>
      </w:r>
    </w:p>
    <w:p w14:paraId="303A0839" w14:textId="77777777" w:rsidR="00BA0562" w:rsidRDefault="00BA0562" w:rsidP="00513773">
      <w:pPr>
        <w:pStyle w:val="TerminalDisplay"/>
      </w:pPr>
      <w:r>
        <w:t xml:space="preserve">[R3-GigabitEthernet0/0/3]quit </w:t>
      </w:r>
    </w:p>
    <w:p w14:paraId="3D5A4487" w14:textId="6361F0FC" w:rsidR="00BA0562" w:rsidRDefault="00BA0562" w:rsidP="00513773">
      <w:r>
        <w:t xml:space="preserve"># Проверьте </w:t>
      </w:r>
      <w:r w:rsidR="006339B3">
        <w:t>наличие</w:t>
      </w:r>
      <w:r>
        <w:t xml:space="preserve"> связи с помощью инструмента ping.</w:t>
      </w:r>
    </w:p>
    <w:p w14:paraId="4B03D65E" w14:textId="77777777" w:rsidR="00BA0562" w:rsidRDefault="00BA0562" w:rsidP="00513773">
      <w:pPr>
        <w:pStyle w:val="TerminalDisplay"/>
      </w:pPr>
      <w:r>
        <w:t xml:space="preserve">[R1]ping 10.0.12.2 </w:t>
      </w:r>
    </w:p>
    <w:p w14:paraId="6D43C07E" w14:textId="77777777" w:rsidR="00BA0562" w:rsidRDefault="00BA0562" w:rsidP="00513773">
      <w:pPr>
        <w:pStyle w:val="TerminalDisplay"/>
      </w:pPr>
      <w:r>
        <w:t xml:space="preserve">  PING 10.0.12.2: 56  data bytes, press CTRL_C to break</w:t>
      </w:r>
    </w:p>
    <w:p w14:paraId="5B3C94A3" w14:textId="77777777" w:rsidR="00BA0562" w:rsidRDefault="00BA0562" w:rsidP="00513773">
      <w:pPr>
        <w:pStyle w:val="TerminalDisplay"/>
      </w:pPr>
      <w:r>
        <w:t xml:space="preserve">    Reply from 10.0.12.2: bytes=56 Sequence=1 ttl=255 time=70 ms</w:t>
      </w:r>
    </w:p>
    <w:p w14:paraId="3E1F1C96" w14:textId="77777777" w:rsidR="00BA0562" w:rsidRDefault="00BA0562" w:rsidP="00513773">
      <w:pPr>
        <w:pStyle w:val="TerminalDisplay"/>
      </w:pPr>
      <w:r>
        <w:t xml:space="preserve">    Reply from 10.0.12.2: bytes=56 Sequence=2 ttl=255 time=50 ms</w:t>
      </w:r>
    </w:p>
    <w:p w14:paraId="4A988B7F" w14:textId="77777777" w:rsidR="00BA0562" w:rsidRDefault="00BA0562" w:rsidP="00513773">
      <w:pPr>
        <w:pStyle w:val="TerminalDisplay"/>
      </w:pPr>
      <w:r>
        <w:t xml:space="preserve">    Reply from 10.0.12.2: bytes=56 Sequence=3 ttl=255 time=40 ms</w:t>
      </w:r>
    </w:p>
    <w:p w14:paraId="592C5B48" w14:textId="77777777" w:rsidR="00BA0562" w:rsidRDefault="00BA0562" w:rsidP="00513773">
      <w:pPr>
        <w:pStyle w:val="TerminalDisplay"/>
      </w:pPr>
      <w:r>
        <w:t xml:space="preserve">    Reply from 10.0.12.2: bytes=56 Sequence=4 ttl=255 time=30 ms</w:t>
      </w:r>
    </w:p>
    <w:p w14:paraId="15B6B253" w14:textId="77777777" w:rsidR="00BA0562" w:rsidRDefault="00BA0562" w:rsidP="00513773">
      <w:pPr>
        <w:pStyle w:val="TerminalDisplay"/>
      </w:pPr>
      <w:r>
        <w:t xml:space="preserve">    Reply from 10.0.12.2: bytes=56 Sequence=5 ttl=255 time=50 ms</w:t>
      </w:r>
    </w:p>
    <w:p w14:paraId="1CE3D37A" w14:textId="77777777" w:rsidR="00BA0562" w:rsidRDefault="00BA0562" w:rsidP="00513773">
      <w:pPr>
        <w:pStyle w:val="TerminalDisplay"/>
      </w:pPr>
    </w:p>
    <w:p w14:paraId="6B34A112" w14:textId="77777777" w:rsidR="00BA0562" w:rsidRDefault="00BA0562" w:rsidP="00513773">
      <w:pPr>
        <w:pStyle w:val="TerminalDisplay"/>
      </w:pPr>
      <w:r>
        <w:t xml:space="preserve">  --- 10.0.12.2 ping statistics ---</w:t>
      </w:r>
    </w:p>
    <w:p w14:paraId="5D1420C1" w14:textId="77777777" w:rsidR="00BA0562" w:rsidRDefault="00BA0562" w:rsidP="00513773">
      <w:pPr>
        <w:pStyle w:val="TerminalDisplay"/>
      </w:pPr>
      <w:r>
        <w:t xml:space="preserve">    5 packet(s) transmitted</w:t>
      </w:r>
    </w:p>
    <w:p w14:paraId="683977A2" w14:textId="77777777" w:rsidR="00BA0562" w:rsidRDefault="00BA0562" w:rsidP="00513773">
      <w:pPr>
        <w:pStyle w:val="TerminalDisplay"/>
      </w:pPr>
      <w:r>
        <w:t xml:space="preserve">    5 packet(s) received</w:t>
      </w:r>
    </w:p>
    <w:p w14:paraId="7FAF74CA" w14:textId="77777777" w:rsidR="00BA0562" w:rsidRDefault="00BA0562" w:rsidP="00513773">
      <w:pPr>
        <w:pStyle w:val="TerminalDisplay"/>
      </w:pPr>
      <w:r>
        <w:t xml:space="preserve">    0.00% packet loss</w:t>
      </w:r>
    </w:p>
    <w:p w14:paraId="09205BA7" w14:textId="77777777" w:rsidR="00BA0562" w:rsidRDefault="00BA0562" w:rsidP="00513773">
      <w:pPr>
        <w:pStyle w:val="TerminalDisplay"/>
      </w:pPr>
      <w:r>
        <w:t xml:space="preserve">    round-trip min/avg/max = 30/48/70 ms</w:t>
      </w:r>
    </w:p>
    <w:p w14:paraId="3968C94B" w14:textId="77777777" w:rsidR="00BA0562" w:rsidRDefault="00BA0562" w:rsidP="00513773">
      <w:pPr>
        <w:pStyle w:val="TerminalDisplay"/>
      </w:pPr>
    </w:p>
    <w:p w14:paraId="03FF21DC" w14:textId="77777777" w:rsidR="00BA0562" w:rsidRDefault="00BA0562" w:rsidP="00513773">
      <w:pPr>
        <w:pStyle w:val="TerminalDisplay"/>
      </w:pPr>
      <w:r>
        <w:t xml:space="preserve">[R1]ping 10.0.13.3 </w:t>
      </w:r>
    </w:p>
    <w:p w14:paraId="6DC29FB4" w14:textId="77777777" w:rsidR="00BA0562" w:rsidRDefault="00BA0562" w:rsidP="00513773">
      <w:pPr>
        <w:pStyle w:val="TerminalDisplay"/>
      </w:pPr>
      <w:r>
        <w:t xml:space="preserve">  PING 10.0.13.3: 56  data bytes, press CTRL_C to break</w:t>
      </w:r>
    </w:p>
    <w:p w14:paraId="5E75B1BA" w14:textId="77777777" w:rsidR="00BA0562" w:rsidRDefault="00BA0562" w:rsidP="00513773">
      <w:pPr>
        <w:pStyle w:val="TerminalDisplay"/>
      </w:pPr>
      <w:r>
        <w:t xml:space="preserve">    Reply from 10.0.13.3: bytes=56 Sequence=1 ttl=255 time=50 ms</w:t>
      </w:r>
    </w:p>
    <w:p w14:paraId="643017CA" w14:textId="77777777" w:rsidR="00BA0562" w:rsidRDefault="00BA0562" w:rsidP="00513773">
      <w:pPr>
        <w:pStyle w:val="TerminalDisplay"/>
      </w:pPr>
      <w:r>
        <w:t xml:space="preserve">    Reply from 10.0.13.3: bytes=56 Sequence=2 ttl=255 time=60 ms</w:t>
      </w:r>
    </w:p>
    <w:p w14:paraId="240D9DD1" w14:textId="77777777" w:rsidR="00BA0562" w:rsidRDefault="00BA0562" w:rsidP="00513773">
      <w:pPr>
        <w:pStyle w:val="TerminalDisplay"/>
      </w:pPr>
      <w:r>
        <w:t xml:space="preserve">    Reply from 10.0.13.3: bytes=56 Sequence=3 ttl=255 time=50 ms</w:t>
      </w:r>
    </w:p>
    <w:p w14:paraId="396C10F3" w14:textId="77777777" w:rsidR="00BA0562" w:rsidRDefault="00BA0562" w:rsidP="00513773">
      <w:pPr>
        <w:pStyle w:val="TerminalDisplay"/>
      </w:pPr>
      <w:r>
        <w:t xml:space="preserve">    Reply from 10.0.13.3: bytes=56 Sequence=4 ttl=255 time=30 ms</w:t>
      </w:r>
    </w:p>
    <w:p w14:paraId="01D312B2" w14:textId="77777777" w:rsidR="00BA0562" w:rsidRDefault="00BA0562" w:rsidP="00513773">
      <w:pPr>
        <w:pStyle w:val="TerminalDisplay"/>
      </w:pPr>
      <w:r>
        <w:t xml:space="preserve">    Reply from 10.0.13.3: bytes=56 Sequence=5 ttl=255 time=30 ms</w:t>
      </w:r>
    </w:p>
    <w:p w14:paraId="1980F708" w14:textId="77777777" w:rsidR="00BA0562" w:rsidRDefault="00BA0562" w:rsidP="00513773">
      <w:pPr>
        <w:pStyle w:val="TerminalDisplay"/>
      </w:pPr>
    </w:p>
    <w:p w14:paraId="0391A283" w14:textId="77777777" w:rsidR="00BA0562" w:rsidRDefault="00BA0562" w:rsidP="00513773">
      <w:pPr>
        <w:pStyle w:val="TerminalDisplay"/>
      </w:pPr>
      <w:r>
        <w:t xml:space="preserve">  --- 10.0.13.3 ping statistics ---</w:t>
      </w:r>
    </w:p>
    <w:p w14:paraId="05143357" w14:textId="77777777" w:rsidR="00BA0562" w:rsidRDefault="00BA0562" w:rsidP="00513773">
      <w:pPr>
        <w:pStyle w:val="TerminalDisplay"/>
      </w:pPr>
      <w:r>
        <w:t xml:space="preserve">    5 packet(s) transmitted</w:t>
      </w:r>
    </w:p>
    <w:p w14:paraId="73024979" w14:textId="77777777" w:rsidR="00BA0562" w:rsidRDefault="00BA0562" w:rsidP="00513773">
      <w:pPr>
        <w:pStyle w:val="TerminalDisplay"/>
      </w:pPr>
      <w:r>
        <w:t xml:space="preserve">    5 packet(s) received</w:t>
      </w:r>
    </w:p>
    <w:p w14:paraId="39C9A1FD" w14:textId="77777777" w:rsidR="00BA0562" w:rsidRDefault="00BA0562" w:rsidP="00513773">
      <w:pPr>
        <w:pStyle w:val="TerminalDisplay"/>
      </w:pPr>
      <w:r>
        <w:t xml:space="preserve">    0.00% packet loss</w:t>
      </w:r>
    </w:p>
    <w:p w14:paraId="07584AA5" w14:textId="77777777" w:rsidR="00BA0562" w:rsidRDefault="00BA0562" w:rsidP="00513773">
      <w:pPr>
        <w:pStyle w:val="TerminalDisplay"/>
      </w:pPr>
      <w:r>
        <w:t xml:space="preserve">    round-trip min/avg/max = 30/44/60 ms</w:t>
      </w:r>
    </w:p>
    <w:p w14:paraId="61344659" w14:textId="77777777" w:rsidR="00BA0562" w:rsidRPr="00513773" w:rsidRDefault="00BA0562" w:rsidP="00513773">
      <w:pPr>
        <w:pStyle w:val="TerminalDisplay"/>
        <w:shd w:val="clear" w:color="auto" w:fill="auto"/>
      </w:pPr>
    </w:p>
    <w:p w14:paraId="2D7BBD31" w14:textId="77777777" w:rsidR="00BA0562" w:rsidRDefault="00BA0562" w:rsidP="00513773">
      <w:r>
        <w:t># Выведите на экран таблицу маршрутизации R1.</w:t>
      </w:r>
    </w:p>
    <w:p w14:paraId="7F15DA1D" w14:textId="77777777" w:rsidR="00BA0562" w:rsidRDefault="00BA0562" w:rsidP="00513773">
      <w:pPr>
        <w:pStyle w:val="TerminalDisplay"/>
      </w:pPr>
      <w:r>
        <w:t xml:space="preserve"> [R1]display ip routing-table </w:t>
      </w:r>
    </w:p>
    <w:p w14:paraId="045D7829" w14:textId="77777777" w:rsidR="00BA0562" w:rsidRDefault="00BA0562" w:rsidP="00513773">
      <w:pPr>
        <w:pStyle w:val="TerminalDisplay"/>
      </w:pPr>
      <w:r>
        <w:t>Route Flags: R - relay, D - download to fib</w:t>
      </w:r>
    </w:p>
    <w:p w14:paraId="10D7667C" w14:textId="77777777" w:rsidR="00BA0562" w:rsidRDefault="00BA0562" w:rsidP="00513773">
      <w:pPr>
        <w:pStyle w:val="TerminalDisplay"/>
      </w:pPr>
      <w:r>
        <w:t>------------------------------------------------------------------------------</w:t>
      </w:r>
    </w:p>
    <w:p w14:paraId="32834F41" w14:textId="77777777" w:rsidR="00BA0562" w:rsidRDefault="00BA0562" w:rsidP="00513773">
      <w:pPr>
        <w:pStyle w:val="TerminalDisplay"/>
      </w:pPr>
      <w:r>
        <w:lastRenderedPageBreak/>
        <w:t>Routing Tables: Public</w:t>
      </w:r>
    </w:p>
    <w:p w14:paraId="728450E5" w14:textId="77777777" w:rsidR="00BA0562" w:rsidRDefault="00BA0562" w:rsidP="00513773">
      <w:pPr>
        <w:pStyle w:val="TerminalDisplay"/>
      </w:pPr>
      <w:r>
        <w:t xml:space="preserve">         Destinations : 10       Routes : 10       </w:t>
      </w:r>
    </w:p>
    <w:p w14:paraId="59204AB0" w14:textId="77777777" w:rsidR="00BA0562" w:rsidRDefault="00BA0562" w:rsidP="00513773">
      <w:pPr>
        <w:pStyle w:val="TerminalDisplay"/>
      </w:pPr>
    </w:p>
    <w:p w14:paraId="46DE388D" w14:textId="1E8942FF" w:rsidR="00BA0562" w:rsidRDefault="00BA0562" w:rsidP="00513773">
      <w:pPr>
        <w:pStyle w:val="TerminalDisplay"/>
      </w:pPr>
      <w:r>
        <w:t xml:space="preserve">Destination/Mask    </w:t>
      </w:r>
      <w:r>
        <w:tab/>
        <w:t xml:space="preserve">Proto   </w:t>
      </w:r>
      <w:r>
        <w:tab/>
        <w:t xml:space="preserve">Pre  Cost      Flags </w:t>
      </w:r>
      <w:r>
        <w:tab/>
        <w:t>NextHop        Interface</w:t>
      </w:r>
    </w:p>
    <w:p w14:paraId="562C414D" w14:textId="77777777" w:rsidR="00BA0562" w:rsidRDefault="00BA0562" w:rsidP="00513773">
      <w:pPr>
        <w:pStyle w:val="TerminalDisplay"/>
      </w:pPr>
    </w:p>
    <w:p w14:paraId="7AD21D22" w14:textId="79257E4E" w:rsidR="00BA0562" w:rsidRDefault="00BA0562" w:rsidP="00513773">
      <w:pPr>
        <w:pStyle w:val="TerminalDisplay"/>
      </w:pPr>
      <w:r>
        <w:t xml:space="preserve">      10.0.12.0/24  </w:t>
      </w:r>
      <w:r>
        <w:tab/>
        <w:t xml:space="preserve">Direct  </w:t>
      </w:r>
      <w:r>
        <w:tab/>
        <w:t>0    0           D   10.0.12.1       GigabitEthernet0/0/3</w:t>
      </w:r>
    </w:p>
    <w:p w14:paraId="69B48C59" w14:textId="2E6B63F3" w:rsidR="00BA0562" w:rsidRDefault="00BA0562" w:rsidP="00513773">
      <w:pPr>
        <w:pStyle w:val="TerminalDisplay"/>
      </w:pPr>
      <w:r>
        <w:t xml:space="preserve">      10.0.12.1/32  </w:t>
      </w:r>
      <w:r>
        <w:tab/>
        <w:t xml:space="preserve">Direct  </w:t>
      </w:r>
      <w:r>
        <w:tab/>
        <w:t>0    0           D   127.0.0.1       GigabitEthernet0/0/3</w:t>
      </w:r>
    </w:p>
    <w:p w14:paraId="4E791ADB" w14:textId="68E621F0" w:rsidR="00BA0562" w:rsidRDefault="00BA0562" w:rsidP="00513773">
      <w:pPr>
        <w:pStyle w:val="TerminalDisplay"/>
      </w:pPr>
      <w:r>
        <w:t xml:space="preserve">    10.0.12.255/32  </w:t>
      </w:r>
      <w:r>
        <w:tab/>
        <w:t xml:space="preserve">Direct  </w:t>
      </w:r>
      <w:r>
        <w:tab/>
        <w:t>0    0           D   127.0.0.1       GigabitEthernet0/0/3</w:t>
      </w:r>
    </w:p>
    <w:p w14:paraId="17082C50" w14:textId="5FB0EB06" w:rsidR="00BA0562" w:rsidRDefault="00BA0562" w:rsidP="00513773">
      <w:pPr>
        <w:pStyle w:val="TerminalDisplay"/>
      </w:pPr>
      <w:r>
        <w:t xml:space="preserve">      10.0.13.0/24  </w:t>
      </w:r>
      <w:r>
        <w:tab/>
        <w:t xml:space="preserve">Direct  </w:t>
      </w:r>
      <w:r>
        <w:tab/>
        <w:t>0    0           D   10.0.13.1       GigabitEthernet0/0/1</w:t>
      </w:r>
    </w:p>
    <w:p w14:paraId="2F98A9FE" w14:textId="2135222B" w:rsidR="00BA0562" w:rsidRDefault="00BA0562" w:rsidP="00513773">
      <w:pPr>
        <w:pStyle w:val="TerminalDisplay"/>
      </w:pPr>
      <w:r>
        <w:t xml:space="preserve">      10.0.13.1/32  </w:t>
      </w:r>
      <w:r>
        <w:tab/>
        <w:t xml:space="preserve">Direct  </w:t>
      </w:r>
      <w:r>
        <w:tab/>
        <w:t>0    0           D   127.0.0.1       GigabitEthernet0/0/1</w:t>
      </w:r>
    </w:p>
    <w:p w14:paraId="0EBE4034" w14:textId="0E6C8F0F" w:rsidR="00BA0562" w:rsidRDefault="00BA0562" w:rsidP="00513773">
      <w:pPr>
        <w:pStyle w:val="TerminalDisplay"/>
      </w:pPr>
      <w:r>
        <w:t xml:space="preserve">    10.0.13.255/32  </w:t>
      </w:r>
      <w:r>
        <w:tab/>
        <w:t xml:space="preserve">Direct  </w:t>
      </w:r>
      <w:r>
        <w:tab/>
        <w:t>0    0           D   127.0.0.1       GigabitEthernet0/0/1</w:t>
      </w:r>
    </w:p>
    <w:p w14:paraId="33B1D6F2" w14:textId="75B8F834" w:rsidR="00BA0562" w:rsidRDefault="00BA0562" w:rsidP="00513773">
      <w:pPr>
        <w:pStyle w:val="TerminalDisplay"/>
      </w:pPr>
      <w:r>
        <w:t xml:space="preserve">      127.0.0.0/8   </w:t>
      </w:r>
      <w:r>
        <w:tab/>
        <w:t xml:space="preserve">Direct  </w:t>
      </w:r>
      <w:r>
        <w:tab/>
        <w:t>0    0           D   127.0.0.1       InLoopBack0</w:t>
      </w:r>
    </w:p>
    <w:p w14:paraId="488FC367" w14:textId="5416E737" w:rsidR="00BA0562" w:rsidRDefault="00BA0562" w:rsidP="00513773">
      <w:pPr>
        <w:pStyle w:val="TerminalDisplay"/>
      </w:pPr>
      <w:r>
        <w:t xml:space="preserve">      127.0.0.1/32  </w:t>
      </w:r>
      <w:r>
        <w:tab/>
        <w:t xml:space="preserve">Direct  </w:t>
      </w:r>
      <w:r>
        <w:tab/>
        <w:t>0    0           D   127.0.0.1       InLoopBack0</w:t>
      </w:r>
    </w:p>
    <w:p w14:paraId="4E4816D1" w14:textId="0DB0FA6E" w:rsidR="00BA0562" w:rsidRDefault="00BA0562" w:rsidP="00513773">
      <w:pPr>
        <w:pStyle w:val="TerminalDisplay"/>
      </w:pPr>
      <w:r>
        <w:t xml:space="preserve">127.255.255.255/32  </w:t>
      </w:r>
      <w:r>
        <w:tab/>
        <w:t xml:space="preserve">Direct  </w:t>
      </w:r>
      <w:r>
        <w:tab/>
        <w:t>0    0           D   127.0.0.1       InLoopBack0</w:t>
      </w:r>
    </w:p>
    <w:p w14:paraId="3EA025F2" w14:textId="59841272" w:rsidR="00BA0562" w:rsidRPr="00F312EC" w:rsidRDefault="00BA0562" w:rsidP="00513773">
      <w:pPr>
        <w:pStyle w:val="TerminalDisplay"/>
      </w:pPr>
      <w:r>
        <w:t xml:space="preserve">255.255.255.255/32  </w:t>
      </w:r>
      <w:r>
        <w:tab/>
        <w:t xml:space="preserve">Direct  </w:t>
      </w:r>
      <w:r>
        <w:tab/>
        <w:t>0    0           D   127.0.0.1       InLoopBack0</w:t>
      </w:r>
    </w:p>
    <w:p w14:paraId="20DC7C79" w14:textId="77777777" w:rsidR="00BA0562" w:rsidRDefault="00BA0562" w:rsidP="00513773">
      <w:r>
        <w:t>Из приведенных выше результатов выполнения команды видно, что после настройки IP-адресов для каждого интерфейса автоматически генерируются три прямых маршрута:</w:t>
      </w:r>
    </w:p>
    <w:p w14:paraId="459FF357" w14:textId="77777777" w:rsidR="00BA0562" w:rsidRDefault="00BA0562" w:rsidP="00FD1A9F">
      <w:pPr>
        <w:pStyle w:val="ItemStep"/>
        <w:numPr>
          <w:ilvl w:val="6"/>
          <w:numId w:val="18"/>
        </w:numPr>
        <w:outlineLvl w:val="9"/>
      </w:pPr>
      <w:r>
        <w:t>Маршрут к сети, в которой находится интерфейс</w:t>
      </w:r>
    </w:p>
    <w:p w14:paraId="24473217" w14:textId="77777777" w:rsidR="00BA0562" w:rsidRDefault="00BA0562" w:rsidP="002075CB">
      <w:pPr>
        <w:pStyle w:val="ItemStep"/>
        <w:outlineLvl w:val="9"/>
      </w:pPr>
      <w:r>
        <w:t>Маршрут от хоста к интерфейсу</w:t>
      </w:r>
    </w:p>
    <w:p w14:paraId="5A595BE5" w14:textId="77777777" w:rsidR="00BA0562" w:rsidRDefault="00BA0562" w:rsidP="002075CB">
      <w:pPr>
        <w:pStyle w:val="ItemStep"/>
        <w:outlineLvl w:val="9"/>
      </w:pPr>
      <w:r>
        <w:t>Маршрут от хоста к широковещательному адресу в сети, в которой находится интерфейс</w:t>
      </w:r>
    </w:p>
    <w:p w14:paraId="31273B3B" w14:textId="29ACB75C" w:rsidR="00513773" w:rsidRPr="003A4726" w:rsidRDefault="00EA3F25" w:rsidP="00513773">
      <w:pPr>
        <w:pStyle w:val="NotesHeading"/>
      </w:pPr>
      <w:r w:rsidRPr="00EA3F25">
        <w:rPr>
          <w:lang w:eastAsia="zh-TW"/>
        </w:rPr>
        <w:drawing>
          <wp:inline distT="0" distB="0" distL="0" distR="0" wp14:anchorId="1B1F0ABF" wp14:editId="74B7177E">
            <wp:extent cx="1296353" cy="245427"/>
            <wp:effectExtent l="0" t="0" r="0" b="0"/>
            <wp:docPr id="33"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图片 49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330207" cy="251836"/>
                    </a:xfrm>
                    <a:prstGeom prst="rect">
                      <a:avLst/>
                    </a:prstGeom>
                  </pic:spPr>
                </pic:pic>
              </a:graphicData>
            </a:graphic>
          </wp:inline>
        </w:drawing>
      </w:r>
    </w:p>
    <w:p w14:paraId="49181482" w14:textId="5CC07E0B" w:rsidR="00BA0562" w:rsidRPr="003614F6" w:rsidRDefault="00BA0562" w:rsidP="00513773">
      <w:pPr>
        <w:pStyle w:val="NotesText"/>
      </w:pPr>
      <w:r>
        <w:t xml:space="preserve">Маршрут </w:t>
      </w:r>
      <w:r w:rsidR="00EA3F25">
        <w:t>от</w:t>
      </w:r>
      <w:r>
        <w:t xml:space="preserve"> хост</w:t>
      </w:r>
      <w:r w:rsidR="00EA3F25">
        <w:t>а</w:t>
      </w:r>
      <w:r>
        <w:t xml:space="preserve"> — это маршрут с 32-битной маской.</w:t>
      </w:r>
    </w:p>
    <w:p w14:paraId="3BD7A368" w14:textId="77777777" w:rsidR="00BA0562" w:rsidRPr="00963B96" w:rsidRDefault="00BA0562" w:rsidP="002075CB">
      <w:pPr>
        <w:pStyle w:val="Step"/>
        <w:outlineLvl w:val="9"/>
      </w:pPr>
      <w:r>
        <w:t>Создайте loopback-интерфейс.</w:t>
      </w:r>
    </w:p>
    <w:p w14:paraId="5AA4A100" w14:textId="77777777" w:rsidR="00BA0562" w:rsidRDefault="00BA0562" w:rsidP="00513773">
      <w:r>
        <w:t># Настройте loopback-интерфейс в соответствии со следующей таблицей.</w:t>
      </w:r>
    </w:p>
    <w:p w14:paraId="78C15D21" w14:textId="77777777" w:rsidR="00513773" w:rsidRDefault="00513773" w:rsidP="002075CB">
      <w:pPr>
        <w:pStyle w:val="TableDescription"/>
        <w:outlineLvl w:val="9"/>
      </w:pPr>
      <w:r>
        <w:t>IP-адреса loopback-интерфейсов</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968"/>
        <w:gridCol w:w="2173"/>
        <w:gridCol w:w="2797"/>
      </w:tblGrid>
      <w:tr w:rsidR="00513773" w14:paraId="77D03400" w14:textId="77777777" w:rsidTr="00FD1A9F">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2D1EBCEA" w14:textId="77777777" w:rsidR="00BA0562" w:rsidRPr="00BA0562" w:rsidRDefault="00BA0562" w:rsidP="00513773">
            <w:pPr>
              <w:pStyle w:val="TableHeading"/>
            </w:pPr>
            <w:r>
              <w:t>Маршрутизатор</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0F4235A7" w14:textId="77777777" w:rsidR="00BA0562" w:rsidRPr="00BA0562" w:rsidRDefault="00BA0562" w:rsidP="00513773">
            <w:pPr>
              <w:pStyle w:val="TableHeading"/>
            </w:pPr>
            <w:r>
              <w:t>Интерфейс</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7A10F692" w14:textId="77777777" w:rsidR="00BA0562" w:rsidRPr="00BA0562" w:rsidRDefault="00BA0562" w:rsidP="00513773">
            <w:pPr>
              <w:pStyle w:val="TableHeading"/>
            </w:pPr>
            <w:r>
              <w:t>IP-адрес/маска</w:t>
            </w:r>
          </w:p>
        </w:tc>
      </w:tr>
      <w:tr w:rsidR="00513773" w:rsidRPr="00FB7911" w14:paraId="20DE6B10" w14:textId="77777777" w:rsidTr="00FD1A9F">
        <w:trPr>
          <w:cantSplit/>
        </w:trPr>
        <w:tc>
          <w:tcPr>
            <w:tcW w:w="0" w:type="auto"/>
            <w:shd w:val="clear" w:color="auto" w:fill="auto"/>
            <w:hideMark/>
          </w:tcPr>
          <w:p w14:paraId="0967D2AC" w14:textId="77777777" w:rsidR="00BA0562" w:rsidRPr="00FD1A9F" w:rsidRDefault="00BA0562" w:rsidP="00513773">
            <w:pPr>
              <w:pStyle w:val="TableText"/>
              <w:rPr>
                <w:rFonts w:cs="Arial"/>
              </w:rPr>
            </w:pPr>
            <w:r>
              <w:t>R1</w:t>
            </w:r>
          </w:p>
        </w:tc>
        <w:tc>
          <w:tcPr>
            <w:tcW w:w="0" w:type="auto"/>
            <w:shd w:val="clear" w:color="auto" w:fill="auto"/>
          </w:tcPr>
          <w:p w14:paraId="6F09CEE6" w14:textId="77777777" w:rsidR="00BA0562" w:rsidRPr="00FD1A9F" w:rsidRDefault="00BA0562" w:rsidP="00513773">
            <w:pPr>
              <w:pStyle w:val="TableText"/>
              <w:rPr>
                <w:rFonts w:cs="Arial"/>
              </w:rPr>
            </w:pPr>
            <w:r>
              <w:t>LoopBack0</w:t>
            </w:r>
          </w:p>
        </w:tc>
        <w:tc>
          <w:tcPr>
            <w:tcW w:w="0" w:type="auto"/>
            <w:shd w:val="clear" w:color="auto" w:fill="auto"/>
            <w:hideMark/>
          </w:tcPr>
          <w:p w14:paraId="66533328" w14:textId="77777777" w:rsidR="00BA0562" w:rsidRPr="00FD1A9F" w:rsidRDefault="00BA0562" w:rsidP="00513773">
            <w:pPr>
              <w:pStyle w:val="TableText"/>
              <w:rPr>
                <w:rFonts w:cs="Arial"/>
              </w:rPr>
            </w:pPr>
            <w:r>
              <w:t>10.0.1.1/32</w:t>
            </w:r>
          </w:p>
        </w:tc>
      </w:tr>
      <w:tr w:rsidR="00513773" w:rsidRPr="00FB7911" w14:paraId="7BA2A1D1" w14:textId="77777777" w:rsidTr="00FD1A9F">
        <w:trPr>
          <w:cantSplit/>
        </w:trPr>
        <w:tc>
          <w:tcPr>
            <w:tcW w:w="0" w:type="auto"/>
            <w:shd w:val="clear" w:color="auto" w:fill="auto"/>
            <w:hideMark/>
          </w:tcPr>
          <w:p w14:paraId="0FBDFD03" w14:textId="77777777" w:rsidR="00BA0562" w:rsidRPr="00FD1A9F" w:rsidRDefault="00BA0562" w:rsidP="00513773">
            <w:pPr>
              <w:pStyle w:val="TableText"/>
              <w:rPr>
                <w:rFonts w:cs="Arial"/>
              </w:rPr>
            </w:pPr>
            <w:r>
              <w:t>R2</w:t>
            </w:r>
          </w:p>
        </w:tc>
        <w:tc>
          <w:tcPr>
            <w:tcW w:w="0" w:type="auto"/>
            <w:shd w:val="clear" w:color="auto" w:fill="auto"/>
          </w:tcPr>
          <w:p w14:paraId="06A01869" w14:textId="77777777" w:rsidR="00BA0562" w:rsidRPr="00FD1A9F" w:rsidRDefault="00BA0562" w:rsidP="00513773">
            <w:pPr>
              <w:pStyle w:val="TableText"/>
              <w:rPr>
                <w:rFonts w:cs="Arial"/>
              </w:rPr>
            </w:pPr>
            <w:r>
              <w:t>LoopBack0</w:t>
            </w:r>
          </w:p>
        </w:tc>
        <w:tc>
          <w:tcPr>
            <w:tcW w:w="0" w:type="auto"/>
            <w:shd w:val="clear" w:color="auto" w:fill="auto"/>
            <w:hideMark/>
          </w:tcPr>
          <w:p w14:paraId="46D53016" w14:textId="77777777" w:rsidR="00BA0562" w:rsidRPr="00FD1A9F" w:rsidRDefault="00BA0562" w:rsidP="00513773">
            <w:pPr>
              <w:pStyle w:val="TableText"/>
              <w:rPr>
                <w:rFonts w:cs="Arial"/>
              </w:rPr>
            </w:pPr>
            <w:r>
              <w:t>10.0.1.2/32</w:t>
            </w:r>
          </w:p>
        </w:tc>
      </w:tr>
      <w:tr w:rsidR="00513773" w:rsidRPr="00FB7911" w14:paraId="188CC36A" w14:textId="77777777" w:rsidTr="00FD1A9F">
        <w:trPr>
          <w:cantSplit/>
        </w:trPr>
        <w:tc>
          <w:tcPr>
            <w:tcW w:w="0" w:type="auto"/>
            <w:shd w:val="clear" w:color="auto" w:fill="auto"/>
            <w:hideMark/>
          </w:tcPr>
          <w:p w14:paraId="2926C95C" w14:textId="77777777" w:rsidR="00BA0562" w:rsidRPr="00FD1A9F" w:rsidRDefault="00BA0562" w:rsidP="00513773">
            <w:pPr>
              <w:pStyle w:val="TableText"/>
              <w:rPr>
                <w:rFonts w:cs="Arial"/>
              </w:rPr>
            </w:pPr>
            <w:r>
              <w:t>R3</w:t>
            </w:r>
          </w:p>
        </w:tc>
        <w:tc>
          <w:tcPr>
            <w:tcW w:w="0" w:type="auto"/>
            <w:shd w:val="clear" w:color="auto" w:fill="auto"/>
          </w:tcPr>
          <w:p w14:paraId="5007A0C4" w14:textId="77777777" w:rsidR="00BA0562" w:rsidRPr="00FD1A9F" w:rsidRDefault="00BA0562" w:rsidP="00513773">
            <w:pPr>
              <w:pStyle w:val="TableText"/>
              <w:rPr>
                <w:rFonts w:cs="Arial"/>
              </w:rPr>
            </w:pPr>
            <w:r>
              <w:t>LoopBack0</w:t>
            </w:r>
          </w:p>
        </w:tc>
        <w:tc>
          <w:tcPr>
            <w:tcW w:w="0" w:type="auto"/>
            <w:shd w:val="clear" w:color="auto" w:fill="auto"/>
            <w:hideMark/>
          </w:tcPr>
          <w:p w14:paraId="4FAF70F2" w14:textId="77777777" w:rsidR="00BA0562" w:rsidRPr="00FD1A9F" w:rsidRDefault="00BA0562" w:rsidP="00513773">
            <w:pPr>
              <w:pStyle w:val="TableText"/>
              <w:rPr>
                <w:rFonts w:cs="Arial"/>
              </w:rPr>
            </w:pPr>
            <w:r>
              <w:t>10.0.1.3/32</w:t>
            </w:r>
          </w:p>
        </w:tc>
      </w:tr>
    </w:tbl>
    <w:p w14:paraId="6B3188A1" w14:textId="77777777" w:rsidR="00513773" w:rsidRDefault="00513773" w:rsidP="00513773"/>
    <w:p w14:paraId="6653817F" w14:textId="77777777" w:rsidR="00BA0562" w:rsidRDefault="00BA0562" w:rsidP="00513773">
      <w:r>
        <w:t>Loopback-интерфейсы — это настроенные вручную логические интерфейсы, которые физически не существуют. Логические интерфейсы могут использоваться для обмена данными. Loopback-интерфейс всегда находится в рабочем состоянии (статус Up) на физическом и канальном уровнях, если только он не был отключен вручную. Обычно loopback-интерфейс имеет 32-битную маску. Loopback-интерфейсы используются в следующих случаях:</w:t>
      </w:r>
    </w:p>
    <w:p w14:paraId="2C9BCC77" w14:textId="0D10E29D" w:rsidR="00BA0562" w:rsidRDefault="00BA0562" w:rsidP="00FD1A9F">
      <w:pPr>
        <w:pStyle w:val="ItemStep"/>
        <w:numPr>
          <w:ilvl w:val="6"/>
          <w:numId w:val="19"/>
        </w:numPr>
        <w:outlineLvl w:val="9"/>
      </w:pPr>
      <w:r>
        <w:t>В качестве адреса для идентификации и управления маршрутизатором</w:t>
      </w:r>
      <w:r w:rsidR="00873CC2">
        <w:t>.</w:t>
      </w:r>
    </w:p>
    <w:p w14:paraId="6FFFB736" w14:textId="5BD261EC" w:rsidR="00BA0562" w:rsidRDefault="00BA0562" w:rsidP="002075CB">
      <w:pPr>
        <w:pStyle w:val="ItemStep"/>
        <w:outlineLvl w:val="9"/>
      </w:pPr>
      <w:r>
        <w:t>В качестве идентификатора маршрутизатора в OSPF</w:t>
      </w:r>
      <w:r w:rsidR="00873CC2">
        <w:t>.</w:t>
      </w:r>
    </w:p>
    <w:p w14:paraId="4024857C" w14:textId="3103801D" w:rsidR="00BA0562" w:rsidRDefault="00BA0562" w:rsidP="002075CB">
      <w:pPr>
        <w:pStyle w:val="ItemStep"/>
        <w:outlineLvl w:val="9"/>
      </w:pPr>
      <w:r>
        <w:t>Для повышения надежности сети</w:t>
      </w:r>
      <w:r w:rsidR="00873CC2">
        <w:t>.</w:t>
      </w:r>
    </w:p>
    <w:p w14:paraId="5421AB0E" w14:textId="77777777" w:rsidR="00BA0562" w:rsidRPr="005342CF" w:rsidRDefault="00BA0562" w:rsidP="002A299A">
      <w:r>
        <w:lastRenderedPageBreak/>
        <w:t>В этой лабораторной работе loopback-интерфейсы используются для имитации клиентов.</w:t>
      </w:r>
    </w:p>
    <w:p w14:paraId="2AAC1D17" w14:textId="77777777" w:rsidR="00BA0562" w:rsidRDefault="00BA0562" w:rsidP="006132A9">
      <w:pPr>
        <w:pStyle w:val="TerminalDisplay"/>
      </w:pPr>
      <w:r>
        <w:t>[R1]interface LoopBack0</w:t>
      </w:r>
    </w:p>
    <w:p w14:paraId="27E4CF80" w14:textId="7A85021E" w:rsidR="00BA0562" w:rsidRDefault="000D2379" w:rsidP="006132A9">
      <w:pPr>
        <w:pStyle w:val="TerminalDisplay"/>
      </w:pPr>
      <w:r>
        <w:t>[R1-LoopBack0]ip address 10.0.1.1 32</w:t>
      </w:r>
    </w:p>
    <w:p w14:paraId="0FF93AAB" w14:textId="77777777" w:rsidR="00BA0562" w:rsidRDefault="00BA0562" w:rsidP="006132A9">
      <w:pPr>
        <w:pStyle w:val="TerminalDisplay"/>
      </w:pPr>
      <w:r>
        <w:t>[R2]interface LoopBack0</w:t>
      </w:r>
    </w:p>
    <w:p w14:paraId="674C6B70" w14:textId="77777777" w:rsidR="00BA0562" w:rsidRDefault="00BA0562" w:rsidP="006132A9">
      <w:pPr>
        <w:pStyle w:val="TerminalDisplay"/>
      </w:pPr>
      <w:r>
        <w:t>[R2-LoopBack0]ip address 10.0.1.2 32</w:t>
      </w:r>
    </w:p>
    <w:p w14:paraId="79C2A62A" w14:textId="77777777" w:rsidR="00BA0562" w:rsidRDefault="00BA0562" w:rsidP="006132A9">
      <w:pPr>
        <w:pStyle w:val="TerminalDisplay"/>
      </w:pPr>
      <w:r>
        <w:t>[R3]interface LoopBack0</w:t>
      </w:r>
    </w:p>
    <w:p w14:paraId="3B6D8A7A" w14:textId="77777777" w:rsidR="00BA0562" w:rsidRDefault="00BA0562" w:rsidP="006132A9">
      <w:pPr>
        <w:pStyle w:val="TerminalDisplay"/>
      </w:pPr>
      <w:r>
        <w:t>[R3-LoopBack0]ip address 10.0.1.3 32</w:t>
      </w:r>
    </w:p>
    <w:p w14:paraId="74662F7A" w14:textId="0DA44E75" w:rsidR="00BA0562" w:rsidRDefault="00BA0562" w:rsidP="006132A9">
      <w:r>
        <w:t># Выведите на экран таблицу маршрутизации на маршрутизаторе (</w:t>
      </w:r>
      <w:r w:rsidR="00873CC2">
        <w:t>в данном случае на примере R1).</w:t>
      </w:r>
    </w:p>
    <w:p w14:paraId="0F384E43" w14:textId="77777777" w:rsidR="00BA0562" w:rsidRDefault="00BA0562" w:rsidP="006132A9">
      <w:pPr>
        <w:pStyle w:val="TerminalDisplay"/>
      </w:pPr>
      <w:r>
        <w:t xml:space="preserve"> [R1]display ip routing-table </w:t>
      </w:r>
    </w:p>
    <w:p w14:paraId="7E1F2C63" w14:textId="77777777" w:rsidR="00BA0562" w:rsidRDefault="00BA0562" w:rsidP="006132A9">
      <w:pPr>
        <w:pStyle w:val="TerminalDisplay"/>
      </w:pPr>
      <w:r>
        <w:t>Route Flags: R - relay, D - download to fib</w:t>
      </w:r>
    </w:p>
    <w:p w14:paraId="0CF6E02F" w14:textId="77777777" w:rsidR="00BA0562" w:rsidRDefault="00BA0562" w:rsidP="006132A9">
      <w:pPr>
        <w:pStyle w:val="TerminalDisplay"/>
      </w:pPr>
      <w:r>
        <w:t>------------------------------------------------------------------------------</w:t>
      </w:r>
    </w:p>
    <w:p w14:paraId="76031542" w14:textId="77777777" w:rsidR="00BA0562" w:rsidRDefault="00BA0562" w:rsidP="006132A9">
      <w:pPr>
        <w:pStyle w:val="TerminalDisplay"/>
      </w:pPr>
      <w:r>
        <w:t>Routing Tables: Public</w:t>
      </w:r>
    </w:p>
    <w:p w14:paraId="6F5368EE" w14:textId="77777777" w:rsidR="00BA0562" w:rsidRDefault="00BA0562" w:rsidP="006132A9">
      <w:pPr>
        <w:pStyle w:val="TerminalDisplay"/>
      </w:pPr>
      <w:r>
        <w:t xml:space="preserve">         Destinations : 11       Routes : 11       </w:t>
      </w:r>
    </w:p>
    <w:p w14:paraId="6DED5849" w14:textId="77777777" w:rsidR="00BA0562" w:rsidRDefault="00BA0562" w:rsidP="006132A9">
      <w:pPr>
        <w:pStyle w:val="TerminalDisplay"/>
      </w:pPr>
    </w:p>
    <w:p w14:paraId="4560E307" w14:textId="427F1BA8" w:rsidR="00BA0562" w:rsidRDefault="00BA0562" w:rsidP="006132A9">
      <w:pPr>
        <w:pStyle w:val="TerminalDisplay"/>
      </w:pPr>
      <w:r>
        <w:t xml:space="preserve">Destination/Mask    Proto   </w:t>
      </w:r>
      <w:r>
        <w:tab/>
        <w:t>Pre  Cost      Flags  NextHop        Interface</w:t>
      </w:r>
    </w:p>
    <w:p w14:paraId="30F25CC9" w14:textId="77777777" w:rsidR="00BA0562" w:rsidRDefault="00BA0562" w:rsidP="006132A9">
      <w:pPr>
        <w:pStyle w:val="TerminalDisplay"/>
      </w:pPr>
    </w:p>
    <w:p w14:paraId="5CDE4B4E" w14:textId="2154E4A2" w:rsidR="00BA0562" w:rsidRPr="0000387B" w:rsidRDefault="00BA0562" w:rsidP="0000387B">
      <w:pPr>
        <w:pStyle w:val="TerminalDisplay"/>
        <w:rPr>
          <w:b/>
          <w:bCs/>
        </w:rPr>
      </w:pPr>
      <w:r>
        <w:t xml:space="preserve">      </w:t>
      </w:r>
      <w:r>
        <w:rPr>
          <w:b/>
          <w:bCs/>
        </w:rPr>
        <w:t xml:space="preserve"> 10.0.1.1/32  </w:t>
      </w:r>
      <w:r>
        <w:rPr>
          <w:b/>
          <w:bCs/>
        </w:rPr>
        <w:tab/>
        <w:t xml:space="preserve">Direct  </w:t>
      </w:r>
      <w:r>
        <w:rPr>
          <w:b/>
          <w:bCs/>
        </w:rPr>
        <w:tab/>
        <w:t xml:space="preserve">0    0           D   127.0.0.1      </w:t>
      </w:r>
      <w:r>
        <w:rPr>
          <w:b/>
          <w:bCs/>
        </w:rPr>
        <w:tab/>
        <w:t>LoopBack0</w:t>
      </w:r>
    </w:p>
    <w:p w14:paraId="56FBE9B1" w14:textId="50D3E435" w:rsidR="00BA0562" w:rsidRDefault="00BA0562" w:rsidP="006132A9">
      <w:pPr>
        <w:pStyle w:val="TerminalDisplay"/>
      </w:pPr>
      <w:r>
        <w:t xml:space="preserve">      10.0.12.0/24  </w:t>
      </w:r>
      <w:r>
        <w:tab/>
        <w:t xml:space="preserve">Direct  </w:t>
      </w:r>
      <w:r>
        <w:tab/>
        <w:t xml:space="preserve">0    0           D   10.0.12.1       </w:t>
      </w:r>
      <w:r>
        <w:tab/>
        <w:t>GigabitEthernet0/0/3</w:t>
      </w:r>
    </w:p>
    <w:p w14:paraId="19411CE5" w14:textId="6BE6986C" w:rsidR="00BA0562" w:rsidRDefault="00BA0562" w:rsidP="006132A9">
      <w:pPr>
        <w:pStyle w:val="TerminalDisplay"/>
      </w:pPr>
      <w:r>
        <w:t xml:space="preserve">      10.0.12.1/32  </w:t>
      </w:r>
      <w:r>
        <w:tab/>
        <w:t xml:space="preserve">Direct  </w:t>
      </w:r>
      <w:r>
        <w:tab/>
        <w:t xml:space="preserve">0    0           D   127.0.0.1       </w:t>
      </w:r>
      <w:r>
        <w:tab/>
        <w:t>GigabitEthernet0/0/3</w:t>
      </w:r>
    </w:p>
    <w:p w14:paraId="71FE3EC0" w14:textId="087258E8" w:rsidR="00BA0562" w:rsidRDefault="00BA0562" w:rsidP="006132A9">
      <w:pPr>
        <w:pStyle w:val="TerminalDisplay"/>
      </w:pPr>
      <w:r>
        <w:t xml:space="preserve">    10.0.12.255/32  </w:t>
      </w:r>
      <w:r>
        <w:tab/>
        <w:t xml:space="preserve">Direct  </w:t>
      </w:r>
      <w:r>
        <w:tab/>
        <w:t xml:space="preserve">0    0           D   127.0.0.1       </w:t>
      </w:r>
      <w:r>
        <w:tab/>
        <w:t>GigabitEthernet0/0/3</w:t>
      </w:r>
    </w:p>
    <w:p w14:paraId="41BA497B" w14:textId="25C95E87" w:rsidR="00BA0562" w:rsidRDefault="00BA0562" w:rsidP="006132A9">
      <w:pPr>
        <w:pStyle w:val="TerminalDisplay"/>
      </w:pPr>
      <w:r>
        <w:t xml:space="preserve">      10.0.13.0/24  </w:t>
      </w:r>
      <w:r>
        <w:tab/>
        <w:t xml:space="preserve">Direct  </w:t>
      </w:r>
      <w:r>
        <w:tab/>
        <w:t xml:space="preserve">0    0           D   10.0.13.1       </w:t>
      </w:r>
      <w:r>
        <w:tab/>
        <w:t>GigabitEthernet0/0/1</w:t>
      </w:r>
    </w:p>
    <w:p w14:paraId="22A1C5BB" w14:textId="393C14E5" w:rsidR="00BA0562" w:rsidRDefault="00BA0562" w:rsidP="006132A9">
      <w:pPr>
        <w:pStyle w:val="TerminalDisplay"/>
      </w:pPr>
      <w:r>
        <w:t xml:space="preserve">      10.0.13.1/32  </w:t>
      </w:r>
      <w:r>
        <w:tab/>
        <w:t xml:space="preserve">Direct  </w:t>
      </w:r>
      <w:r>
        <w:tab/>
        <w:t xml:space="preserve">0    0           D   127.0.0.1       </w:t>
      </w:r>
      <w:r>
        <w:tab/>
        <w:t>GigabitEthernet0/0/1</w:t>
      </w:r>
    </w:p>
    <w:p w14:paraId="332B6CCD" w14:textId="50FA6357" w:rsidR="00BA0562" w:rsidRDefault="00BA0562" w:rsidP="006132A9">
      <w:pPr>
        <w:pStyle w:val="TerminalDisplay"/>
      </w:pPr>
      <w:r>
        <w:t xml:space="preserve">    10.0.13.255/32  </w:t>
      </w:r>
      <w:r>
        <w:tab/>
        <w:t xml:space="preserve">Direct  </w:t>
      </w:r>
      <w:r>
        <w:tab/>
        <w:t xml:space="preserve">0    0           D   127.0.0.1       </w:t>
      </w:r>
      <w:r>
        <w:tab/>
        <w:t>GigabitEthernet0/0/1</w:t>
      </w:r>
    </w:p>
    <w:p w14:paraId="23F9D475" w14:textId="1D0427CE" w:rsidR="00BA0562" w:rsidRDefault="00BA0562" w:rsidP="006132A9">
      <w:pPr>
        <w:pStyle w:val="TerminalDisplay"/>
      </w:pPr>
      <w:r>
        <w:t xml:space="preserve">      127.0.0.0/8   </w:t>
      </w:r>
      <w:r>
        <w:tab/>
        <w:t xml:space="preserve">Direct  </w:t>
      </w:r>
      <w:r>
        <w:tab/>
        <w:t xml:space="preserve">0    0           D   127.0.0.1       </w:t>
      </w:r>
      <w:r>
        <w:tab/>
        <w:t>InLoopBack0</w:t>
      </w:r>
    </w:p>
    <w:p w14:paraId="42585A21" w14:textId="4377CAF3" w:rsidR="00BA0562" w:rsidRDefault="00BA0562" w:rsidP="006132A9">
      <w:pPr>
        <w:pStyle w:val="TerminalDisplay"/>
      </w:pPr>
      <w:r>
        <w:t xml:space="preserve">      127.0.0.1/32  </w:t>
      </w:r>
      <w:r>
        <w:tab/>
        <w:t xml:space="preserve">Direct  </w:t>
      </w:r>
      <w:r>
        <w:tab/>
        <w:t xml:space="preserve">0    0           D   127.0.0.1       </w:t>
      </w:r>
      <w:r>
        <w:tab/>
        <w:t>InLoopBack0</w:t>
      </w:r>
    </w:p>
    <w:p w14:paraId="528684B8" w14:textId="65B1A032" w:rsidR="00BA0562" w:rsidRDefault="00BA0562" w:rsidP="006132A9">
      <w:pPr>
        <w:pStyle w:val="TerminalDisplay"/>
      </w:pPr>
      <w:r>
        <w:t xml:space="preserve">127.255.255.255/32  </w:t>
      </w:r>
      <w:r>
        <w:tab/>
        <w:t xml:space="preserve">Direct  </w:t>
      </w:r>
      <w:r>
        <w:tab/>
        <w:t xml:space="preserve">0    0           D   127.0.0.1       </w:t>
      </w:r>
      <w:r>
        <w:tab/>
        <w:t>InLoopBack0</w:t>
      </w:r>
    </w:p>
    <w:p w14:paraId="0D9E73CB" w14:textId="6A5B88C9" w:rsidR="00BA0562" w:rsidRDefault="00BA0562" w:rsidP="006132A9">
      <w:pPr>
        <w:pStyle w:val="TerminalDisplay"/>
      </w:pPr>
      <w:r>
        <w:t xml:space="preserve">255.255.255.255/32  </w:t>
      </w:r>
      <w:r>
        <w:tab/>
        <w:t xml:space="preserve">Direct  </w:t>
      </w:r>
      <w:r>
        <w:tab/>
        <w:t xml:space="preserve">0    0           D   127.0.0.1       </w:t>
      </w:r>
      <w:r>
        <w:tab/>
        <w:t>InLoopBack0</w:t>
      </w:r>
    </w:p>
    <w:p w14:paraId="12CCEA45" w14:textId="77777777" w:rsidR="00BA0562" w:rsidRPr="006132A9" w:rsidRDefault="00BA0562" w:rsidP="006132A9">
      <w:pPr>
        <w:pStyle w:val="TerminalDisplay"/>
        <w:shd w:val="clear" w:color="auto" w:fill="auto"/>
        <w:rPr>
          <w:i/>
          <w:iCs/>
        </w:rPr>
      </w:pPr>
      <w:r>
        <w:rPr>
          <w:i/>
          <w:iCs/>
        </w:rPr>
        <w:t>Прямые маршруты сгенерированы.</w:t>
      </w:r>
    </w:p>
    <w:p w14:paraId="5A442365" w14:textId="77777777" w:rsidR="00BA0562" w:rsidRDefault="00BA0562" w:rsidP="006132A9">
      <w:r>
        <w:t># Проверьте наличие связи между loopback-интерфейсами.</w:t>
      </w:r>
    </w:p>
    <w:p w14:paraId="030EBABA" w14:textId="77777777" w:rsidR="00BA0562" w:rsidRDefault="00BA0562" w:rsidP="006132A9">
      <w:pPr>
        <w:pStyle w:val="TerminalDisplay"/>
      </w:pPr>
      <w:r>
        <w:t xml:space="preserve">[R1]ping -a 10.0.1.1 10.0.1.2 </w:t>
      </w:r>
    </w:p>
    <w:p w14:paraId="671E2DA9" w14:textId="77777777" w:rsidR="00BA0562" w:rsidRDefault="00BA0562" w:rsidP="006132A9">
      <w:pPr>
        <w:pStyle w:val="TerminalDisplay"/>
      </w:pPr>
      <w:r>
        <w:t xml:space="preserve">  PING 10.0.1.2: 56  data bytes, press CTRL_C to break</w:t>
      </w:r>
    </w:p>
    <w:p w14:paraId="0BCAA02A" w14:textId="77777777" w:rsidR="00BA0562" w:rsidRDefault="00BA0562" w:rsidP="006132A9">
      <w:pPr>
        <w:pStyle w:val="TerminalDisplay"/>
      </w:pPr>
      <w:r>
        <w:t xml:space="preserve">    Request time out</w:t>
      </w:r>
    </w:p>
    <w:p w14:paraId="776F27B9" w14:textId="77777777" w:rsidR="00BA0562" w:rsidRDefault="00BA0562" w:rsidP="006132A9">
      <w:pPr>
        <w:pStyle w:val="TerminalDisplay"/>
      </w:pPr>
      <w:r>
        <w:t xml:space="preserve">    Request time out</w:t>
      </w:r>
    </w:p>
    <w:p w14:paraId="7E53D472" w14:textId="77777777" w:rsidR="00BA0562" w:rsidRDefault="00BA0562" w:rsidP="006132A9">
      <w:pPr>
        <w:pStyle w:val="TerminalDisplay"/>
      </w:pPr>
      <w:r>
        <w:t xml:space="preserve">    Request time out</w:t>
      </w:r>
    </w:p>
    <w:p w14:paraId="710A1D83" w14:textId="77777777" w:rsidR="00BA0562" w:rsidRDefault="00BA0562" w:rsidP="006132A9">
      <w:pPr>
        <w:pStyle w:val="TerminalDisplay"/>
      </w:pPr>
      <w:r>
        <w:t xml:space="preserve">    Request time out</w:t>
      </w:r>
    </w:p>
    <w:p w14:paraId="2C1B0D6C" w14:textId="77777777" w:rsidR="00BA0562" w:rsidRDefault="00BA0562" w:rsidP="006132A9">
      <w:pPr>
        <w:pStyle w:val="TerminalDisplay"/>
      </w:pPr>
      <w:r>
        <w:t xml:space="preserve">    Request time out</w:t>
      </w:r>
    </w:p>
    <w:p w14:paraId="24DEB231" w14:textId="77777777" w:rsidR="00BA0562" w:rsidRDefault="00BA0562" w:rsidP="006132A9">
      <w:pPr>
        <w:pStyle w:val="TerminalDisplay"/>
      </w:pPr>
    </w:p>
    <w:p w14:paraId="0E66BFFF" w14:textId="77777777" w:rsidR="00BA0562" w:rsidRDefault="00BA0562" w:rsidP="006132A9">
      <w:pPr>
        <w:pStyle w:val="TerminalDisplay"/>
      </w:pPr>
      <w:r>
        <w:t xml:space="preserve">  --- 10.0.1.2 ping statistics ---</w:t>
      </w:r>
    </w:p>
    <w:p w14:paraId="16E043F9" w14:textId="77777777" w:rsidR="00BA0562" w:rsidRDefault="00BA0562" w:rsidP="006132A9">
      <w:pPr>
        <w:pStyle w:val="TerminalDisplay"/>
      </w:pPr>
      <w:r>
        <w:t xml:space="preserve">    5 packet(s) transmitted</w:t>
      </w:r>
    </w:p>
    <w:p w14:paraId="349C72FC" w14:textId="77777777" w:rsidR="00BA0562" w:rsidRDefault="00BA0562" w:rsidP="006132A9">
      <w:pPr>
        <w:pStyle w:val="TerminalDisplay"/>
      </w:pPr>
      <w:r>
        <w:t xml:space="preserve">    0 packet(s) received</w:t>
      </w:r>
    </w:p>
    <w:p w14:paraId="70F40AFB" w14:textId="77777777" w:rsidR="00BA0562" w:rsidRDefault="00BA0562" w:rsidP="006132A9">
      <w:pPr>
        <w:pStyle w:val="TerminalDisplay"/>
      </w:pPr>
      <w:r>
        <w:t xml:space="preserve">    100.00% packet loss</w:t>
      </w:r>
    </w:p>
    <w:p w14:paraId="5D562C6D" w14:textId="736299C5" w:rsidR="00BA0562" w:rsidRPr="0000387B" w:rsidRDefault="00BA0562" w:rsidP="006132A9">
      <w:pPr>
        <w:rPr>
          <w:b/>
          <w:bCs/>
        </w:rPr>
      </w:pPr>
      <w:r>
        <w:t xml:space="preserve">Команда </w:t>
      </w:r>
      <w:r>
        <w:rPr>
          <w:b/>
          <w:bCs/>
        </w:rPr>
        <w:t xml:space="preserve">ping –a </w:t>
      </w:r>
      <w:r>
        <w:rPr>
          <w:i/>
          <w:iCs/>
        </w:rPr>
        <w:t>source-ip-address destination-ip-address</w:t>
      </w:r>
      <w:r>
        <w:t xml:space="preserve"> используется для указания </w:t>
      </w:r>
      <w:r w:rsidR="00873CC2">
        <w:br/>
      </w:r>
      <w:r>
        <w:t>IP-адресов источника и пункта назначения пакетов ping. На данный момент у маршрутизатора нет маршрута к IP-адресу пункта назначения. Таким образом, операция ping не выполняется.</w:t>
      </w:r>
    </w:p>
    <w:p w14:paraId="4DF34B81" w14:textId="77777777" w:rsidR="00BA0562" w:rsidRDefault="00BA0562" w:rsidP="002075CB">
      <w:pPr>
        <w:pStyle w:val="Step"/>
        <w:outlineLvl w:val="9"/>
      </w:pPr>
      <w:r>
        <w:t>Настройте статические маршруты.</w:t>
      </w:r>
    </w:p>
    <w:p w14:paraId="09A48203" w14:textId="4F4DCBC6" w:rsidR="00BA0562" w:rsidRDefault="00BA0562" w:rsidP="006132A9">
      <w:r>
        <w:lastRenderedPageBreak/>
        <w:t xml:space="preserve"># На маршрутизаторе R1 настройте маршрут к интерфейсам </w:t>
      </w:r>
      <w:r w:rsidR="00873CC2">
        <w:rPr>
          <w:lang w:val="en-US"/>
        </w:rPr>
        <w:t>L</w:t>
      </w:r>
      <w:r>
        <w:t>oop</w:t>
      </w:r>
      <w:r w:rsidR="00873CC2">
        <w:rPr>
          <w:lang w:val="en-US"/>
        </w:rPr>
        <w:t>B</w:t>
      </w:r>
      <w:r>
        <w:t>ack0 маршрутизаторов R2 и R3.</w:t>
      </w:r>
    </w:p>
    <w:p w14:paraId="071C6105" w14:textId="77777777" w:rsidR="00BA0562" w:rsidRDefault="00BA0562" w:rsidP="006132A9">
      <w:pPr>
        <w:pStyle w:val="TerminalDisplay"/>
      </w:pPr>
      <w:r>
        <w:t xml:space="preserve">[R1]ip route-static 10.0.1.2 32 10.0.12.2 </w:t>
      </w:r>
    </w:p>
    <w:p w14:paraId="66C2AB92" w14:textId="77777777" w:rsidR="00BA0562" w:rsidRPr="002556B9" w:rsidRDefault="00BA0562" w:rsidP="006132A9">
      <w:pPr>
        <w:pStyle w:val="TerminalDisplay"/>
      </w:pPr>
      <w:r>
        <w:t>[R1]ip route-static 10.0.1.3 32 10.0.13.3</w:t>
      </w:r>
    </w:p>
    <w:p w14:paraId="553CE711" w14:textId="77777777" w:rsidR="00BA0562" w:rsidRDefault="00BA0562" w:rsidP="006132A9">
      <w:r>
        <w:t># Выведите на экран таблицу маршрутизации R1.</w:t>
      </w:r>
    </w:p>
    <w:p w14:paraId="1C7947A7" w14:textId="77777777" w:rsidR="00BA0562" w:rsidRDefault="00BA0562" w:rsidP="006132A9">
      <w:pPr>
        <w:pStyle w:val="TerminalDisplay"/>
      </w:pPr>
      <w:r>
        <w:t xml:space="preserve">[R1]display ip routing-table </w:t>
      </w:r>
    </w:p>
    <w:p w14:paraId="73BE884A" w14:textId="77777777" w:rsidR="00BA0562" w:rsidRDefault="00BA0562" w:rsidP="006132A9">
      <w:pPr>
        <w:pStyle w:val="TerminalDisplay"/>
      </w:pPr>
      <w:r>
        <w:t>Route Flags: R - relay, D - download to fib</w:t>
      </w:r>
    </w:p>
    <w:p w14:paraId="6F7F68AE" w14:textId="77777777" w:rsidR="00BA0562" w:rsidRDefault="00BA0562" w:rsidP="006132A9">
      <w:pPr>
        <w:pStyle w:val="TerminalDisplay"/>
      </w:pPr>
      <w:r>
        <w:t>------------------------------------------------------------------------------</w:t>
      </w:r>
    </w:p>
    <w:p w14:paraId="05DFC756" w14:textId="77777777" w:rsidR="00BA0562" w:rsidRDefault="00BA0562" w:rsidP="006132A9">
      <w:pPr>
        <w:pStyle w:val="TerminalDisplay"/>
      </w:pPr>
      <w:r>
        <w:t>Routing Tables: Public</w:t>
      </w:r>
    </w:p>
    <w:p w14:paraId="74EEE5E9" w14:textId="77777777" w:rsidR="00BA0562" w:rsidRDefault="00BA0562" w:rsidP="006132A9">
      <w:pPr>
        <w:pStyle w:val="TerminalDisplay"/>
      </w:pPr>
      <w:r>
        <w:t xml:space="preserve">         Destinations : 13       Routes : 13       </w:t>
      </w:r>
    </w:p>
    <w:p w14:paraId="0BF71A47" w14:textId="77777777" w:rsidR="00BA0562" w:rsidRDefault="00BA0562" w:rsidP="006132A9">
      <w:pPr>
        <w:pStyle w:val="TerminalDisplay"/>
      </w:pPr>
    </w:p>
    <w:p w14:paraId="21B7C85F" w14:textId="293E41C7" w:rsidR="00BA0562" w:rsidRDefault="00BA0562" w:rsidP="006132A9">
      <w:pPr>
        <w:pStyle w:val="TerminalDisplay"/>
      </w:pPr>
      <w:r>
        <w:t xml:space="preserve">Destination/Mask    Proto   </w:t>
      </w:r>
      <w:r>
        <w:tab/>
        <w:t>Pre  Cost      Flags  NextHop         Interface</w:t>
      </w:r>
    </w:p>
    <w:p w14:paraId="228EAF4B" w14:textId="77777777" w:rsidR="00BA0562" w:rsidRDefault="00BA0562" w:rsidP="006132A9">
      <w:pPr>
        <w:pStyle w:val="TerminalDisplay"/>
      </w:pPr>
    </w:p>
    <w:p w14:paraId="56E78E5C" w14:textId="3AF7A84D" w:rsidR="00BA0562" w:rsidRDefault="00BA0562" w:rsidP="006132A9">
      <w:pPr>
        <w:pStyle w:val="TerminalDisplay"/>
      </w:pPr>
      <w:r>
        <w:t xml:space="preserve">       10.0.1.1/32  </w:t>
      </w:r>
      <w:r>
        <w:tab/>
        <w:t xml:space="preserve">Direct  </w:t>
      </w:r>
      <w:r>
        <w:tab/>
        <w:t>0    0           D    127.0.0.1       LoopBack0</w:t>
      </w:r>
    </w:p>
    <w:p w14:paraId="0C4D4F85" w14:textId="40823FC9" w:rsidR="00BA0562" w:rsidRPr="0000387B" w:rsidRDefault="00DC1DCE" w:rsidP="0000387B">
      <w:pPr>
        <w:pStyle w:val="TerminalDisplay"/>
        <w:rPr>
          <w:b/>
          <w:bCs/>
        </w:rPr>
      </w:pPr>
      <w:r>
        <w:rPr>
          <w:b/>
          <w:bCs/>
        </w:rPr>
        <w:t xml:space="preserve">       10.0.1.2/32  </w:t>
      </w:r>
      <w:r>
        <w:rPr>
          <w:b/>
          <w:bCs/>
        </w:rPr>
        <w:tab/>
        <w:t xml:space="preserve">Static  </w:t>
      </w:r>
      <w:r>
        <w:rPr>
          <w:b/>
          <w:bCs/>
        </w:rPr>
        <w:tab/>
        <w:t xml:space="preserve">60   0          RD   10.0.12.2      </w:t>
      </w:r>
      <w:r>
        <w:rPr>
          <w:b/>
          <w:bCs/>
        </w:rPr>
        <w:tab/>
        <w:t>GigabitEthernet0/0/3</w:t>
      </w:r>
    </w:p>
    <w:p w14:paraId="0CF04A9B" w14:textId="5FD5EA05" w:rsidR="00BA0562" w:rsidRPr="0000387B" w:rsidRDefault="00BA0562" w:rsidP="0000387B">
      <w:pPr>
        <w:pStyle w:val="TerminalDisplay"/>
        <w:rPr>
          <w:b/>
          <w:bCs/>
        </w:rPr>
      </w:pPr>
      <w:r>
        <w:rPr>
          <w:b/>
          <w:bCs/>
        </w:rPr>
        <w:t xml:space="preserve">       10.0.1.3/32  </w:t>
      </w:r>
      <w:r>
        <w:rPr>
          <w:b/>
          <w:bCs/>
        </w:rPr>
        <w:tab/>
        <w:t xml:space="preserve">Static  </w:t>
      </w:r>
      <w:r>
        <w:rPr>
          <w:b/>
          <w:bCs/>
        </w:rPr>
        <w:tab/>
        <w:t xml:space="preserve">60   0          RD   10.0.13.3      </w:t>
      </w:r>
      <w:r>
        <w:rPr>
          <w:b/>
          <w:bCs/>
        </w:rPr>
        <w:tab/>
        <w:t>GigabitEthernet0/0/1</w:t>
      </w:r>
    </w:p>
    <w:p w14:paraId="796AD301" w14:textId="05157BF6" w:rsidR="00BA0562" w:rsidRDefault="00BA0562" w:rsidP="006132A9">
      <w:pPr>
        <w:pStyle w:val="TerminalDisplay"/>
      </w:pPr>
      <w:r>
        <w:t xml:space="preserve">      10.0.12.0/24  </w:t>
      </w:r>
      <w:r>
        <w:tab/>
        <w:t xml:space="preserve">Direct  </w:t>
      </w:r>
      <w:r>
        <w:tab/>
        <w:t>0    0           D    10.0.12.1       GigabitEthernet0/0/3</w:t>
      </w:r>
    </w:p>
    <w:p w14:paraId="122DBE22" w14:textId="24414F5B" w:rsidR="00BA0562" w:rsidRDefault="00BA0562" w:rsidP="006132A9">
      <w:pPr>
        <w:pStyle w:val="TerminalDisplay"/>
      </w:pPr>
      <w:r>
        <w:t xml:space="preserve">      10.0.12.1/32  </w:t>
      </w:r>
      <w:r>
        <w:tab/>
        <w:t xml:space="preserve">Direct  </w:t>
      </w:r>
      <w:r>
        <w:tab/>
        <w:t>0    0           D    127.0.0.1       GigabitEthernet0/0/3</w:t>
      </w:r>
    </w:p>
    <w:p w14:paraId="7FE3E00F" w14:textId="788E185E" w:rsidR="00BA0562" w:rsidRDefault="00BA0562" w:rsidP="006132A9">
      <w:pPr>
        <w:pStyle w:val="TerminalDisplay"/>
      </w:pPr>
      <w:r>
        <w:t xml:space="preserve">    10.0.12.255/32  </w:t>
      </w:r>
      <w:r>
        <w:tab/>
        <w:t xml:space="preserve">Direct  </w:t>
      </w:r>
      <w:r>
        <w:tab/>
        <w:t>0    0           D    127.0.0.1       GigabitEthernet0/0/3</w:t>
      </w:r>
    </w:p>
    <w:p w14:paraId="6417AB1D" w14:textId="7E49C4D5" w:rsidR="00BA0562" w:rsidRDefault="00BA0562" w:rsidP="006132A9">
      <w:pPr>
        <w:pStyle w:val="TerminalDisplay"/>
      </w:pPr>
      <w:r>
        <w:t xml:space="preserve">      10.0.13.0/24  </w:t>
      </w:r>
      <w:r>
        <w:tab/>
        <w:t xml:space="preserve">Direct  </w:t>
      </w:r>
      <w:r>
        <w:tab/>
        <w:t>0    0           D    10.0.13.1       GigabitEthernet0/0/1</w:t>
      </w:r>
    </w:p>
    <w:p w14:paraId="7B0C678D" w14:textId="6F1114CA" w:rsidR="00BA0562" w:rsidRDefault="00BA0562" w:rsidP="006132A9">
      <w:pPr>
        <w:pStyle w:val="TerminalDisplay"/>
      </w:pPr>
      <w:r>
        <w:t xml:space="preserve">      10.0.13.1/32  </w:t>
      </w:r>
      <w:r>
        <w:tab/>
        <w:t xml:space="preserve">Direct  </w:t>
      </w:r>
      <w:r>
        <w:tab/>
        <w:t>0    0           D    127.0.0.1       GigabitEthernet0/0/1</w:t>
      </w:r>
    </w:p>
    <w:p w14:paraId="25ED7B45" w14:textId="7D577B7F" w:rsidR="00BA0562" w:rsidRDefault="00BA0562" w:rsidP="006132A9">
      <w:pPr>
        <w:pStyle w:val="TerminalDisplay"/>
      </w:pPr>
      <w:r>
        <w:t xml:space="preserve">    10.0.13.255/32  </w:t>
      </w:r>
      <w:r>
        <w:tab/>
        <w:t xml:space="preserve">Direct  </w:t>
      </w:r>
      <w:r>
        <w:tab/>
        <w:t>0    0           D    127.0.0.1       GigabitEthernet0/0/1</w:t>
      </w:r>
    </w:p>
    <w:p w14:paraId="229EC109" w14:textId="2029A98E" w:rsidR="00BA0562" w:rsidRDefault="00BA0562" w:rsidP="006132A9">
      <w:pPr>
        <w:pStyle w:val="TerminalDisplay"/>
      </w:pPr>
      <w:r>
        <w:t xml:space="preserve">      127.0.0.0/8   </w:t>
      </w:r>
      <w:r>
        <w:tab/>
        <w:t xml:space="preserve">Direct  </w:t>
      </w:r>
      <w:r>
        <w:tab/>
        <w:t>0    0           D    127.0.0.1       InLoopBack0</w:t>
      </w:r>
    </w:p>
    <w:p w14:paraId="3F604E3C" w14:textId="795A6E25" w:rsidR="00BA0562" w:rsidRDefault="00BA0562" w:rsidP="006132A9">
      <w:pPr>
        <w:pStyle w:val="TerminalDisplay"/>
      </w:pPr>
      <w:r>
        <w:t xml:space="preserve">      127.0.0.1/32  </w:t>
      </w:r>
      <w:r>
        <w:tab/>
        <w:t xml:space="preserve">Direct  </w:t>
      </w:r>
      <w:r>
        <w:tab/>
        <w:t>0    0           D    127.0.0.1       InLoopBack0</w:t>
      </w:r>
    </w:p>
    <w:p w14:paraId="6CA63713" w14:textId="1D407F2C" w:rsidR="00BA0562" w:rsidRDefault="00BA0562" w:rsidP="006132A9">
      <w:pPr>
        <w:pStyle w:val="TerminalDisplay"/>
      </w:pPr>
      <w:r>
        <w:t xml:space="preserve">127.255.255.255/32  </w:t>
      </w:r>
      <w:r>
        <w:tab/>
        <w:t xml:space="preserve">Direct  </w:t>
      </w:r>
      <w:r>
        <w:tab/>
        <w:t>0    0           D    127.0.0.1       InLoopBack0</w:t>
      </w:r>
    </w:p>
    <w:p w14:paraId="3F9BC798" w14:textId="4E5B8D08" w:rsidR="00BA0562" w:rsidRDefault="00BA0562" w:rsidP="006132A9">
      <w:pPr>
        <w:pStyle w:val="TerminalDisplay"/>
      </w:pPr>
      <w:r>
        <w:t xml:space="preserve">255.255.255.255/32  </w:t>
      </w:r>
      <w:r>
        <w:tab/>
        <w:t xml:space="preserve">Direct  </w:t>
      </w:r>
      <w:r>
        <w:tab/>
        <w:t>0    0           D    127.0.0.1       InLoopBack0</w:t>
      </w:r>
    </w:p>
    <w:p w14:paraId="5644D714" w14:textId="77777777" w:rsidR="00BA0562" w:rsidRPr="006132A9" w:rsidRDefault="00BA0562" w:rsidP="006132A9">
      <w:pPr>
        <w:pStyle w:val="TerminalDisplay"/>
        <w:shd w:val="clear" w:color="auto" w:fill="auto"/>
        <w:rPr>
          <w:i/>
          <w:iCs/>
        </w:rPr>
      </w:pPr>
      <w:r>
        <w:rPr>
          <w:i/>
          <w:iCs/>
        </w:rPr>
        <w:t>Сконфигурированные статические маршруты были добавлены в таблицу IP-маршрутизации.</w:t>
      </w:r>
    </w:p>
    <w:p w14:paraId="29FBF155" w14:textId="77777777" w:rsidR="00BA0562" w:rsidRPr="002E29C7" w:rsidRDefault="00BA0562" w:rsidP="006132A9">
      <w:r>
        <w:t># Проверьте возможность установления связи.</w:t>
      </w:r>
    </w:p>
    <w:p w14:paraId="41662644" w14:textId="77777777" w:rsidR="00BA0562" w:rsidRDefault="00BA0562" w:rsidP="006132A9">
      <w:pPr>
        <w:pStyle w:val="TerminalDisplay"/>
      </w:pPr>
      <w:r>
        <w:t xml:space="preserve">[R1]ping -a 10.0.1.1 10.0.1.2 </w:t>
      </w:r>
    </w:p>
    <w:p w14:paraId="06D6D71F" w14:textId="77777777" w:rsidR="00BA0562" w:rsidRDefault="00BA0562" w:rsidP="006132A9">
      <w:pPr>
        <w:pStyle w:val="TerminalDisplay"/>
      </w:pPr>
      <w:r>
        <w:t xml:space="preserve">  PING 10.0.1.2: 56  data bytes, press CTRL_C to break</w:t>
      </w:r>
    </w:p>
    <w:p w14:paraId="7B07809F" w14:textId="77777777" w:rsidR="00BA0562" w:rsidRDefault="00BA0562" w:rsidP="006132A9">
      <w:pPr>
        <w:pStyle w:val="TerminalDisplay"/>
      </w:pPr>
      <w:r>
        <w:t xml:space="preserve">    Request time out</w:t>
      </w:r>
    </w:p>
    <w:p w14:paraId="69DE5516" w14:textId="77777777" w:rsidR="00BA0562" w:rsidRDefault="00BA0562" w:rsidP="006132A9">
      <w:pPr>
        <w:pStyle w:val="TerminalDisplay"/>
      </w:pPr>
      <w:r>
        <w:t xml:space="preserve">    Request time out</w:t>
      </w:r>
    </w:p>
    <w:p w14:paraId="11731A9E" w14:textId="77777777" w:rsidR="00BA0562" w:rsidRDefault="00BA0562" w:rsidP="006132A9">
      <w:pPr>
        <w:pStyle w:val="TerminalDisplay"/>
      </w:pPr>
      <w:r>
        <w:t xml:space="preserve">    Request time out</w:t>
      </w:r>
    </w:p>
    <w:p w14:paraId="07D0C8EA" w14:textId="77777777" w:rsidR="00BA0562" w:rsidRDefault="00BA0562" w:rsidP="006132A9">
      <w:pPr>
        <w:pStyle w:val="TerminalDisplay"/>
      </w:pPr>
      <w:r>
        <w:t xml:space="preserve">    Request time out</w:t>
      </w:r>
    </w:p>
    <w:p w14:paraId="6FB85E3F" w14:textId="77777777" w:rsidR="00BA0562" w:rsidRDefault="00BA0562" w:rsidP="006132A9">
      <w:pPr>
        <w:pStyle w:val="TerminalDisplay"/>
      </w:pPr>
      <w:r>
        <w:t xml:space="preserve">    Request time out</w:t>
      </w:r>
    </w:p>
    <w:p w14:paraId="0F047B4B" w14:textId="77777777" w:rsidR="00BA0562" w:rsidRDefault="00BA0562" w:rsidP="006132A9">
      <w:pPr>
        <w:pStyle w:val="TerminalDisplay"/>
      </w:pPr>
    </w:p>
    <w:p w14:paraId="39FAAF02" w14:textId="77777777" w:rsidR="00BA0562" w:rsidRDefault="00BA0562" w:rsidP="006132A9">
      <w:pPr>
        <w:pStyle w:val="TerminalDisplay"/>
      </w:pPr>
      <w:r>
        <w:t xml:space="preserve">  --- 10.0.1.2 ping statistics ---</w:t>
      </w:r>
    </w:p>
    <w:p w14:paraId="6118B37F" w14:textId="77777777" w:rsidR="00BA0562" w:rsidRDefault="00BA0562" w:rsidP="006132A9">
      <w:pPr>
        <w:pStyle w:val="TerminalDisplay"/>
      </w:pPr>
      <w:r>
        <w:t xml:space="preserve">    5 packet(s) transmitted</w:t>
      </w:r>
    </w:p>
    <w:p w14:paraId="0BAAEBD4" w14:textId="77777777" w:rsidR="00BA0562" w:rsidRDefault="00BA0562" w:rsidP="006132A9">
      <w:pPr>
        <w:pStyle w:val="TerminalDisplay"/>
      </w:pPr>
      <w:r>
        <w:t xml:space="preserve">    0 packet(s) received</w:t>
      </w:r>
    </w:p>
    <w:p w14:paraId="3725CB94" w14:textId="77777777" w:rsidR="00BA0562" w:rsidRDefault="00BA0562" w:rsidP="006132A9">
      <w:pPr>
        <w:pStyle w:val="TerminalDisplay"/>
      </w:pPr>
      <w:r>
        <w:t xml:space="preserve">    100.00% packet loss</w:t>
      </w:r>
    </w:p>
    <w:p w14:paraId="3FFFC302" w14:textId="5C2308B4" w:rsidR="00BA0562" w:rsidRPr="00873CC2" w:rsidRDefault="00BA0562" w:rsidP="00873CC2">
      <w:pPr>
        <w:pStyle w:val="TerminalDisplay"/>
        <w:shd w:val="clear" w:color="auto" w:fill="auto"/>
        <w:rPr>
          <w:i/>
          <w:iCs/>
        </w:rPr>
      </w:pPr>
      <w:r w:rsidRPr="00873CC2">
        <w:rPr>
          <w:i/>
          <w:iCs/>
        </w:rPr>
        <w:t xml:space="preserve">Связь с интерфейсом </w:t>
      </w:r>
      <w:r w:rsidR="00873CC2" w:rsidRPr="00873CC2">
        <w:rPr>
          <w:i/>
          <w:iCs/>
        </w:rPr>
        <w:t xml:space="preserve">LoopBack0 </w:t>
      </w:r>
      <w:r w:rsidRPr="00873CC2">
        <w:rPr>
          <w:i/>
          <w:iCs/>
        </w:rPr>
        <w:t xml:space="preserve">маршрутизатора R2 по-прежнему отсутствует, поскольку у R2 нет маршрута к интерфейсу </w:t>
      </w:r>
      <w:r w:rsidR="00873CC2" w:rsidRPr="00873CC2">
        <w:rPr>
          <w:i/>
          <w:iCs/>
        </w:rPr>
        <w:t xml:space="preserve">LoopBack0 </w:t>
      </w:r>
      <w:r w:rsidRPr="00873CC2">
        <w:rPr>
          <w:i/>
          <w:iCs/>
        </w:rPr>
        <w:t>маршрутизатора R1.</w:t>
      </w:r>
    </w:p>
    <w:p w14:paraId="51E90030" w14:textId="77777777" w:rsidR="00BA0562" w:rsidRDefault="00BA0562" w:rsidP="006132A9">
      <w:r>
        <w:t># На R2 добавьте маршрут к интерфейсу LoopBack0 маршрутизатора R1.</w:t>
      </w:r>
    </w:p>
    <w:p w14:paraId="72B910D2" w14:textId="77777777" w:rsidR="00BA0562" w:rsidRDefault="00BA0562" w:rsidP="006132A9">
      <w:pPr>
        <w:pStyle w:val="TerminalDisplay"/>
      </w:pPr>
      <w:r>
        <w:t xml:space="preserve">[R2]ip route-static 10.0.1.1 32 10.0.12.1 </w:t>
      </w:r>
    </w:p>
    <w:p w14:paraId="40C72AE5" w14:textId="77777777" w:rsidR="00BA0562" w:rsidRDefault="00BA0562" w:rsidP="006132A9">
      <w:r>
        <w:t># Проверьте возможность установления связи.</w:t>
      </w:r>
    </w:p>
    <w:p w14:paraId="33C56E88" w14:textId="77777777" w:rsidR="00BA0562" w:rsidRDefault="00BA0562" w:rsidP="006132A9">
      <w:pPr>
        <w:pStyle w:val="TerminalDisplay"/>
      </w:pPr>
      <w:r>
        <w:t xml:space="preserve">&lt;R1&gt;ping -a 10.0.1.1 10.0.1.2 </w:t>
      </w:r>
    </w:p>
    <w:p w14:paraId="382E1AFE" w14:textId="77777777" w:rsidR="00BA0562" w:rsidRDefault="00BA0562" w:rsidP="006132A9">
      <w:pPr>
        <w:pStyle w:val="TerminalDisplay"/>
      </w:pPr>
      <w:r>
        <w:t xml:space="preserve">  PING 10.0.1.2: 56  data bytes, press CTRL_C to break</w:t>
      </w:r>
    </w:p>
    <w:p w14:paraId="5BCE55F8" w14:textId="77777777" w:rsidR="00BA0562" w:rsidRDefault="00BA0562" w:rsidP="006132A9">
      <w:pPr>
        <w:pStyle w:val="TerminalDisplay"/>
      </w:pPr>
      <w:r>
        <w:t xml:space="preserve">    Reply from 10.0.1.2: bytes=56 Sequence=1 ttl=255 time=60 ms</w:t>
      </w:r>
    </w:p>
    <w:p w14:paraId="15C4E0D1" w14:textId="77777777" w:rsidR="00BA0562" w:rsidRDefault="00BA0562" w:rsidP="006132A9">
      <w:pPr>
        <w:pStyle w:val="TerminalDisplay"/>
      </w:pPr>
      <w:r>
        <w:t xml:space="preserve">    Reply from 10.0.1.2: bytes=56 Sequence=2 ttl=255 time=30 ms</w:t>
      </w:r>
    </w:p>
    <w:p w14:paraId="3CF15D9C" w14:textId="77777777" w:rsidR="00BA0562" w:rsidRDefault="00BA0562" w:rsidP="006132A9">
      <w:pPr>
        <w:pStyle w:val="TerminalDisplay"/>
      </w:pPr>
      <w:r>
        <w:lastRenderedPageBreak/>
        <w:t xml:space="preserve">    Reply from 10.0.1.2: bytes=56 Sequence=3 ttl=255 time=10 ms</w:t>
      </w:r>
    </w:p>
    <w:p w14:paraId="12A0FF8B" w14:textId="77777777" w:rsidR="00BA0562" w:rsidRDefault="00BA0562" w:rsidP="006132A9">
      <w:pPr>
        <w:pStyle w:val="TerminalDisplay"/>
      </w:pPr>
      <w:r>
        <w:t xml:space="preserve">    Reply from 10.0.1.2: bytes=56 Sequence=4 ttl=255 time=50 ms</w:t>
      </w:r>
    </w:p>
    <w:p w14:paraId="4578311E" w14:textId="77777777" w:rsidR="00BA0562" w:rsidRDefault="00BA0562" w:rsidP="006132A9">
      <w:pPr>
        <w:pStyle w:val="TerminalDisplay"/>
      </w:pPr>
      <w:r>
        <w:t xml:space="preserve">    Reply from 10.0.1.2: bytes=56 Sequence=5 ttl=255 time=30 ms</w:t>
      </w:r>
    </w:p>
    <w:p w14:paraId="2F011987" w14:textId="77777777" w:rsidR="00BA0562" w:rsidRDefault="00BA0562" w:rsidP="006132A9">
      <w:pPr>
        <w:pStyle w:val="TerminalDisplay"/>
      </w:pPr>
    </w:p>
    <w:p w14:paraId="583D0A69" w14:textId="77777777" w:rsidR="00BA0562" w:rsidRDefault="00BA0562" w:rsidP="006132A9">
      <w:pPr>
        <w:pStyle w:val="TerminalDisplay"/>
      </w:pPr>
      <w:r>
        <w:t xml:space="preserve">  --- 10.0.1.2 ping statistics ---</w:t>
      </w:r>
    </w:p>
    <w:p w14:paraId="38C54B17" w14:textId="77777777" w:rsidR="00BA0562" w:rsidRDefault="00BA0562" w:rsidP="006132A9">
      <w:pPr>
        <w:pStyle w:val="TerminalDisplay"/>
      </w:pPr>
      <w:r>
        <w:t xml:space="preserve">    5 packet(s) transmitted</w:t>
      </w:r>
    </w:p>
    <w:p w14:paraId="03DE8F3F" w14:textId="77777777" w:rsidR="00BA0562" w:rsidRDefault="00BA0562" w:rsidP="006132A9">
      <w:pPr>
        <w:pStyle w:val="TerminalDisplay"/>
      </w:pPr>
      <w:r>
        <w:t xml:space="preserve">    5 packet(s) received</w:t>
      </w:r>
    </w:p>
    <w:p w14:paraId="0C2A07DB" w14:textId="77777777" w:rsidR="00BA0562" w:rsidRDefault="00BA0562" w:rsidP="006132A9">
      <w:pPr>
        <w:pStyle w:val="TerminalDisplay"/>
      </w:pPr>
      <w:r>
        <w:t xml:space="preserve">    0.00% packet loss</w:t>
      </w:r>
    </w:p>
    <w:p w14:paraId="437C173A" w14:textId="77777777" w:rsidR="00BA0562" w:rsidRDefault="00BA0562" w:rsidP="006132A9">
      <w:pPr>
        <w:pStyle w:val="TerminalDisplay"/>
      </w:pPr>
      <w:r>
        <w:t>round-trip min/avg/max = 10/36/60 ms</w:t>
      </w:r>
    </w:p>
    <w:p w14:paraId="0A93EE88" w14:textId="46EA1A4A" w:rsidR="00BA0562" w:rsidRPr="006132A9" w:rsidRDefault="00873CC2" w:rsidP="006132A9">
      <w:pPr>
        <w:pStyle w:val="TerminalDisplay"/>
        <w:shd w:val="clear" w:color="auto" w:fill="auto"/>
        <w:rPr>
          <w:i/>
          <w:iCs/>
        </w:rPr>
      </w:pPr>
      <w:r w:rsidRPr="00873CC2">
        <w:rPr>
          <w:i/>
          <w:iCs/>
        </w:rPr>
        <w:t xml:space="preserve">LoopBack0 </w:t>
      </w:r>
      <w:r w:rsidR="00BA0562">
        <w:rPr>
          <w:i/>
          <w:iCs/>
        </w:rPr>
        <w:t xml:space="preserve">на R1 может взаимодействовать с </w:t>
      </w:r>
      <w:r w:rsidRPr="00873CC2">
        <w:rPr>
          <w:i/>
          <w:iCs/>
        </w:rPr>
        <w:t xml:space="preserve">LoopBack0 </w:t>
      </w:r>
      <w:r w:rsidR="00BA0562">
        <w:rPr>
          <w:i/>
          <w:iCs/>
        </w:rPr>
        <w:t>на R2.</w:t>
      </w:r>
    </w:p>
    <w:p w14:paraId="68327E71" w14:textId="77777777" w:rsidR="00BA0562" w:rsidRDefault="00BA0562" w:rsidP="006132A9">
      <w:r>
        <w:t># Настройте другие необходимые маршруты.</w:t>
      </w:r>
    </w:p>
    <w:p w14:paraId="7429A73D" w14:textId="77777777" w:rsidR="00BA0562" w:rsidRDefault="00BA0562" w:rsidP="006132A9">
      <w:pPr>
        <w:pStyle w:val="TerminalDisplay"/>
      </w:pPr>
      <w:r>
        <w:t xml:space="preserve">[R2]ip route-static 10.0.1.3 32 10.0.23.3  </w:t>
      </w:r>
    </w:p>
    <w:p w14:paraId="4874806E" w14:textId="77777777" w:rsidR="00BA0562" w:rsidRDefault="00BA0562" w:rsidP="006132A9">
      <w:pPr>
        <w:pStyle w:val="TerminalDisplay"/>
      </w:pPr>
      <w:r>
        <w:t xml:space="preserve">[R3]ip route-static 10.0.1.1 32 10.0.13.1 </w:t>
      </w:r>
    </w:p>
    <w:p w14:paraId="386FD7E6" w14:textId="77777777" w:rsidR="00BA0562" w:rsidRDefault="00BA0562" w:rsidP="006132A9">
      <w:pPr>
        <w:pStyle w:val="TerminalDisplay"/>
      </w:pPr>
      <w:r>
        <w:t>[R3]ip route-static 10.0.1.2 32 10.0.23.2</w:t>
      </w:r>
    </w:p>
    <w:p w14:paraId="35BA6786" w14:textId="50BA6610" w:rsidR="00BA0562" w:rsidRDefault="00BA0562" w:rsidP="006132A9">
      <w:r>
        <w:t xml:space="preserve"># Проверьте возможность установления связи между интерфейсами </w:t>
      </w:r>
      <w:r w:rsidR="00873CC2">
        <w:t xml:space="preserve">LoopBack0 </w:t>
      </w:r>
      <w:r>
        <w:t>маршрутизаторов, следуя приведенной процедуре.</w:t>
      </w:r>
    </w:p>
    <w:p w14:paraId="4B2258C5" w14:textId="77777777" w:rsidR="00BA0562" w:rsidRDefault="00BA0562" w:rsidP="002075CB">
      <w:pPr>
        <w:pStyle w:val="Step"/>
        <w:outlineLvl w:val="9"/>
      </w:pPr>
      <w:r>
        <w:t>Настройте маршрут от R1 к R2 через R3 в качестве резервного маршрута от LoopBack0 R1 к LoopBack0 R2.</w:t>
      </w:r>
    </w:p>
    <w:p w14:paraId="7FB45647" w14:textId="77777777" w:rsidR="00BA0562" w:rsidRDefault="00BA0562" w:rsidP="006132A9">
      <w:r>
        <w:t># Настройте статические маршруты на R1 и R2.</w:t>
      </w:r>
    </w:p>
    <w:p w14:paraId="445EE465" w14:textId="77777777" w:rsidR="00BA0562" w:rsidRDefault="00BA0562" w:rsidP="006132A9">
      <w:pPr>
        <w:pStyle w:val="TerminalDisplay"/>
      </w:pPr>
      <w:r>
        <w:t>[R1]ip route-static 10.0.1.2 32 10.0.13.3 preference 100</w:t>
      </w:r>
    </w:p>
    <w:p w14:paraId="076CC140" w14:textId="77777777" w:rsidR="00BA0562" w:rsidRDefault="00BA0562" w:rsidP="006132A9">
      <w:pPr>
        <w:pStyle w:val="TerminalDisplay"/>
      </w:pPr>
      <w:r>
        <w:t>[R2]ip route-static 10.0.1.1 32 10.0.23.3 preference 100</w:t>
      </w:r>
    </w:p>
    <w:p w14:paraId="723E5D75" w14:textId="77777777" w:rsidR="00BA0562" w:rsidRDefault="00BA0562" w:rsidP="006132A9">
      <w:r>
        <w:t># Выведите на экран таблицы маршрутизации R1 и R2.</w:t>
      </w:r>
    </w:p>
    <w:p w14:paraId="5D944DF5" w14:textId="77777777" w:rsidR="00BA0562" w:rsidRDefault="00BA0562" w:rsidP="006132A9">
      <w:pPr>
        <w:pStyle w:val="TerminalDisplay"/>
      </w:pPr>
      <w:r>
        <w:t xml:space="preserve">[R1]display ip routing-table </w:t>
      </w:r>
    </w:p>
    <w:p w14:paraId="1D7FA4F8" w14:textId="77777777" w:rsidR="00BA0562" w:rsidRDefault="00BA0562" w:rsidP="006132A9">
      <w:pPr>
        <w:pStyle w:val="TerminalDisplay"/>
      </w:pPr>
      <w:r>
        <w:t>Route Flags: R - relay, D - download to fib</w:t>
      </w:r>
    </w:p>
    <w:p w14:paraId="44E88653" w14:textId="77777777" w:rsidR="00BA0562" w:rsidRDefault="00BA0562" w:rsidP="006132A9">
      <w:pPr>
        <w:pStyle w:val="TerminalDisplay"/>
      </w:pPr>
      <w:r>
        <w:t>------------------------------------------------------------------------------</w:t>
      </w:r>
    </w:p>
    <w:p w14:paraId="2775FBE4" w14:textId="77777777" w:rsidR="00BA0562" w:rsidRDefault="00BA0562" w:rsidP="006132A9">
      <w:pPr>
        <w:pStyle w:val="TerminalDisplay"/>
      </w:pPr>
      <w:r>
        <w:t>Routing Tables: Public</w:t>
      </w:r>
    </w:p>
    <w:p w14:paraId="744D1638" w14:textId="77777777" w:rsidR="00BA0562" w:rsidRDefault="00BA0562" w:rsidP="006132A9">
      <w:pPr>
        <w:pStyle w:val="TerminalDisplay"/>
      </w:pPr>
      <w:r>
        <w:t xml:space="preserve">         Destinations : 13       Routes : 13       </w:t>
      </w:r>
    </w:p>
    <w:p w14:paraId="4C5A4B9E" w14:textId="77777777" w:rsidR="00BA0562" w:rsidRDefault="00BA0562" w:rsidP="006132A9">
      <w:pPr>
        <w:pStyle w:val="TerminalDisplay"/>
      </w:pPr>
    </w:p>
    <w:p w14:paraId="3F13CE2E" w14:textId="0E57B1A9" w:rsidR="00BA0562" w:rsidRDefault="00BA0562" w:rsidP="006132A9">
      <w:pPr>
        <w:pStyle w:val="TerminalDisplay"/>
      </w:pPr>
      <w:r>
        <w:t>Destination/Mask    Proto   Pre  Cost      Flags   NextHop     Interface</w:t>
      </w:r>
    </w:p>
    <w:p w14:paraId="75D9961F" w14:textId="77777777" w:rsidR="00BA0562" w:rsidRDefault="00BA0562" w:rsidP="006132A9">
      <w:pPr>
        <w:pStyle w:val="TerminalDisplay"/>
      </w:pPr>
    </w:p>
    <w:p w14:paraId="3761142E" w14:textId="72E5CF8F" w:rsidR="00BA0562" w:rsidRDefault="00BA0562" w:rsidP="006132A9">
      <w:pPr>
        <w:pStyle w:val="TerminalDisplay"/>
      </w:pPr>
      <w:r>
        <w:t xml:space="preserve">       10.0.1.1/32  </w:t>
      </w:r>
      <w:r>
        <w:tab/>
        <w:t>Direct  0    0           D   127.0.0.1       LoopBack0</w:t>
      </w:r>
    </w:p>
    <w:p w14:paraId="224FF85D" w14:textId="5B7D59AB" w:rsidR="00BA0562" w:rsidRDefault="00BA0562" w:rsidP="006132A9">
      <w:pPr>
        <w:pStyle w:val="TerminalDisplay"/>
      </w:pPr>
      <w:r>
        <w:t xml:space="preserve">       10.0.1.2/32  </w:t>
      </w:r>
      <w:r>
        <w:tab/>
        <w:t>Static  60   0          RD   10.0.12.2       GigabitEthernet0/0/3</w:t>
      </w:r>
    </w:p>
    <w:p w14:paraId="70F7BE7B" w14:textId="7183771C" w:rsidR="00BA0562" w:rsidRDefault="00BA0562" w:rsidP="006132A9">
      <w:pPr>
        <w:pStyle w:val="TerminalDisplay"/>
      </w:pPr>
      <w:r>
        <w:t xml:space="preserve">       10.0.1.3/32  </w:t>
      </w:r>
      <w:r>
        <w:tab/>
        <w:t>Static  60   0          RD   10.0.13.3       GigabitEthernet0/0/1</w:t>
      </w:r>
    </w:p>
    <w:p w14:paraId="6B536573" w14:textId="6A95023B" w:rsidR="00BA0562" w:rsidRDefault="00BA0562" w:rsidP="006132A9">
      <w:pPr>
        <w:pStyle w:val="TerminalDisplay"/>
      </w:pPr>
      <w:r>
        <w:t xml:space="preserve">      10.0.12.0/24  </w:t>
      </w:r>
      <w:r>
        <w:tab/>
        <w:t>Direct  0    0           D   10.0.12.1       GigabitEthernet0/0/3</w:t>
      </w:r>
    </w:p>
    <w:p w14:paraId="7967D4D9" w14:textId="40CF44F3" w:rsidR="00BA0562" w:rsidRDefault="00BA0562" w:rsidP="006132A9">
      <w:pPr>
        <w:pStyle w:val="TerminalDisplay"/>
      </w:pPr>
      <w:r>
        <w:t xml:space="preserve">      10.0.12.1/32  </w:t>
      </w:r>
      <w:r>
        <w:tab/>
        <w:t>Direct  0    0           D   127.0.0.1       GigabitEthernet0/0/3</w:t>
      </w:r>
    </w:p>
    <w:p w14:paraId="1F5D9493" w14:textId="351D5193" w:rsidR="00BA0562" w:rsidRDefault="00BA0562" w:rsidP="006132A9">
      <w:pPr>
        <w:pStyle w:val="TerminalDisplay"/>
      </w:pPr>
      <w:r>
        <w:t xml:space="preserve">    10.0.12.255/32  </w:t>
      </w:r>
      <w:r>
        <w:tab/>
        <w:t>Direct  0    0           D   127.0.0.1       GigabitEthernet0/0/3</w:t>
      </w:r>
    </w:p>
    <w:p w14:paraId="64199C19" w14:textId="49E6C4EB" w:rsidR="00BA0562" w:rsidRDefault="00BA0562" w:rsidP="006132A9">
      <w:pPr>
        <w:pStyle w:val="TerminalDisplay"/>
      </w:pPr>
      <w:r>
        <w:t xml:space="preserve">      10.0.13.0/24  </w:t>
      </w:r>
      <w:r>
        <w:tab/>
        <w:t>Direct  0    0           D   10.0.13.1       GigabitEthernet0/0/1</w:t>
      </w:r>
    </w:p>
    <w:p w14:paraId="45865CF9" w14:textId="31F61DEC" w:rsidR="00BA0562" w:rsidRDefault="00BA0562" w:rsidP="006132A9">
      <w:pPr>
        <w:pStyle w:val="TerminalDisplay"/>
      </w:pPr>
      <w:r>
        <w:t xml:space="preserve">      10.0.13.1/32  </w:t>
      </w:r>
      <w:r>
        <w:tab/>
        <w:t>Direct  0    0           D   127.0.0.1       GigabitEthernet0/0/1</w:t>
      </w:r>
    </w:p>
    <w:p w14:paraId="4EA999E4" w14:textId="62D574FE" w:rsidR="00BA0562" w:rsidRDefault="00BA0562" w:rsidP="006132A9">
      <w:pPr>
        <w:pStyle w:val="TerminalDisplay"/>
      </w:pPr>
      <w:r>
        <w:t xml:space="preserve">    10.0.13.255/32  </w:t>
      </w:r>
      <w:r>
        <w:tab/>
        <w:t>Direct  0    0           D   127.0.0.1       GigabitEthernet0/0/1</w:t>
      </w:r>
    </w:p>
    <w:p w14:paraId="5B81AD12" w14:textId="57A1520C" w:rsidR="00BA0562" w:rsidRDefault="00BA0562" w:rsidP="006132A9">
      <w:pPr>
        <w:pStyle w:val="TerminalDisplay"/>
      </w:pPr>
      <w:r>
        <w:t xml:space="preserve">      127.0.0.0/8   </w:t>
      </w:r>
      <w:r>
        <w:tab/>
        <w:t>Direct  0    0           D   127.0.0.1       InLoopBack0</w:t>
      </w:r>
    </w:p>
    <w:p w14:paraId="18D9854D" w14:textId="3EC99D38" w:rsidR="00BA0562" w:rsidRDefault="00BA0562" w:rsidP="006132A9">
      <w:pPr>
        <w:pStyle w:val="TerminalDisplay"/>
      </w:pPr>
      <w:r>
        <w:t xml:space="preserve">      127.0.0.1/32  </w:t>
      </w:r>
      <w:r>
        <w:tab/>
        <w:t>Direct  0    0           D   127.0.0.1       InLoopBack0</w:t>
      </w:r>
    </w:p>
    <w:p w14:paraId="6BDB94D1" w14:textId="372FC5F2" w:rsidR="00BA0562" w:rsidRDefault="00BA0562" w:rsidP="006132A9">
      <w:pPr>
        <w:pStyle w:val="TerminalDisplay"/>
      </w:pPr>
      <w:r>
        <w:t xml:space="preserve">127.255.255.255/32  </w:t>
      </w:r>
      <w:r>
        <w:tab/>
        <w:t>Direct  0    0           D   127.0.0.1       InLoopBack0</w:t>
      </w:r>
    </w:p>
    <w:p w14:paraId="61E8F874" w14:textId="2C7FA027" w:rsidR="00BA0562" w:rsidRDefault="00BA0562" w:rsidP="006132A9">
      <w:pPr>
        <w:pStyle w:val="TerminalDisplay"/>
      </w:pPr>
      <w:r>
        <w:t xml:space="preserve">255.255.255.255/32  </w:t>
      </w:r>
      <w:r>
        <w:tab/>
        <w:t>Direct  0    0           D   127.0.0.1       InLoopBack0</w:t>
      </w:r>
    </w:p>
    <w:p w14:paraId="419074F3" w14:textId="77777777" w:rsidR="00BA0562" w:rsidRDefault="00BA0562" w:rsidP="0022530D"/>
    <w:p w14:paraId="5DE35CF3" w14:textId="77777777" w:rsidR="00BA0562" w:rsidRDefault="00BA0562" w:rsidP="006132A9">
      <w:pPr>
        <w:pStyle w:val="TerminalDisplay"/>
      </w:pPr>
      <w:r>
        <w:t xml:space="preserve">[R2]display ip routing-table </w:t>
      </w:r>
    </w:p>
    <w:p w14:paraId="7671CBD6" w14:textId="77777777" w:rsidR="00BA0562" w:rsidRDefault="00BA0562" w:rsidP="006132A9">
      <w:pPr>
        <w:pStyle w:val="TerminalDisplay"/>
      </w:pPr>
      <w:r>
        <w:t>Route Flags: R - relay, D - download to fib</w:t>
      </w:r>
    </w:p>
    <w:p w14:paraId="06A5D0B9" w14:textId="77777777" w:rsidR="00BA0562" w:rsidRDefault="00BA0562" w:rsidP="006132A9">
      <w:pPr>
        <w:pStyle w:val="TerminalDisplay"/>
      </w:pPr>
      <w:r>
        <w:t>------------------------------------------------------------------------------</w:t>
      </w:r>
    </w:p>
    <w:p w14:paraId="224505FA" w14:textId="77777777" w:rsidR="00BA0562" w:rsidRDefault="00BA0562" w:rsidP="006132A9">
      <w:pPr>
        <w:pStyle w:val="TerminalDisplay"/>
      </w:pPr>
      <w:r>
        <w:t>Routing Tables: Public</w:t>
      </w:r>
    </w:p>
    <w:p w14:paraId="4D030736" w14:textId="77777777" w:rsidR="00BA0562" w:rsidRDefault="00BA0562" w:rsidP="006132A9">
      <w:pPr>
        <w:pStyle w:val="TerminalDisplay"/>
      </w:pPr>
      <w:r>
        <w:lastRenderedPageBreak/>
        <w:t xml:space="preserve">         Destinations : 13       Routes : 13       </w:t>
      </w:r>
    </w:p>
    <w:p w14:paraId="08386FB9" w14:textId="77777777" w:rsidR="00BA0562" w:rsidRDefault="00BA0562" w:rsidP="006132A9">
      <w:pPr>
        <w:pStyle w:val="TerminalDisplay"/>
      </w:pPr>
    </w:p>
    <w:p w14:paraId="7822BC28" w14:textId="079B375B" w:rsidR="00BA0562" w:rsidRDefault="00BA0562" w:rsidP="006132A9">
      <w:pPr>
        <w:pStyle w:val="TerminalDisplay"/>
      </w:pPr>
      <w:r>
        <w:t>Destination/Mask    Proto   Pre  Cost      Flags NextHop       Interface</w:t>
      </w:r>
    </w:p>
    <w:p w14:paraId="67995453" w14:textId="77777777" w:rsidR="00BA0562" w:rsidRDefault="00BA0562" w:rsidP="006132A9">
      <w:pPr>
        <w:pStyle w:val="TerminalDisplay"/>
      </w:pPr>
    </w:p>
    <w:p w14:paraId="0044CF7F" w14:textId="09B0DBB3" w:rsidR="00BA0562" w:rsidRDefault="00BA0562" w:rsidP="006132A9">
      <w:pPr>
        <w:pStyle w:val="TerminalDisplay"/>
      </w:pPr>
      <w:r>
        <w:t xml:space="preserve">       10.0.1.1/32  </w:t>
      </w:r>
      <w:r>
        <w:tab/>
        <w:t>Static  60   0          RD   10.0.12.1       GigabitEthernet0/0/3</w:t>
      </w:r>
    </w:p>
    <w:p w14:paraId="6AD8D85B" w14:textId="2A513D7E" w:rsidR="00BA0562" w:rsidRDefault="00BA0562" w:rsidP="006132A9">
      <w:pPr>
        <w:pStyle w:val="TerminalDisplay"/>
      </w:pPr>
      <w:r>
        <w:t xml:space="preserve">       10.0.1.2/32  </w:t>
      </w:r>
      <w:r>
        <w:tab/>
        <w:t>Direct  0    0           D   127.0.0.1       LoopBack0</w:t>
      </w:r>
    </w:p>
    <w:p w14:paraId="1BF1151F" w14:textId="11CD074F" w:rsidR="00BA0562" w:rsidRDefault="00BA0562" w:rsidP="006132A9">
      <w:pPr>
        <w:pStyle w:val="TerminalDisplay"/>
      </w:pPr>
      <w:r>
        <w:t xml:space="preserve">       10.0.1.3/32  </w:t>
      </w:r>
      <w:r>
        <w:tab/>
        <w:t>Static  60   0          RD   10.0.23.3       GigabitEthernet0/0/4</w:t>
      </w:r>
    </w:p>
    <w:p w14:paraId="0AC40415" w14:textId="019E207E" w:rsidR="00BA0562" w:rsidRDefault="00BA0562" w:rsidP="006132A9">
      <w:pPr>
        <w:pStyle w:val="TerminalDisplay"/>
      </w:pPr>
      <w:r>
        <w:t xml:space="preserve">      10.0.12.0/24  </w:t>
      </w:r>
      <w:r>
        <w:tab/>
        <w:t>Direct  0    0           D   10.0.12.2       GigabitEthernet0/0/3</w:t>
      </w:r>
    </w:p>
    <w:p w14:paraId="1CDD477D" w14:textId="4E5AF099" w:rsidR="00BA0562" w:rsidRDefault="00BA0562" w:rsidP="006132A9">
      <w:pPr>
        <w:pStyle w:val="TerminalDisplay"/>
      </w:pPr>
      <w:r>
        <w:t xml:space="preserve">      10.0.12.2/32  </w:t>
      </w:r>
      <w:r>
        <w:tab/>
        <w:t>Direct  0    0           D   127.0.0.1       GigabitEthernet0/0/3</w:t>
      </w:r>
    </w:p>
    <w:p w14:paraId="700C402D" w14:textId="562E6EBB" w:rsidR="00BA0562" w:rsidRDefault="00BA0562" w:rsidP="006132A9">
      <w:pPr>
        <w:pStyle w:val="TerminalDisplay"/>
      </w:pPr>
      <w:r>
        <w:t xml:space="preserve">    10.0.12.255/32  </w:t>
      </w:r>
      <w:r>
        <w:tab/>
        <w:t>Direct  0    0           D   127.0.0.1       GigabitEthernet0/0/3</w:t>
      </w:r>
    </w:p>
    <w:p w14:paraId="21070047" w14:textId="0292D628" w:rsidR="00BA0562" w:rsidRDefault="00BA0562" w:rsidP="006132A9">
      <w:pPr>
        <w:pStyle w:val="TerminalDisplay"/>
      </w:pPr>
      <w:r>
        <w:t xml:space="preserve">      10.0.23.0/24  </w:t>
      </w:r>
      <w:r>
        <w:tab/>
        <w:t>Direct  0    0           D   10.0.23.2       GigabitEthernet0/0/4</w:t>
      </w:r>
    </w:p>
    <w:p w14:paraId="24A25612" w14:textId="595E584B" w:rsidR="00BA0562" w:rsidRDefault="00BA0562" w:rsidP="006132A9">
      <w:pPr>
        <w:pStyle w:val="TerminalDisplay"/>
      </w:pPr>
      <w:r>
        <w:t xml:space="preserve">      10.0.23.2/32  </w:t>
      </w:r>
      <w:r>
        <w:tab/>
        <w:t>Direct  0    0           D   127.0.0.1       GigabitEthernet0/0/4</w:t>
      </w:r>
    </w:p>
    <w:p w14:paraId="02CCC5D0" w14:textId="136E1E73" w:rsidR="00BA0562" w:rsidRDefault="00BA0562" w:rsidP="006132A9">
      <w:pPr>
        <w:pStyle w:val="TerminalDisplay"/>
      </w:pPr>
      <w:r>
        <w:t xml:space="preserve">    10.0.23.255/32  </w:t>
      </w:r>
      <w:r>
        <w:tab/>
        <w:t>Direct  0    0           D   127.0.0.1       GigabitEthernet0/0/4</w:t>
      </w:r>
    </w:p>
    <w:p w14:paraId="04CD64CE" w14:textId="5F8DAE23" w:rsidR="00BA0562" w:rsidRDefault="00BA0562" w:rsidP="006132A9">
      <w:pPr>
        <w:pStyle w:val="TerminalDisplay"/>
      </w:pPr>
      <w:r>
        <w:t xml:space="preserve">      127.0.0.0/8   </w:t>
      </w:r>
      <w:r>
        <w:tab/>
        <w:t>Direct  0    0           D   127.0.0.1       InLoopBack0</w:t>
      </w:r>
    </w:p>
    <w:p w14:paraId="56A0D4B4" w14:textId="5584B7D8" w:rsidR="00BA0562" w:rsidRDefault="00BA0562" w:rsidP="006132A9">
      <w:pPr>
        <w:pStyle w:val="TerminalDisplay"/>
      </w:pPr>
      <w:r>
        <w:t xml:space="preserve">      127.0.0.1/32  </w:t>
      </w:r>
      <w:r>
        <w:tab/>
        <w:t>Direct  0    0           D   127.0.0.1       InLoopBack0</w:t>
      </w:r>
    </w:p>
    <w:p w14:paraId="730CF21E" w14:textId="5FCCF94C" w:rsidR="00BA0562" w:rsidRDefault="00BA0562" w:rsidP="006132A9">
      <w:pPr>
        <w:pStyle w:val="TerminalDisplay"/>
      </w:pPr>
      <w:r>
        <w:t xml:space="preserve">127.255.255.255/32  </w:t>
      </w:r>
      <w:r>
        <w:tab/>
        <w:t>Direct  0    0           D   127.0.0.1       InLoopBack0</w:t>
      </w:r>
    </w:p>
    <w:p w14:paraId="52B159AA" w14:textId="75588400" w:rsidR="00BA0562" w:rsidRDefault="00BA0562" w:rsidP="006132A9">
      <w:pPr>
        <w:pStyle w:val="TerminalDisplay"/>
      </w:pPr>
      <w:r>
        <w:t xml:space="preserve">255.255.255.255/32  </w:t>
      </w:r>
      <w:r>
        <w:tab/>
        <w:t>Direct  0    0           D   127.0.0.1       InLoopBack0</w:t>
      </w:r>
    </w:p>
    <w:p w14:paraId="78C9B6D4" w14:textId="77777777" w:rsidR="00BA0562" w:rsidRPr="006132A9" w:rsidRDefault="00BA0562" w:rsidP="006132A9">
      <w:pPr>
        <w:pStyle w:val="TerminalDisplay"/>
        <w:shd w:val="clear" w:color="auto" w:fill="auto"/>
        <w:rPr>
          <w:i/>
          <w:iCs/>
        </w:rPr>
      </w:pPr>
      <w:r>
        <w:rPr>
          <w:i/>
          <w:iCs/>
        </w:rPr>
        <w:t>Статический маршрут со значением предпочтения 100 не был добавлен в таблицу маршрутизации.</w:t>
      </w:r>
    </w:p>
    <w:p w14:paraId="6D77EEAE" w14:textId="77777777" w:rsidR="00BA0562" w:rsidRDefault="00BA0562" w:rsidP="006132A9">
      <w:r>
        <w:t># Отключите интерфейс GigabitEthernet0/0/3 на маршрутизаторах R1 и R2, чтобы сделать недействительным маршрут с наивысшим приоритетом.</w:t>
      </w:r>
    </w:p>
    <w:p w14:paraId="2D0C793B" w14:textId="77777777" w:rsidR="00BA0562" w:rsidRDefault="00BA0562" w:rsidP="006132A9">
      <w:pPr>
        <w:pStyle w:val="TerminalDisplay"/>
      </w:pPr>
      <w:r>
        <w:t>[R1]interface GigabitEthernet0/0/3</w:t>
      </w:r>
    </w:p>
    <w:p w14:paraId="52939530" w14:textId="77777777" w:rsidR="00BA0562" w:rsidRDefault="00BA0562" w:rsidP="006132A9">
      <w:pPr>
        <w:pStyle w:val="TerminalDisplay"/>
      </w:pPr>
      <w:r>
        <w:t>[R1-GigabitEthernet0/0/3]shutdown</w:t>
      </w:r>
    </w:p>
    <w:p w14:paraId="02CF3A98" w14:textId="77777777" w:rsidR="00BA0562" w:rsidRDefault="00BA0562" w:rsidP="006132A9">
      <w:r>
        <w:t># Выведите на экран таблицы маршрутизации на R1 и R2. Из командного вывода видно, что маршруты с более низким приоритетом активируются, когда маршруты с более высоким приоритетом становятся недействительными.</w:t>
      </w:r>
    </w:p>
    <w:p w14:paraId="630778C3" w14:textId="77777777" w:rsidR="00BA0562" w:rsidRDefault="00BA0562" w:rsidP="006132A9">
      <w:pPr>
        <w:pStyle w:val="TerminalDisplay"/>
      </w:pPr>
      <w:r>
        <w:t xml:space="preserve">[R1]display IP routing-table  </w:t>
      </w:r>
    </w:p>
    <w:p w14:paraId="30B0BCBD" w14:textId="77777777" w:rsidR="00BA0562" w:rsidRDefault="00BA0562" w:rsidP="006132A9">
      <w:pPr>
        <w:pStyle w:val="TerminalDisplay"/>
      </w:pPr>
      <w:r>
        <w:t>Route Flags: R - relay, D - download to fib</w:t>
      </w:r>
    </w:p>
    <w:p w14:paraId="07457EB9" w14:textId="77777777" w:rsidR="00BA0562" w:rsidRDefault="00BA0562" w:rsidP="006132A9">
      <w:pPr>
        <w:pStyle w:val="TerminalDisplay"/>
      </w:pPr>
      <w:r>
        <w:t>------------------------------------------------------------------------------</w:t>
      </w:r>
    </w:p>
    <w:p w14:paraId="101B2D71" w14:textId="77777777" w:rsidR="00BA0562" w:rsidRDefault="00BA0562" w:rsidP="006132A9">
      <w:pPr>
        <w:pStyle w:val="TerminalDisplay"/>
      </w:pPr>
      <w:r>
        <w:t>Routing Tables: Public</w:t>
      </w:r>
    </w:p>
    <w:p w14:paraId="7DAAFE4C" w14:textId="77777777" w:rsidR="00BA0562" w:rsidRDefault="00BA0562" w:rsidP="006132A9">
      <w:pPr>
        <w:pStyle w:val="TerminalDisplay"/>
      </w:pPr>
      <w:r>
        <w:t xml:space="preserve">         Destinations : 10       Routes : 10       </w:t>
      </w:r>
    </w:p>
    <w:p w14:paraId="23EA96EF" w14:textId="77777777" w:rsidR="00BA0562" w:rsidRDefault="00BA0562" w:rsidP="006132A9">
      <w:pPr>
        <w:pStyle w:val="TerminalDisplay"/>
      </w:pPr>
    </w:p>
    <w:p w14:paraId="79AD02E5" w14:textId="1B01910B" w:rsidR="00BA0562" w:rsidRDefault="00BA0562" w:rsidP="006132A9">
      <w:pPr>
        <w:pStyle w:val="TerminalDisplay"/>
      </w:pPr>
      <w:r>
        <w:t xml:space="preserve">Destination/Mask    Proto   </w:t>
      </w:r>
      <w:r>
        <w:tab/>
        <w:t xml:space="preserve">Pre  </w:t>
      </w:r>
      <w:r>
        <w:tab/>
        <w:t xml:space="preserve">Cost      Flags  NextHop     </w:t>
      </w:r>
      <w:r>
        <w:tab/>
        <w:t>Interface</w:t>
      </w:r>
    </w:p>
    <w:p w14:paraId="7D55149B" w14:textId="77777777" w:rsidR="00BA0562" w:rsidRDefault="00BA0562" w:rsidP="006132A9">
      <w:pPr>
        <w:pStyle w:val="TerminalDisplay"/>
      </w:pPr>
    </w:p>
    <w:p w14:paraId="4404839B" w14:textId="5C6324CB" w:rsidR="00BA0562" w:rsidRDefault="00BA0562" w:rsidP="006132A9">
      <w:pPr>
        <w:pStyle w:val="TerminalDisplay"/>
      </w:pPr>
      <w:r>
        <w:t xml:space="preserve">       10.0.1.1/32  </w:t>
      </w:r>
      <w:r>
        <w:tab/>
        <w:t xml:space="preserve">Direct  </w:t>
      </w:r>
      <w:r>
        <w:tab/>
        <w:t xml:space="preserve">0    </w:t>
      </w:r>
      <w:r>
        <w:tab/>
        <w:t xml:space="preserve">0           D   127.0.0.1       </w:t>
      </w:r>
      <w:r>
        <w:tab/>
        <w:t>LoopBack0</w:t>
      </w:r>
    </w:p>
    <w:p w14:paraId="7C39B08A" w14:textId="35461367" w:rsidR="00BA0562" w:rsidRPr="0000387B" w:rsidRDefault="00BA0562" w:rsidP="0000387B">
      <w:pPr>
        <w:pStyle w:val="TerminalDisplay"/>
        <w:rPr>
          <w:b/>
          <w:bCs/>
        </w:rPr>
      </w:pPr>
      <w:r>
        <w:t xml:space="preserve">      </w:t>
      </w:r>
      <w:r>
        <w:rPr>
          <w:b/>
          <w:bCs/>
        </w:rPr>
        <w:t xml:space="preserve"> 10.0.1.2/32  </w:t>
      </w:r>
      <w:r>
        <w:rPr>
          <w:b/>
          <w:bCs/>
        </w:rPr>
        <w:tab/>
        <w:t xml:space="preserve">Static  </w:t>
      </w:r>
      <w:r>
        <w:rPr>
          <w:b/>
          <w:bCs/>
        </w:rPr>
        <w:tab/>
        <w:t xml:space="preserve">100  0          RD  10.0.13.3      </w:t>
      </w:r>
      <w:r>
        <w:rPr>
          <w:b/>
          <w:bCs/>
        </w:rPr>
        <w:tab/>
        <w:t>GigabitEthernet0/0/1</w:t>
      </w:r>
    </w:p>
    <w:p w14:paraId="4C36992A" w14:textId="3BCFFDBD" w:rsidR="00BA0562" w:rsidRDefault="00BA0562" w:rsidP="006132A9">
      <w:pPr>
        <w:pStyle w:val="TerminalDisplay"/>
      </w:pPr>
      <w:r>
        <w:t xml:space="preserve">       10.0.1.3/32  </w:t>
      </w:r>
      <w:r>
        <w:tab/>
        <w:t xml:space="preserve">Static  </w:t>
      </w:r>
      <w:r>
        <w:tab/>
        <w:t xml:space="preserve">60   </w:t>
      </w:r>
      <w:r>
        <w:tab/>
        <w:t xml:space="preserve">0          RD   10.0.13.3       </w:t>
      </w:r>
      <w:r>
        <w:tab/>
        <w:t>GigabitEthernet0/0/1</w:t>
      </w:r>
    </w:p>
    <w:p w14:paraId="659EC3FC" w14:textId="7D7EE16B" w:rsidR="00BA0562" w:rsidRDefault="00BA0562" w:rsidP="006132A9">
      <w:pPr>
        <w:pStyle w:val="TerminalDisplay"/>
      </w:pPr>
      <w:r>
        <w:t xml:space="preserve">      10.0.13.0/24  </w:t>
      </w:r>
      <w:r>
        <w:tab/>
        <w:t xml:space="preserve">Direct  </w:t>
      </w:r>
      <w:r>
        <w:tab/>
        <w:t xml:space="preserve">0    </w:t>
      </w:r>
      <w:r>
        <w:tab/>
        <w:t xml:space="preserve">0           D   10.0.13.1       </w:t>
      </w:r>
      <w:r>
        <w:tab/>
        <w:t>GigabitEthernet0/0/1</w:t>
      </w:r>
    </w:p>
    <w:p w14:paraId="16D191B0" w14:textId="6287596F" w:rsidR="00BA0562" w:rsidRDefault="00BA0562" w:rsidP="006132A9">
      <w:pPr>
        <w:pStyle w:val="TerminalDisplay"/>
      </w:pPr>
      <w:r>
        <w:t xml:space="preserve">      10.0.13.1/32  </w:t>
      </w:r>
      <w:r>
        <w:tab/>
        <w:t xml:space="preserve">Direct  </w:t>
      </w:r>
      <w:r>
        <w:tab/>
        <w:t xml:space="preserve">0    </w:t>
      </w:r>
      <w:r>
        <w:tab/>
        <w:t xml:space="preserve">0           D   127.0.0.1       </w:t>
      </w:r>
      <w:r>
        <w:tab/>
        <w:t>GigabitEthernet0/0/1</w:t>
      </w:r>
    </w:p>
    <w:p w14:paraId="00CEB913" w14:textId="079ACDDF" w:rsidR="00BA0562" w:rsidRDefault="00BA0562" w:rsidP="006132A9">
      <w:pPr>
        <w:pStyle w:val="TerminalDisplay"/>
      </w:pPr>
      <w:r>
        <w:t xml:space="preserve">    10.0.13.255/32  </w:t>
      </w:r>
      <w:r>
        <w:tab/>
        <w:t xml:space="preserve">Direct  </w:t>
      </w:r>
      <w:r>
        <w:tab/>
        <w:t xml:space="preserve">0    </w:t>
      </w:r>
      <w:r>
        <w:tab/>
        <w:t xml:space="preserve">0           D   127.0.0.1       </w:t>
      </w:r>
      <w:r>
        <w:tab/>
        <w:t>GigabitEthernet0/0/1</w:t>
      </w:r>
    </w:p>
    <w:p w14:paraId="159EC0DB" w14:textId="58D88B33" w:rsidR="00BA0562" w:rsidRDefault="00BA0562" w:rsidP="006132A9">
      <w:pPr>
        <w:pStyle w:val="TerminalDisplay"/>
      </w:pPr>
      <w:r>
        <w:t xml:space="preserve">      127.0.0.0/8   </w:t>
      </w:r>
      <w:r>
        <w:tab/>
        <w:t xml:space="preserve">Direct  </w:t>
      </w:r>
      <w:r>
        <w:tab/>
        <w:t xml:space="preserve">0    </w:t>
      </w:r>
      <w:r>
        <w:tab/>
        <w:t xml:space="preserve">0           D   127.0.0.1       </w:t>
      </w:r>
      <w:r>
        <w:tab/>
        <w:t>InLoopBack0</w:t>
      </w:r>
    </w:p>
    <w:p w14:paraId="065958D2" w14:textId="0660FD4C" w:rsidR="00BA0562" w:rsidRDefault="00BA0562" w:rsidP="006132A9">
      <w:pPr>
        <w:pStyle w:val="TerminalDisplay"/>
      </w:pPr>
      <w:r>
        <w:t xml:space="preserve">      127.0.0.1/32  </w:t>
      </w:r>
      <w:r>
        <w:tab/>
        <w:t xml:space="preserve">Direct  </w:t>
      </w:r>
      <w:r>
        <w:tab/>
        <w:t xml:space="preserve">0    </w:t>
      </w:r>
      <w:r>
        <w:tab/>
        <w:t xml:space="preserve">0           D   127.0.0.1       </w:t>
      </w:r>
      <w:r>
        <w:tab/>
        <w:t>InLoopBack0</w:t>
      </w:r>
    </w:p>
    <w:p w14:paraId="2CB1254D" w14:textId="51E1F0F3" w:rsidR="00BA0562" w:rsidRDefault="00BA0562" w:rsidP="006132A9">
      <w:pPr>
        <w:pStyle w:val="TerminalDisplay"/>
      </w:pPr>
      <w:r>
        <w:t xml:space="preserve">127.255.255.255/32  </w:t>
      </w:r>
      <w:r>
        <w:tab/>
        <w:t xml:space="preserve">Direct  </w:t>
      </w:r>
      <w:r>
        <w:tab/>
        <w:t xml:space="preserve">0    </w:t>
      </w:r>
      <w:r>
        <w:tab/>
        <w:t xml:space="preserve">0           D   127.0.0.1       </w:t>
      </w:r>
      <w:r>
        <w:tab/>
        <w:t>InLoopBack0</w:t>
      </w:r>
    </w:p>
    <w:p w14:paraId="22F0D53A" w14:textId="1C94FED9" w:rsidR="00BA0562" w:rsidRDefault="00BA0562" w:rsidP="006132A9">
      <w:pPr>
        <w:pStyle w:val="TerminalDisplay"/>
      </w:pPr>
      <w:r>
        <w:t xml:space="preserve">255.255.255.255/32  </w:t>
      </w:r>
      <w:r>
        <w:tab/>
        <w:t xml:space="preserve">Direct  </w:t>
      </w:r>
      <w:r>
        <w:tab/>
        <w:t xml:space="preserve">0    </w:t>
      </w:r>
      <w:r>
        <w:tab/>
        <w:t xml:space="preserve">0           D   127.0.0.1       </w:t>
      </w:r>
      <w:r>
        <w:tab/>
        <w:t>InLoopBack0</w:t>
      </w:r>
    </w:p>
    <w:p w14:paraId="0C30D087" w14:textId="77777777" w:rsidR="00BA0562" w:rsidRDefault="00BA0562" w:rsidP="00E83F9E"/>
    <w:p w14:paraId="47BC7A96" w14:textId="77777777" w:rsidR="00BA0562" w:rsidRDefault="00BA0562" w:rsidP="006132A9">
      <w:pPr>
        <w:pStyle w:val="TerminalDisplay"/>
      </w:pPr>
      <w:r>
        <w:t xml:space="preserve">[R2]display ip routing-table </w:t>
      </w:r>
    </w:p>
    <w:p w14:paraId="24B79CC8" w14:textId="77777777" w:rsidR="00BA0562" w:rsidRDefault="00BA0562" w:rsidP="006132A9">
      <w:pPr>
        <w:pStyle w:val="TerminalDisplay"/>
      </w:pPr>
      <w:r>
        <w:t>Route Flags: R - relay, D - download to fib</w:t>
      </w:r>
    </w:p>
    <w:p w14:paraId="33065D01" w14:textId="77777777" w:rsidR="00BA0562" w:rsidRDefault="00BA0562" w:rsidP="006132A9">
      <w:pPr>
        <w:pStyle w:val="TerminalDisplay"/>
      </w:pPr>
      <w:r>
        <w:t>------------------------------------------------------------------------------</w:t>
      </w:r>
    </w:p>
    <w:p w14:paraId="162AB99F" w14:textId="77777777" w:rsidR="00BA0562" w:rsidRDefault="00BA0562" w:rsidP="006132A9">
      <w:pPr>
        <w:pStyle w:val="TerminalDisplay"/>
      </w:pPr>
      <w:r>
        <w:t>Routing Tables: Public</w:t>
      </w:r>
    </w:p>
    <w:p w14:paraId="001FBC77" w14:textId="77777777" w:rsidR="00BA0562" w:rsidRDefault="00BA0562" w:rsidP="006132A9">
      <w:pPr>
        <w:pStyle w:val="TerminalDisplay"/>
      </w:pPr>
      <w:r>
        <w:t xml:space="preserve">         Destinations : 10       Routes : 10       </w:t>
      </w:r>
    </w:p>
    <w:p w14:paraId="5C8DE171" w14:textId="77777777" w:rsidR="00BA0562" w:rsidRDefault="00BA0562" w:rsidP="006132A9">
      <w:pPr>
        <w:pStyle w:val="TerminalDisplay"/>
      </w:pPr>
    </w:p>
    <w:p w14:paraId="4A0E9F71" w14:textId="2553397D" w:rsidR="00BA0562" w:rsidRDefault="00BA0562" w:rsidP="006132A9">
      <w:pPr>
        <w:pStyle w:val="TerminalDisplay"/>
      </w:pPr>
      <w:r>
        <w:t xml:space="preserve">Destination/Mask    Proto   Pre  </w:t>
      </w:r>
      <w:r>
        <w:tab/>
        <w:t xml:space="preserve">Cost      Flags  NextHop      </w:t>
      </w:r>
      <w:r>
        <w:tab/>
        <w:t>Interface</w:t>
      </w:r>
    </w:p>
    <w:p w14:paraId="2E078FCA" w14:textId="77777777" w:rsidR="00BA0562" w:rsidRDefault="00BA0562" w:rsidP="006132A9">
      <w:pPr>
        <w:pStyle w:val="TerminalDisplay"/>
      </w:pPr>
    </w:p>
    <w:p w14:paraId="7323F4C6" w14:textId="4794B91A" w:rsidR="00BA0562" w:rsidRPr="0000387B" w:rsidRDefault="00BA0562" w:rsidP="0000387B">
      <w:pPr>
        <w:pStyle w:val="TerminalDisplay"/>
        <w:rPr>
          <w:b/>
          <w:bCs/>
        </w:rPr>
      </w:pPr>
      <w:r>
        <w:rPr>
          <w:b/>
          <w:bCs/>
        </w:rPr>
        <w:t xml:space="preserve">       10.0.1.1/32  </w:t>
      </w:r>
      <w:r>
        <w:rPr>
          <w:b/>
          <w:bCs/>
        </w:rPr>
        <w:tab/>
        <w:t xml:space="preserve">Static  100  </w:t>
      </w:r>
      <w:r>
        <w:rPr>
          <w:b/>
          <w:bCs/>
        </w:rPr>
        <w:tab/>
        <w:t xml:space="preserve">0          RD   10.0.23.3     </w:t>
      </w:r>
      <w:r>
        <w:rPr>
          <w:b/>
          <w:bCs/>
        </w:rPr>
        <w:tab/>
        <w:t>GigabitEthernet0/0/4</w:t>
      </w:r>
    </w:p>
    <w:p w14:paraId="45723934" w14:textId="2F8E0465" w:rsidR="00BA0562" w:rsidRDefault="00BA0562" w:rsidP="006132A9">
      <w:pPr>
        <w:pStyle w:val="TerminalDisplay"/>
      </w:pPr>
      <w:r>
        <w:t xml:space="preserve">       10.0.1.2/32  </w:t>
      </w:r>
      <w:r>
        <w:tab/>
        <w:t xml:space="preserve">Direct  0    </w:t>
      </w:r>
      <w:r>
        <w:tab/>
        <w:t xml:space="preserve">0           D   127.0.0.1       </w:t>
      </w:r>
      <w:r>
        <w:tab/>
        <w:t>LoopBack0</w:t>
      </w:r>
    </w:p>
    <w:p w14:paraId="4A0961AC" w14:textId="764B6A62" w:rsidR="00BA0562" w:rsidRDefault="00BA0562" w:rsidP="006132A9">
      <w:pPr>
        <w:pStyle w:val="TerminalDisplay"/>
      </w:pPr>
      <w:r>
        <w:t xml:space="preserve">       10.0.1.3/32  </w:t>
      </w:r>
      <w:r>
        <w:tab/>
        <w:t xml:space="preserve">Static  60   </w:t>
      </w:r>
      <w:r>
        <w:tab/>
        <w:t xml:space="preserve">0          RD   10.0.23.3       </w:t>
      </w:r>
      <w:r>
        <w:tab/>
        <w:t>GigabitEthernet0/0/4</w:t>
      </w:r>
    </w:p>
    <w:p w14:paraId="64F4DEE5" w14:textId="463D2DAF" w:rsidR="00BA0562" w:rsidRDefault="00BA0562" w:rsidP="006132A9">
      <w:pPr>
        <w:pStyle w:val="TerminalDisplay"/>
      </w:pPr>
      <w:r>
        <w:t xml:space="preserve">      10.0.23.0/24  </w:t>
      </w:r>
      <w:r>
        <w:tab/>
        <w:t xml:space="preserve">Direct  0    </w:t>
      </w:r>
      <w:r>
        <w:tab/>
        <w:t xml:space="preserve">0           D   10.0.23.2       </w:t>
      </w:r>
      <w:r>
        <w:tab/>
        <w:t>GigabitEthernet0/0/4</w:t>
      </w:r>
    </w:p>
    <w:p w14:paraId="2117E81C" w14:textId="340E649F" w:rsidR="00BA0562" w:rsidRDefault="00BA0562" w:rsidP="006132A9">
      <w:pPr>
        <w:pStyle w:val="TerminalDisplay"/>
      </w:pPr>
      <w:r>
        <w:t xml:space="preserve">      10.0.23.2/32  </w:t>
      </w:r>
      <w:r>
        <w:tab/>
        <w:t xml:space="preserve">Direct  0    </w:t>
      </w:r>
      <w:r>
        <w:tab/>
        <w:t xml:space="preserve">0           D   127.0.0.1       </w:t>
      </w:r>
      <w:r>
        <w:tab/>
        <w:t>GigabitEthernet0/0/4</w:t>
      </w:r>
    </w:p>
    <w:p w14:paraId="2D3049BF" w14:textId="2736FDA2" w:rsidR="00BA0562" w:rsidRDefault="00BA0562" w:rsidP="006132A9">
      <w:pPr>
        <w:pStyle w:val="TerminalDisplay"/>
      </w:pPr>
      <w:r>
        <w:t xml:space="preserve">    10.0.23.255/32  </w:t>
      </w:r>
      <w:r>
        <w:tab/>
        <w:t xml:space="preserve">Direct  0    </w:t>
      </w:r>
      <w:r>
        <w:tab/>
        <w:t xml:space="preserve">0           D   127.0.0.1       </w:t>
      </w:r>
      <w:r>
        <w:tab/>
        <w:t>GigabitEthernet0/0/4</w:t>
      </w:r>
    </w:p>
    <w:p w14:paraId="3089FA7B" w14:textId="03ACE97A" w:rsidR="00BA0562" w:rsidRDefault="00BA0562" w:rsidP="006132A9">
      <w:pPr>
        <w:pStyle w:val="TerminalDisplay"/>
      </w:pPr>
      <w:r>
        <w:t xml:space="preserve">      127.0.0.0/8   </w:t>
      </w:r>
      <w:r>
        <w:tab/>
        <w:t xml:space="preserve">Direct  0    </w:t>
      </w:r>
      <w:r>
        <w:tab/>
        <w:t xml:space="preserve">0           D   127.0.0.1       </w:t>
      </w:r>
      <w:r>
        <w:tab/>
        <w:t>InLoopBack0</w:t>
      </w:r>
    </w:p>
    <w:p w14:paraId="385B0F36" w14:textId="1B859496" w:rsidR="00BA0562" w:rsidRDefault="00BA0562" w:rsidP="006132A9">
      <w:pPr>
        <w:pStyle w:val="TerminalDisplay"/>
      </w:pPr>
      <w:r>
        <w:t xml:space="preserve">      127.0.0.1/32  </w:t>
      </w:r>
      <w:r>
        <w:tab/>
        <w:t xml:space="preserve">Direct  0    </w:t>
      </w:r>
      <w:r>
        <w:tab/>
        <w:t xml:space="preserve">0           D   127.0.0.1       </w:t>
      </w:r>
      <w:r>
        <w:tab/>
        <w:t>InLoopBack0</w:t>
      </w:r>
    </w:p>
    <w:p w14:paraId="18634BE2" w14:textId="6EA1F8DC" w:rsidR="00BA0562" w:rsidRDefault="00BA0562" w:rsidP="006132A9">
      <w:pPr>
        <w:pStyle w:val="TerminalDisplay"/>
      </w:pPr>
      <w:r>
        <w:t xml:space="preserve">127.255.255.255/32  </w:t>
      </w:r>
      <w:r>
        <w:tab/>
        <w:t xml:space="preserve">Direct  0    </w:t>
      </w:r>
      <w:r>
        <w:tab/>
        <w:t xml:space="preserve">0           D   127.0.0.1       </w:t>
      </w:r>
      <w:r>
        <w:tab/>
        <w:t>InLoopBack0</w:t>
      </w:r>
    </w:p>
    <w:p w14:paraId="3462D898" w14:textId="2CCBE66A" w:rsidR="00BA0562" w:rsidRDefault="00BA0562" w:rsidP="006132A9">
      <w:pPr>
        <w:pStyle w:val="TerminalDisplay"/>
      </w:pPr>
      <w:r>
        <w:t xml:space="preserve">255.255.255.255/32  </w:t>
      </w:r>
      <w:r>
        <w:tab/>
        <w:t xml:space="preserve">Direct  0    </w:t>
      </w:r>
      <w:r>
        <w:tab/>
        <w:t xml:space="preserve">0           D   127.0.0.1       </w:t>
      </w:r>
      <w:r>
        <w:tab/>
        <w:t>InLoopBack0</w:t>
      </w:r>
    </w:p>
    <w:p w14:paraId="4F1C2199" w14:textId="77777777" w:rsidR="00BA0562" w:rsidRPr="006132A9" w:rsidRDefault="00BA0562" w:rsidP="00E83F9E">
      <w:r>
        <w:t>В этом случае исходный статический маршрут становится недействительным и активируется статический маршрут с более низким приоритетом.</w:t>
      </w:r>
    </w:p>
    <w:p w14:paraId="0541D762" w14:textId="77777777" w:rsidR="00BA0562" w:rsidRDefault="00BA0562" w:rsidP="006132A9">
      <w:r>
        <w:t># Проверьте возможность установления связи.</w:t>
      </w:r>
    </w:p>
    <w:p w14:paraId="49F07430" w14:textId="77777777" w:rsidR="00BA0562" w:rsidRDefault="00BA0562" w:rsidP="006132A9">
      <w:pPr>
        <w:pStyle w:val="TerminalDisplay"/>
      </w:pPr>
      <w:r>
        <w:t xml:space="preserve">[R1]ping -a 10.0.1.1 10.0.1.2 </w:t>
      </w:r>
    </w:p>
    <w:p w14:paraId="28A62803" w14:textId="77777777" w:rsidR="00BA0562" w:rsidRDefault="00BA0562" w:rsidP="006132A9">
      <w:pPr>
        <w:pStyle w:val="TerminalDisplay"/>
      </w:pPr>
      <w:r>
        <w:t xml:space="preserve">  PING 10.0.1.2: 56  data bytes, press CTRL_C to break</w:t>
      </w:r>
    </w:p>
    <w:p w14:paraId="0959B503" w14:textId="77777777" w:rsidR="00BA0562" w:rsidRDefault="00BA0562" w:rsidP="006132A9">
      <w:pPr>
        <w:pStyle w:val="TerminalDisplay"/>
      </w:pPr>
      <w:r>
        <w:t xml:space="preserve">    Reply from 10.0.1.2: bytes=56 Sequence=1 ttl=254 time=80 ms</w:t>
      </w:r>
    </w:p>
    <w:p w14:paraId="5181F73A" w14:textId="77777777" w:rsidR="00BA0562" w:rsidRDefault="00BA0562" w:rsidP="006132A9">
      <w:pPr>
        <w:pStyle w:val="TerminalDisplay"/>
      </w:pPr>
      <w:r>
        <w:t xml:space="preserve">    Reply from 10.0.1.2: bytes=56 Sequence=2 ttl=254 time=60 ms</w:t>
      </w:r>
    </w:p>
    <w:p w14:paraId="01F63C53" w14:textId="77777777" w:rsidR="00BA0562" w:rsidRDefault="00BA0562" w:rsidP="006132A9">
      <w:pPr>
        <w:pStyle w:val="TerminalDisplay"/>
      </w:pPr>
      <w:r>
        <w:t xml:space="preserve">    Reply from 10.0.1.2: bytes=56 Sequence=3 ttl=254 time=60 ms</w:t>
      </w:r>
    </w:p>
    <w:p w14:paraId="5E74DDDE" w14:textId="77777777" w:rsidR="00BA0562" w:rsidRDefault="00BA0562" w:rsidP="006132A9">
      <w:pPr>
        <w:pStyle w:val="TerminalDisplay"/>
      </w:pPr>
      <w:r>
        <w:t xml:space="preserve">    Reply from 10.0.1.2: bytes=56 Sequence=4 ttl=254 time=110 ms</w:t>
      </w:r>
    </w:p>
    <w:p w14:paraId="447083D0" w14:textId="77777777" w:rsidR="00BA0562" w:rsidRDefault="00BA0562" w:rsidP="006132A9">
      <w:pPr>
        <w:pStyle w:val="TerminalDisplay"/>
      </w:pPr>
      <w:r>
        <w:t xml:space="preserve">    Reply from 10.0.1.2: bytes=56 Sequence=5 ttl=254 time=80 ms</w:t>
      </w:r>
    </w:p>
    <w:p w14:paraId="2B7D9E34" w14:textId="77777777" w:rsidR="00BA0562" w:rsidRDefault="00BA0562" w:rsidP="006132A9">
      <w:pPr>
        <w:pStyle w:val="TerminalDisplay"/>
      </w:pPr>
    </w:p>
    <w:p w14:paraId="0D2AE9FD" w14:textId="77777777" w:rsidR="00BA0562" w:rsidRDefault="00BA0562" w:rsidP="006132A9">
      <w:pPr>
        <w:pStyle w:val="TerminalDisplay"/>
      </w:pPr>
      <w:r>
        <w:t xml:space="preserve">  --- 10.0.1.2 ping statistics ---</w:t>
      </w:r>
    </w:p>
    <w:p w14:paraId="425F521F" w14:textId="77777777" w:rsidR="00BA0562" w:rsidRDefault="00BA0562" w:rsidP="006132A9">
      <w:pPr>
        <w:pStyle w:val="TerminalDisplay"/>
      </w:pPr>
      <w:r>
        <w:t xml:space="preserve">    5 packet(s) transmitted</w:t>
      </w:r>
    </w:p>
    <w:p w14:paraId="5DDE467A" w14:textId="77777777" w:rsidR="00BA0562" w:rsidRDefault="00BA0562" w:rsidP="006132A9">
      <w:pPr>
        <w:pStyle w:val="TerminalDisplay"/>
      </w:pPr>
      <w:r>
        <w:t xml:space="preserve">    5 packet(s) received</w:t>
      </w:r>
    </w:p>
    <w:p w14:paraId="3342A0A5" w14:textId="77777777" w:rsidR="00BA0562" w:rsidRDefault="00BA0562" w:rsidP="006132A9">
      <w:pPr>
        <w:pStyle w:val="TerminalDisplay"/>
      </w:pPr>
      <w:r>
        <w:t xml:space="preserve">    0.00% packet loss</w:t>
      </w:r>
    </w:p>
    <w:p w14:paraId="1E19AA1E" w14:textId="77777777" w:rsidR="00BA0562" w:rsidRDefault="00BA0562" w:rsidP="006132A9">
      <w:pPr>
        <w:pStyle w:val="TerminalDisplay"/>
      </w:pPr>
      <w:r>
        <w:t xml:space="preserve">    round-trip min/avg/max = 60/78/110 ms</w:t>
      </w:r>
    </w:p>
    <w:p w14:paraId="59A00203" w14:textId="4EE2581F" w:rsidR="00BA0562" w:rsidRDefault="00BA0562" w:rsidP="006132A9">
      <w:r>
        <w:t># Выполните трассировку маршрута, по которому передаются пакет</w:t>
      </w:r>
      <w:r w:rsidR="00873CC2">
        <w:t>ы</w:t>
      </w:r>
      <w:r>
        <w:t xml:space="preserve"> данных.</w:t>
      </w:r>
    </w:p>
    <w:p w14:paraId="6A7A0102" w14:textId="77777777" w:rsidR="00BA0562" w:rsidRDefault="00BA0562" w:rsidP="006132A9">
      <w:pPr>
        <w:pStyle w:val="TerminalDisplay"/>
      </w:pPr>
      <w:r>
        <w:t xml:space="preserve">[R1]tracert -a 10.0.1.1 10.0.1.2 </w:t>
      </w:r>
    </w:p>
    <w:p w14:paraId="65859459" w14:textId="77777777" w:rsidR="00BA0562" w:rsidRDefault="00BA0562" w:rsidP="006132A9">
      <w:pPr>
        <w:pStyle w:val="TerminalDisplay"/>
      </w:pPr>
    </w:p>
    <w:p w14:paraId="50990661" w14:textId="77777777" w:rsidR="00BA0562" w:rsidRDefault="00BA0562" w:rsidP="006132A9">
      <w:pPr>
        <w:pStyle w:val="TerminalDisplay"/>
      </w:pPr>
      <w:r>
        <w:t xml:space="preserve"> traceroute to  10.0.1.2(10.0.1.2), max hops: 30 ,packet length: 40,press CTRL_C to break </w:t>
      </w:r>
    </w:p>
    <w:p w14:paraId="19968E3C" w14:textId="77777777" w:rsidR="00BA0562" w:rsidRDefault="00BA0562" w:rsidP="006132A9">
      <w:pPr>
        <w:pStyle w:val="TerminalDisplay"/>
      </w:pPr>
    </w:p>
    <w:p w14:paraId="3FDB42DA" w14:textId="77777777" w:rsidR="00BA0562" w:rsidRDefault="00BA0562" w:rsidP="006132A9">
      <w:pPr>
        <w:pStyle w:val="TerminalDisplay"/>
      </w:pPr>
      <w:r>
        <w:t xml:space="preserve"> 1 10.0.13.3 40 ms  30 ms  50 ms </w:t>
      </w:r>
    </w:p>
    <w:p w14:paraId="59A081BB" w14:textId="77777777" w:rsidR="00BA0562" w:rsidRDefault="00BA0562" w:rsidP="006132A9">
      <w:pPr>
        <w:pStyle w:val="TerminalDisplay"/>
      </w:pPr>
    </w:p>
    <w:p w14:paraId="7D9DC948" w14:textId="77777777" w:rsidR="00BA0562" w:rsidRDefault="00BA0562" w:rsidP="006132A9">
      <w:pPr>
        <w:pStyle w:val="TerminalDisplay"/>
      </w:pPr>
      <w:r>
        <w:t xml:space="preserve"> 2 10.0.23.2 80 ms  80 ms  60 ms</w:t>
      </w:r>
    </w:p>
    <w:p w14:paraId="293FD401" w14:textId="77777777" w:rsidR="00BA0562" w:rsidRDefault="00BA0562" w:rsidP="006132A9">
      <w:r>
        <w:t xml:space="preserve">С помощью команды </w:t>
      </w:r>
      <w:r>
        <w:rPr>
          <w:b/>
          <w:bCs/>
        </w:rPr>
        <w:t>tracert</w:t>
      </w:r>
      <w:r>
        <w:t xml:space="preserve"> можно проследить путь пакетов от источника до пункта назначения.</w:t>
      </w:r>
    </w:p>
    <w:p w14:paraId="10B50627" w14:textId="77777777" w:rsidR="00BA0562" w:rsidRDefault="00BA0562" w:rsidP="006132A9">
      <w:r>
        <w:t>Из командного вывода видно, что пакеты данных проходят через интерфейсы GigabitEthernet0/0/1 и GigabitEthernet0/0/3 маршрутизатора R3, а затем перенаправляются на интерфейс GigabitEthernet0/0/4 маршрутизатора R2.</w:t>
      </w:r>
    </w:p>
    <w:p w14:paraId="0BB9CD34" w14:textId="6C762058" w:rsidR="006132A9" w:rsidRPr="003A4726" w:rsidRDefault="008030B3" w:rsidP="006132A9">
      <w:pPr>
        <w:pStyle w:val="NotesHeading"/>
      </w:pPr>
      <w:r>
        <w:rPr>
          <w:lang w:eastAsia="zh-TW"/>
        </w:rPr>
        <w:drawing>
          <wp:inline distT="0" distB="0" distL="0" distR="0" wp14:anchorId="149414D2" wp14:editId="0FEF7DC8">
            <wp:extent cx="1296035" cy="245110"/>
            <wp:effectExtent l="0" t="0" r="0" b="0"/>
            <wp:docPr id="35" name="图片 490"/>
            <wp:cNvGraphicFramePr/>
            <a:graphic xmlns:a="http://schemas.openxmlformats.org/drawingml/2006/main">
              <a:graphicData uri="http://schemas.openxmlformats.org/drawingml/2006/picture">
                <pic:pic xmlns:pic="http://schemas.openxmlformats.org/drawingml/2006/picture">
                  <pic:nvPicPr>
                    <pic:cNvPr id="33" name="图片 49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96035" cy="245110"/>
                    </a:xfrm>
                    <a:prstGeom prst="rect">
                      <a:avLst/>
                    </a:prstGeom>
                  </pic:spPr>
                </pic:pic>
              </a:graphicData>
            </a:graphic>
          </wp:inline>
        </w:drawing>
      </w:r>
    </w:p>
    <w:p w14:paraId="7201FEDB" w14:textId="77777777" w:rsidR="00BA0562" w:rsidRPr="00EC25E0" w:rsidRDefault="00BA0562" w:rsidP="006132A9">
      <w:pPr>
        <w:pStyle w:val="NotesText"/>
      </w:pPr>
      <w:r>
        <w:t>В некоторых лабораторных условиях устройства могут не отвечать на пакеты ICMP из-за настроек безопасности. Поэтому результаты могут отличаться. Для завершения трассировки можно нажать сочетание клавиш Ctrl+C.</w:t>
      </w:r>
    </w:p>
    <w:p w14:paraId="519B15E3" w14:textId="77777777" w:rsidR="00BA0562" w:rsidRDefault="00BA0562" w:rsidP="002075CB">
      <w:pPr>
        <w:pStyle w:val="Step"/>
        <w:outlineLvl w:val="9"/>
      </w:pPr>
      <w:r>
        <w:t>Настройте маршруты по умолчанию для установления связи между интерфейсом LoopBack0 маршрутизатора R1 и интерфейсом LoopBack0 маршрутизатора R2.</w:t>
      </w:r>
    </w:p>
    <w:p w14:paraId="45A388E5" w14:textId="77777777" w:rsidR="00BA0562" w:rsidRDefault="00BA0562" w:rsidP="008030B3">
      <w:pPr>
        <w:keepNext/>
      </w:pPr>
      <w:r>
        <w:lastRenderedPageBreak/>
        <w:t># Включите интерфейсы и удалите настроенные маршруты.</w:t>
      </w:r>
    </w:p>
    <w:p w14:paraId="2DC79475" w14:textId="77777777" w:rsidR="00BA0562" w:rsidRPr="00ED6BF2" w:rsidRDefault="00BA0562" w:rsidP="0000387B">
      <w:pPr>
        <w:pStyle w:val="TerminalDisplay"/>
      </w:pPr>
      <w:r>
        <w:t>[R1]interface GigabitEthernet0/0/3</w:t>
      </w:r>
    </w:p>
    <w:p w14:paraId="5C97091F" w14:textId="77777777" w:rsidR="00BA0562" w:rsidRPr="00ED6BF2" w:rsidRDefault="00BA0562" w:rsidP="0000387B">
      <w:pPr>
        <w:pStyle w:val="TerminalDisplay"/>
      </w:pPr>
      <w:r>
        <w:t>[R1-GigabitEthernet0/0/3]undo shutdown</w:t>
      </w:r>
    </w:p>
    <w:p w14:paraId="2945C214" w14:textId="77777777" w:rsidR="00BA0562" w:rsidRPr="00ED6BF2" w:rsidRDefault="00BA0562" w:rsidP="0000387B">
      <w:pPr>
        <w:pStyle w:val="TerminalDisplay"/>
      </w:pPr>
      <w:r>
        <w:t>[R1-GigabitEthernet0/0/3]quit</w:t>
      </w:r>
    </w:p>
    <w:p w14:paraId="74334E9B" w14:textId="77777777" w:rsidR="00BA0562" w:rsidRPr="00ED6BF2" w:rsidRDefault="00BA0562" w:rsidP="0000387B">
      <w:pPr>
        <w:pStyle w:val="TerminalDisplay"/>
      </w:pPr>
      <w:r>
        <w:t>[R1]undo ip route-static 10.0.1.2 255.255.255.255 10.0.12.2</w:t>
      </w:r>
    </w:p>
    <w:p w14:paraId="6F5B8C3D" w14:textId="77777777" w:rsidR="00BA0562" w:rsidRPr="00ED6BF2" w:rsidRDefault="00BA0562" w:rsidP="0000387B">
      <w:pPr>
        <w:pStyle w:val="TerminalDisplay"/>
      </w:pPr>
      <w:r>
        <w:t>[R1]undo ip route-static 10.0.1.2 255.255.255.255 10.0.13.3 preference 100</w:t>
      </w:r>
    </w:p>
    <w:p w14:paraId="261FEAC9" w14:textId="77777777" w:rsidR="00BA0562" w:rsidRDefault="00BA0562" w:rsidP="0000387B">
      <w:r>
        <w:t># Выведите на экран таблицу маршрутизации R1.</w:t>
      </w:r>
    </w:p>
    <w:p w14:paraId="317EE6C7" w14:textId="77777777" w:rsidR="00BA0562" w:rsidRDefault="00BA0562" w:rsidP="0000387B">
      <w:pPr>
        <w:pStyle w:val="TerminalDisplay"/>
      </w:pPr>
      <w:r>
        <w:t xml:space="preserve">[R1]display ip routing-table </w:t>
      </w:r>
    </w:p>
    <w:p w14:paraId="6C683E40" w14:textId="77777777" w:rsidR="00BA0562" w:rsidRDefault="00BA0562" w:rsidP="0000387B">
      <w:pPr>
        <w:pStyle w:val="TerminalDisplay"/>
      </w:pPr>
      <w:r>
        <w:t>Route Flags: R - relay, D - download to fib</w:t>
      </w:r>
    </w:p>
    <w:p w14:paraId="762914E8" w14:textId="77777777" w:rsidR="00BA0562" w:rsidRDefault="00BA0562" w:rsidP="0000387B">
      <w:pPr>
        <w:pStyle w:val="TerminalDisplay"/>
      </w:pPr>
      <w:r>
        <w:t>------------------------------------------------------------------------------</w:t>
      </w:r>
    </w:p>
    <w:p w14:paraId="21140BA2" w14:textId="77777777" w:rsidR="00BA0562" w:rsidRDefault="00BA0562" w:rsidP="0000387B">
      <w:pPr>
        <w:pStyle w:val="TerminalDisplay"/>
      </w:pPr>
      <w:r>
        <w:t>Routing Tables: Public</w:t>
      </w:r>
    </w:p>
    <w:p w14:paraId="190F095D" w14:textId="77777777" w:rsidR="00BA0562" w:rsidRDefault="00BA0562" w:rsidP="0000387B">
      <w:pPr>
        <w:pStyle w:val="TerminalDisplay"/>
      </w:pPr>
      <w:r>
        <w:t xml:space="preserve">         Destinations : 12       Routes : 12       </w:t>
      </w:r>
    </w:p>
    <w:p w14:paraId="70E70182" w14:textId="77777777" w:rsidR="00BA0562" w:rsidRDefault="00BA0562" w:rsidP="0000387B">
      <w:pPr>
        <w:pStyle w:val="TerminalDisplay"/>
      </w:pPr>
    </w:p>
    <w:p w14:paraId="6931D86D" w14:textId="77777777" w:rsidR="00BA0562" w:rsidRDefault="00BA0562" w:rsidP="0000387B">
      <w:pPr>
        <w:pStyle w:val="TerminalDisplay"/>
      </w:pPr>
      <w:r>
        <w:t>Destination/Mask    Proto   Pre  Cost      Flags  NextHop         Interface</w:t>
      </w:r>
    </w:p>
    <w:p w14:paraId="3848C5B5" w14:textId="77777777" w:rsidR="00BA0562" w:rsidRDefault="00BA0562" w:rsidP="0000387B">
      <w:pPr>
        <w:pStyle w:val="TerminalDisplay"/>
      </w:pPr>
    </w:p>
    <w:p w14:paraId="5AD5911C" w14:textId="7996734E" w:rsidR="00BA0562" w:rsidRDefault="00BA0562" w:rsidP="0000387B">
      <w:pPr>
        <w:pStyle w:val="TerminalDisplay"/>
      </w:pPr>
      <w:r>
        <w:t xml:space="preserve">       10.0.1.1/32  </w:t>
      </w:r>
      <w:r>
        <w:tab/>
        <w:t>Direct  0    0           D   127.0.0.1       LoopBack0</w:t>
      </w:r>
    </w:p>
    <w:p w14:paraId="4E2CCFA4" w14:textId="07DB0D36" w:rsidR="00BA0562" w:rsidRDefault="00BA0562" w:rsidP="0000387B">
      <w:pPr>
        <w:pStyle w:val="TerminalDisplay"/>
      </w:pPr>
      <w:r>
        <w:t xml:space="preserve">       10.0.1.3/32  </w:t>
      </w:r>
      <w:r>
        <w:tab/>
        <w:t>Static  60   0          RD   10.0.13.3       GigabitEthernet0/0/1</w:t>
      </w:r>
    </w:p>
    <w:p w14:paraId="282692B5" w14:textId="7776139B" w:rsidR="00BA0562" w:rsidRDefault="00BA0562" w:rsidP="0000387B">
      <w:pPr>
        <w:pStyle w:val="TerminalDisplay"/>
      </w:pPr>
      <w:r>
        <w:t xml:space="preserve">      10.0.12.0/24  </w:t>
      </w:r>
      <w:r>
        <w:tab/>
        <w:t>Direct  0    0           D   10.0.12.1       GigabitEthernet0/0/3</w:t>
      </w:r>
    </w:p>
    <w:p w14:paraId="6AD6F235" w14:textId="2C2DE34F" w:rsidR="00BA0562" w:rsidRDefault="00BA0562" w:rsidP="0000387B">
      <w:pPr>
        <w:pStyle w:val="TerminalDisplay"/>
      </w:pPr>
      <w:r>
        <w:t xml:space="preserve">      10.0.12.1/32  </w:t>
      </w:r>
      <w:r>
        <w:tab/>
        <w:t>Direct  0    0           D   127.0.0.1       GigabitEthernet0/0/3</w:t>
      </w:r>
    </w:p>
    <w:p w14:paraId="5316CDE5" w14:textId="705FF459" w:rsidR="00BA0562" w:rsidRDefault="00BA0562" w:rsidP="0000387B">
      <w:pPr>
        <w:pStyle w:val="TerminalDisplay"/>
      </w:pPr>
      <w:r>
        <w:t xml:space="preserve">    10.0.12.255/32  </w:t>
      </w:r>
      <w:r>
        <w:tab/>
        <w:t>Direct  0    0           D   127.0.0.1       GigabitEthernet0/0/3</w:t>
      </w:r>
    </w:p>
    <w:p w14:paraId="2CE5A0BC" w14:textId="6D7659CD" w:rsidR="00BA0562" w:rsidRDefault="00BA0562" w:rsidP="0000387B">
      <w:pPr>
        <w:pStyle w:val="TerminalDisplay"/>
      </w:pPr>
      <w:r>
        <w:t xml:space="preserve">      10.0.13.0/24  </w:t>
      </w:r>
      <w:r>
        <w:tab/>
        <w:t>Direct  0    0           D   10.0.13.1       GigabitEthernet0/0/1</w:t>
      </w:r>
    </w:p>
    <w:p w14:paraId="00541E46" w14:textId="0B022C9E" w:rsidR="00BA0562" w:rsidRDefault="00BA0562" w:rsidP="0000387B">
      <w:pPr>
        <w:pStyle w:val="TerminalDisplay"/>
      </w:pPr>
      <w:r>
        <w:t xml:space="preserve">      10.0.13.1/32  </w:t>
      </w:r>
      <w:r>
        <w:tab/>
        <w:t>Direct  0    0           D   127.0.0.1       GigabitEthernet0/0/1</w:t>
      </w:r>
    </w:p>
    <w:p w14:paraId="361A0BF8" w14:textId="062ACA44" w:rsidR="00BA0562" w:rsidRDefault="00BA0562" w:rsidP="0000387B">
      <w:pPr>
        <w:pStyle w:val="TerminalDisplay"/>
      </w:pPr>
      <w:r>
        <w:t xml:space="preserve">    10.0.13.255/32  </w:t>
      </w:r>
      <w:r>
        <w:tab/>
        <w:t>Direct  0    0           D   127.0.0.1       GigabitEthernet0/0/1</w:t>
      </w:r>
    </w:p>
    <w:p w14:paraId="2049E6D7" w14:textId="18808669" w:rsidR="00BA0562" w:rsidRDefault="00BA0562" w:rsidP="0000387B">
      <w:pPr>
        <w:pStyle w:val="TerminalDisplay"/>
      </w:pPr>
      <w:r>
        <w:t xml:space="preserve">      127.0.0.0/8   </w:t>
      </w:r>
      <w:r>
        <w:tab/>
        <w:t>Direct  0    0           D   127.0.0.1       InLoopBack0</w:t>
      </w:r>
    </w:p>
    <w:p w14:paraId="4E297B61" w14:textId="302BB9B8" w:rsidR="00BA0562" w:rsidRDefault="00BA0562" w:rsidP="0000387B">
      <w:pPr>
        <w:pStyle w:val="TerminalDisplay"/>
      </w:pPr>
      <w:r>
        <w:t xml:space="preserve">      127.0.0.1/32  </w:t>
      </w:r>
      <w:r>
        <w:tab/>
        <w:t>Direct  0    0           D   127.0.0.1       InLoopBack0</w:t>
      </w:r>
    </w:p>
    <w:p w14:paraId="286F17B3" w14:textId="6BA1905A" w:rsidR="00BA0562" w:rsidRDefault="00BA0562" w:rsidP="0000387B">
      <w:pPr>
        <w:pStyle w:val="TerminalDisplay"/>
      </w:pPr>
      <w:r>
        <w:t xml:space="preserve">127.255.255.255/32  </w:t>
      </w:r>
      <w:r>
        <w:tab/>
        <w:t>Direct  0    0           D   127.0.0.1       InLoopBack0</w:t>
      </w:r>
    </w:p>
    <w:p w14:paraId="48ECF13D" w14:textId="04D1471B" w:rsidR="00BA0562" w:rsidRDefault="00BA0562" w:rsidP="0000387B">
      <w:pPr>
        <w:pStyle w:val="TerminalDisplay"/>
      </w:pPr>
      <w:r>
        <w:t xml:space="preserve">255.255.255.255/32  </w:t>
      </w:r>
      <w:r>
        <w:tab/>
        <w:t>Direct  0    0           D   127.0.0.1       InLoopBack0</w:t>
      </w:r>
    </w:p>
    <w:p w14:paraId="44EF8860" w14:textId="77777777" w:rsidR="00BA0562" w:rsidRPr="0000387B" w:rsidRDefault="00BA0562" w:rsidP="0000387B">
      <w:pPr>
        <w:pStyle w:val="TerminalDisplay"/>
        <w:shd w:val="clear" w:color="auto" w:fill="auto"/>
        <w:rPr>
          <w:i/>
          <w:iCs/>
        </w:rPr>
      </w:pPr>
      <w:r>
        <w:rPr>
          <w:i/>
          <w:iCs/>
        </w:rPr>
        <w:t>R1 не имеет маршрута к LoopBack0 (10.1.1.2/32) маршрутизатора R2.</w:t>
      </w:r>
    </w:p>
    <w:p w14:paraId="344FB533" w14:textId="77777777" w:rsidR="00BA0562" w:rsidRDefault="00BA0562" w:rsidP="0000387B">
      <w:r>
        <w:t># Настройте маршрут по умолчанию на R1.</w:t>
      </w:r>
    </w:p>
    <w:p w14:paraId="70E735B3" w14:textId="77777777" w:rsidR="00BA0562" w:rsidRDefault="00BA0562" w:rsidP="0000387B">
      <w:pPr>
        <w:pStyle w:val="TerminalDisplay"/>
      </w:pPr>
      <w:r>
        <w:t>[R1]ip route-static 0.0.0.0 0 10.0.12.2</w:t>
      </w:r>
    </w:p>
    <w:p w14:paraId="7103FB80" w14:textId="77777777" w:rsidR="00BA0562" w:rsidRDefault="00BA0562" w:rsidP="0000387B">
      <w:r>
        <w:t># Выведите на экран таблицу маршрутизации R1.</w:t>
      </w:r>
    </w:p>
    <w:p w14:paraId="40D457DC" w14:textId="77777777" w:rsidR="00BA0562" w:rsidRDefault="00BA0562" w:rsidP="0000387B">
      <w:pPr>
        <w:pStyle w:val="TerminalDisplay"/>
      </w:pPr>
      <w:r>
        <w:t xml:space="preserve">[R1]display ip routing-table </w:t>
      </w:r>
    </w:p>
    <w:p w14:paraId="2D3B5E3A" w14:textId="77777777" w:rsidR="00BA0562" w:rsidRDefault="00BA0562" w:rsidP="0000387B">
      <w:pPr>
        <w:pStyle w:val="TerminalDisplay"/>
      </w:pPr>
      <w:r>
        <w:t>Route Flags: R - relay, D - download to fib</w:t>
      </w:r>
    </w:p>
    <w:p w14:paraId="599A9F9A" w14:textId="77777777" w:rsidR="00BA0562" w:rsidRDefault="00BA0562" w:rsidP="0000387B">
      <w:pPr>
        <w:pStyle w:val="TerminalDisplay"/>
      </w:pPr>
      <w:r>
        <w:t>------------------------------------------------------------------------------</w:t>
      </w:r>
    </w:p>
    <w:p w14:paraId="1BE9AA31" w14:textId="77777777" w:rsidR="00BA0562" w:rsidRDefault="00BA0562" w:rsidP="0000387B">
      <w:pPr>
        <w:pStyle w:val="TerminalDisplay"/>
      </w:pPr>
      <w:r>
        <w:t>Routing Tables: Public</w:t>
      </w:r>
    </w:p>
    <w:p w14:paraId="6E32EC12" w14:textId="77777777" w:rsidR="00BA0562" w:rsidRDefault="00BA0562" w:rsidP="0000387B">
      <w:pPr>
        <w:pStyle w:val="TerminalDisplay"/>
      </w:pPr>
      <w:r>
        <w:t xml:space="preserve">         Destinations : 13       Routes : 13       </w:t>
      </w:r>
    </w:p>
    <w:p w14:paraId="32975950" w14:textId="77777777" w:rsidR="00BA0562" w:rsidRDefault="00BA0562" w:rsidP="0000387B">
      <w:pPr>
        <w:pStyle w:val="TerminalDisplay"/>
      </w:pPr>
    </w:p>
    <w:p w14:paraId="734A25C1" w14:textId="5B06962C" w:rsidR="00BA0562" w:rsidRDefault="00BA0562" w:rsidP="0000387B">
      <w:pPr>
        <w:pStyle w:val="TerminalDisplay"/>
      </w:pPr>
      <w:r>
        <w:t xml:space="preserve">Destination/Mask    Proto   Pre  Cost      Flags   NextHop         </w:t>
      </w:r>
      <w:r>
        <w:tab/>
        <w:t>Interface</w:t>
      </w:r>
    </w:p>
    <w:p w14:paraId="7E975931" w14:textId="77777777" w:rsidR="00BA0562" w:rsidRDefault="00BA0562" w:rsidP="0000387B">
      <w:pPr>
        <w:pStyle w:val="TerminalDisplay"/>
      </w:pPr>
    </w:p>
    <w:p w14:paraId="0F45A537" w14:textId="2E3445D7" w:rsidR="00BA0562" w:rsidRPr="001100FE" w:rsidRDefault="00BA0562" w:rsidP="0000387B">
      <w:pPr>
        <w:pStyle w:val="TerminalDisplay"/>
        <w:rPr>
          <w:b/>
        </w:rPr>
      </w:pPr>
      <w:r>
        <w:t xml:space="preserve">      </w:t>
      </w:r>
      <w:r>
        <w:rPr>
          <w:b/>
        </w:rPr>
        <w:t xml:space="preserve">  0.0.0.0/0   </w:t>
      </w:r>
      <w:r>
        <w:rPr>
          <w:b/>
        </w:rPr>
        <w:tab/>
        <w:t xml:space="preserve">Static  60   0          RD  10.0.12.2      </w:t>
      </w:r>
      <w:r>
        <w:rPr>
          <w:b/>
        </w:rPr>
        <w:tab/>
        <w:t>GigabitEthernet0/0/3</w:t>
      </w:r>
    </w:p>
    <w:p w14:paraId="7DDFDE8E" w14:textId="2CAAC42A" w:rsidR="00BA0562" w:rsidRDefault="00BA0562" w:rsidP="0000387B">
      <w:pPr>
        <w:pStyle w:val="TerminalDisplay"/>
      </w:pPr>
      <w:r>
        <w:t xml:space="preserve">       10.0.1.1/32  </w:t>
      </w:r>
      <w:r>
        <w:tab/>
        <w:t xml:space="preserve">Direct  0    0           D   127.0.0.1       </w:t>
      </w:r>
      <w:r>
        <w:tab/>
        <w:t>LoopBack0</w:t>
      </w:r>
    </w:p>
    <w:p w14:paraId="1069FAE7" w14:textId="266826FE" w:rsidR="00BA0562" w:rsidRDefault="00BA0562" w:rsidP="0000387B">
      <w:pPr>
        <w:pStyle w:val="TerminalDisplay"/>
      </w:pPr>
      <w:r>
        <w:t xml:space="preserve">       10.0.1.3/32  </w:t>
      </w:r>
      <w:r>
        <w:tab/>
        <w:t xml:space="preserve">Static  60   0          RD   10.0.13.3       </w:t>
      </w:r>
      <w:r>
        <w:tab/>
        <w:t>GigabitEthernet0/0/1</w:t>
      </w:r>
    </w:p>
    <w:p w14:paraId="4CCB3992" w14:textId="04ACA89B" w:rsidR="00BA0562" w:rsidRDefault="00BA0562" w:rsidP="0000387B">
      <w:pPr>
        <w:pStyle w:val="TerminalDisplay"/>
      </w:pPr>
      <w:r>
        <w:t xml:space="preserve">      10.0.12.0/24  </w:t>
      </w:r>
      <w:r>
        <w:tab/>
        <w:t xml:space="preserve">Direct  0    0           D   10.0.12.1       </w:t>
      </w:r>
      <w:r>
        <w:tab/>
        <w:t>GigabitEthernet0/0/3</w:t>
      </w:r>
    </w:p>
    <w:p w14:paraId="2B6C8516" w14:textId="6ECCFCFA" w:rsidR="00BA0562" w:rsidRDefault="00BA0562" w:rsidP="0000387B">
      <w:pPr>
        <w:pStyle w:val="TerminalDisplay"/>
      </w:pPr>
      <w:r>
        <w:t xml:space="preserve">      10.0.12.1/32  </w:t>
      </w:r>
      <w:r>
        <w:tab/>
        <w:t xml:space="preserve">Direct  0    0           D   127.0.0.1       </w:t>
      </w:r>
      <w:r>
        <w:tab/>
        <w:t>GigabitEthernet0/0/3</w:t>
      </w:r>
    </w:p>
    <w:p w14:paraId="7D3A57CF" w14:textId="4911E547" w:rsidR="00BA0562" w:rsidRDefault="00BA0562" w:rsidP="0000387B">
      <w:pPr>
        <w:pStyle w:val="TerminalDisplay"/>
      </w:pPr>
      <w:r>
        <w:t xml:space="preserve">    10.0.12.255/32  </w:t>
      </w:r>
      <w:r>
        <w:tab/>
        <w:t xml:space="preserve">Direct  0    0           D   127.0.0.1       </w:t>
      </w:r>
      <w:r>
        <w:tab/>
        <w:t>GigabitEthernet0/0/3</w:t>
      </w:r>
    </w:p>
    <w:p w14:paraId="42479098" w14:textId="4E95A258" w:rsidR="00BA0562" w:rsidRDefault="00BA0562" w:rsidP="0000387B">
      <w:pPr>
        <w:pStyle w:val="TerminalDisplay"/>
      </w:pPr>
      <w:r>
        <w:t xml:space="preserve">      10.0.13.0/24  </w:t>
      </w:r>
      <w:r>
        <w:tab/>
        <w:t xml:space="preserve">Direct  0    0           D   10.0.13.1       </w:t>
      </w:r>
      <w:r>
        <w:tab/>
        <w:t>GigabitEthernet0/0/1</w:t>
      </w:r>
    </w:p>
    <w:p w14:paraId="4E82DC61" w14:textId="5D81E3BB" w:rsidR="00BA0562" w:rsidRDefault="00BA0562" w:rsidP="0000387B">
      <w:pPr>
        <w:pStyle w:val="TerminalDisplay"/>
      </w:pPr>
      <w:r>
        <w:t xml:space="preserve">      10.0.13.1/32  </w:t>
      </w:r>
      <w:r>
        <w:tab/>
        <w:t xml:space="preserve">Direct  0    0           D   127.0.0.1       </w:t>
      </w:r>
      <w:r>
        <w:tab/>
        <w:t>GigabitEthernet0/0/1</w:t>
      </w:r>
    </w:p>
    <w:p w14:paraId="0D4D41D2" w14:textId="5B0A6E00" w:rsidR="00BA0562" w:rsidRDefault="00BA0562" w:rsidP="0000387B">
      <w:pPr>
        <w:pStyle w:val="TerminalDisplay"/>
      </w:pPr>
      <w:r>
        <w:t xml:space="preserve">    10.0.13.255/32  </w:t>
      </w:r>
      <w:r>
        <w:tab/>
        <w:t xml:space="preserve">Direct  0    0           D   127.0.0.1       </w:t>
      </w:r>
      <w:r>
        <w:tab/>
        <w:t>GigabitEthernet0/0/1</w:t>
      </w:r>
    </w:p>
    <w:p w14:paraId="67E2BAD3" w14:textId="3A2AD383" w:rsidR="00BA0562" w:rsidRDefault="00BA0562" w:rsidP="0000387B">
      <w:pPr>
        <w:pStyle w:val="TerminalDisplay"/>
      </w:pPr>
      <w:r>
        <w:t xml:space="preserve">      127.0.0.0/8   </w:t>
      </w:r>
      <w:r>
        <w:tab/>
        <w:t xml:space="preserve">Direct  0    0           D   127.0.0.1       </w:t>
      </w:r>
      <w:r>
        <w:tab/>
        <w:t>InLoopBack0</w:t>
      </w:r>
    </w:p>
    <w:p w14:paraId="002630EF" w14:textId="18011671" w:rsidR="00BA0562" w:rsidRDefault="00BA0562" w:rsidP="0000387B">
      <w:pPr>
        <w:pStyle w:val="TerminalDisplay"/>
      </w:pPr>
      <w:r>
        <w:t xml:space="preserve">      127.0.0.1/32  </w:t>
      </w:r>
      <w:r>
        <w:tab/>
        <w:t xml:space="preserve">Direct  0    0           D   127.0.0.1       </w:t>
      </w:r>
      <w:r>
        <w:tab/>
        <w:t>InLoopBack0</w:t>
      </w:r>
    </w:p>
    <w:p w14:paraId="542FF31A" w14:textId="7CC6BC52" w:rsidR="00BA0562" w:rsidRDefault="00BA0562" w:rsidP="0000387B">
      <w:pPr>
        <w:pStyle w:val="TerminalDisplay"/>
      </w:pPr>
      <w:r>
        <w:lastRenderedPageBreak/>
        <w:t xml:space="preserve">127.255.255.255/32  </w:t>
      </w:r>
      <w:r>
        <w:tab/>
        <w:t xml:space="preserve">Direct  0    0           D   127.0.0.1       </w:t>
      </w:r>
      <w:r>
        <w:tab/>
        <w:t>InLoopBack0</w:t>
      </w:r>
    </w:p>
    <w:p w14:paraId="4E8E01B7" w14:textId="20C90662" w:rsidR="00BA0562" w:rsidRDefault="00BA0562" w:rsidP="0000387B">
      <w:pPr>
        <w:pStyle w:val="TerminalDisplay"/>
      </w:pPr>
      <w:r>
        <w:t xml:space="preserve">255.255.255.255/32  </w:t>
      </w:r>
      <w:r>
        <w:tab/>
        <w:t xml:space="preserve">Direct  0    0           D   127.0.0.1       </w:t>
      </w:r>
      <w:r>
        <w:tab/>
        <w:t>InLoopBack0</w:t>
      </w:r>
    </w:p>
    <w:p w14:paraId="38E4A678" w14:textId="77777777" w:rsidR="00BA0562" w:rsidRPr="0000387B" w:rsidRDefault="00BA0562" w:rsidP="0000387B">
      <w:pPr>
        <w:pStyle w:val="TerminalDisplay"/>
        <w:shd w:val="clear" w:color="auto" w:fill="auto"/>
        <w:rPr>
          <w:i/>
          <w:iCs/>
        </w:rPr>
      </w:pPr>
      <w:r>
        <w:rPr>
          <w:i/>
          <w:iCs/>
        </w:rPr>
        <w:t>Маршрут по умолчанию был активирован.</w:t>
      </w:r>
    </w:p>
    <w:p w14:paraId="36D30D08" w14:textId="42784920" w:rsidR="00BA0562" w:rsidRDefault="00BA0562" w:rsidP="0000387B">
      <w:r>
        <w:t xml:space="preserve"># Проверьте </w:t>
      </w:r>
      <w:r w:rsidR="008030B3">
        <w:t>наличие</w:t>
      </w:r>
      <w:r>
        <w:t xml:space="preserve"> связи между LoopBack0 маршрутизатора R1 и LoopBack0 маршрутизатора R2.</w:t>
      </w:r>
    </w:p>
    <w:p w14:paraId="59A7B1AA" w14:textId="77777777" w:rsidR="00BA0562" w:rsidRPr="009E0038" w:rsidRDefault="00BA0562" w:rsidP="0000387B">
      <w:pPr>
        <w:pStyle w:val="TerminalDisplay"/>
      </w:pPr>
      <w:r>
        <w:t>[R1]ping -a 10.0.1.1 10.0.1.2</w:t>
      </w:r>
    </w:p>
    <w:p w14:paraId="1157A4B9" w14:textId="77777777" w:rsidR="00BA0562" w:rsidRPr="009E0038" w:rsidRDefault="00BA0562" w:rsidP="0000387B">
      <w:pPr>
        <w:pStyle w:val="TerminalDisplay"/>
      </w:pPr>
      <w:r>
        <w:t xml:space="preserve">  PING 10.0.1.2: 56  data bytes, press CTRL_C to break</w:t>
      </w:r>
    </w:p>
    <w:p w14:paraId="6A56F824" w14:textId="77777777" w:rsidR="00BA0562" w:rsidRPr="009E0038" w:rsidRDefault="00BA0562" w:rsidP="0000387B">
      <w:pPr>
        <w:pStyle w:val="TerminalDisplay"/>
      </w:pPr>
      <w:r>
        <w:t xml:space="preserve">    Reply from 10.0.1.2: bytes=56 Sequence=1 ttl=255 time=50 ms</w:t>
      </w:r>
    </w:p>
    <w:p w14:paraId="257A59FE" w14:textId="77777777" w:rsidR="00BA0562" w:rsidRPr="009E0038" w:rsidRDefault="00BA0562" w:rsidP="0000387B">
      <w:pPr>
        <w:pStyle w:val="TerminalDisplay"/>
      </w:pPr>
      <w:r>
        <w:t xml:space="preserve">    Reply from 10.0.1.2: bytes=56 Sequence=2 ttl=255 time=30 ms</w:t>
      </w:r>
    </w:p>
    <w:p w14:paraId="61DB21BD" w14:textId="77777777" w:rsidR="00BA0562" w:rsidRPr="009E0038" w:rsidRDefault="00BA0562" w:rsidP="0000387B">
      <w:pPr>
        <w:pStyle w:val="TerminalDisplay"/>
      </w:pPr>
      <w:r>
        <w:t xml:space="preserve">    Reply from 10.0.1.2: bytes=56 Sequence=3 ttl=255 time=20 ms</w:t>
      </w:r>
    </w:p>
    <w:p w14:paraId="2EAA3FE7" w14:textId="77777777" w:rsidR="00BA0562" w:rsidRPr="009E0038" w:rsidRDefault="00BA0562" w:rsidP="0000387B">
      <w:pPr>
        <w:pStyle w:val="TerminalDisplay"/>
      </w:pPr>
      <w:r>
        <w:t xml:space="preserve">    Reply from 10.0.1.2: bytes=56 Sequence=4 ttl=255 time=40 ms</w:t>
      </w:r>
    </w:p>
    <w:p w14:paraId="54625E81" w14:textId="77777777" w:rsidR="00BA0562" w:rsidRPr="009E0038" w:rsidRDefault="00BA0562" w:rsidP="0000387B">
      <w:pPr>
        <w:pStyle w:val="TerminalDisplay"/>
      </w:pPr>
      <w:r>
        <w:t xml:space="preserve">    Reply from 10.0.1.2: bytes=56 Sequence=5 ttl=255 time=20 ms</w:t>
      </w:r>
    </w:p>
    <w:p w14:paraId="5CD04FAE" w14:textId="77777777" w:rsidR="00BA0562" w:rsidRPr="009E0038" w:rsidRDefault="00BA0562" w:rsidP="0000387B">
      <w:pPr>
        <w:pStyle w:val="TerminalDisplay"/>
      </w:pPr>
    </w:p>
    <w:p w14:paraId="3E8DB7BA" w14:textId="77777777" w:rsidR="00BA0562" w:rsidRPr="009E0038" w:rsidRDefault="00BA0562" w:rsidP="0000387B">
      <w:pPr>
        <w:pStyle w:val="TerminalDisplay"/>
      </w:pPr>
      <w:r>
        <w:t xml:space="preserve">  --- 10.0.1.2 ping statistics ---</w:t>
      </w:r>
    </w:p>
    <w:p w14:paraId="5DCE3B87" w14:textId="77777777" w:rsidR="00BA0562" w:rsidRPr="009E0038" w:rsidRDefault="00BA0562" w:rsidP="0000387B">
      <w:pPr>
        <w:pStyle w:val="TerminalDisplay"/>
      </w:pPr>
      <w:r>
        <w:t xml:space="preserve">    5 packet(s) transmitted</w:t>
      </w:r>
    </w:p>
    <w:p w14:paraId="4BCE8588" w14:textId="77777777" w:rsidR="00BA0562" w:rsidRPr="009E0038" w:rsidRDefault="00BA0562" w:rsidP="0000387B">
      <w:pPr>
        <w:pStyle w:val="TerminalDisplay"/>
      </w:pPr>
      <w:r>
        <w:t xml:space="preserve">    5 packet(s) received</w:t>
      </w:r>
    </w:p>
    <w:p w14:paraId="4CE583EE" w14:textId="77777777" w:rsidR="00BA0562" w:rsidRPr="009E0038" w:rsidRDefault="00BA0562" w:rsidP="0000387B">
      <w:pPr>
        <w:pStyle w:val="TerminalDisplay"/>
      </w:pPr>
      <w:r>
        <w:t xml:space="preserve">    0.00% packet loss</w:t>
      </w:r>
    </w:p>
    <w:p w14:paraId="1C030CEB" w14:textId="77777777" w:rsidR="00BA0562" w:rsidRPr="009E0038" w:rsidRDefault="00BA0562" w:rsidP="0000387B">
      <w:pPr>
        <w:pStyle w:val="TerminalDisplay"/>
      </w:pPr>
      <w:r>
        <w:t xml:space="preserve">    round-trip min/avg/max = 20/32/50 ms</w:t>
      </w:r>
    </w:p>
    <w:p w14:paraId="3C13437A" w14:textId="77777777" w:rsidR="00BA0562" w:rsidRDefault="00BA0562" w:rsidP="0000387B">
      <w:pPr>
        <w:pStyle w:val="TerminalDisplay"/>
        <w:shd w:val="clear" w:color="auto" w:fill="auto"/>
        <w:rPr>
          <w:i/>
          <w:iCs/>
        </w:rPr>
      </w:pPr>
      <w:r>
        <w:rPr>
          <w:i/>
          <w:iCs/>
        </w:rPr>
        <w:t>LoopBack0 на R1 может взаимодействовать с LoopBack0 на R2.</w:t>
      </w:r>
    </w:p>
    <w:p w14:paraId="4A106A53" w14:textId="77777777" w:rsidR="0000387B" w:rsidRPr="0000387B" w:rsidRDefault="0000387B" w:rsidP="0000387B">
      <w:pPr>
        <w:pStyle w:val="End"/>
      </w:pPr>
      <w:r>
        <w:t>----Конец</w:t>
      </w:r>
    </w:p>
    <w:p w14:paraId="72CBC52C" w14:textId="77777777" w:rsidR="00BA0562" w:rsidRDefault="00BA0562" w:rsidP="0000387B">
      <w:pPr>
        <w:pStyle w:val="Heading3"/>
      </w:pPr>
      <w:bookmarkStart w:id="38" w:name="_Toc66968499"/>
      <w:r>
        <w:t>Проверка</w:t>
      </w:r>
      <w:bookmarkEnd w:id="38"/>
    </w:p>
    <w:p w14:paraId="0E580CB8" w14:textId="77777777" w:rsidR="00BA0562" w:rsidRDefault="00BA0562" w:rsidP="0000387B">
      <w:r>
        <w:t>Для проверки связи между интерфейсами loopback0 на разных устройствах можно использовать команды ping и tracert.</w:t>
      </w:r>
    </w:p>
    <w:p w14:paraId="62EC9954" w14:textId="6F3D3EB2" w:rsidR="00BA0562" w:rsidRDefault="00821416" w:rsidP="0000387B">
      <w:pPr>
        <w:pStyle w:val="Heading3"/>
      </w:pPr>
      <w:bookmarkStart w:id="39" w:name="_Toc66968500"/>
      <w:r>
        <w:t>Справочные</w:t>
      </w:r>
      <w:r w:rsidR="00BA0562">
        <w:t xml:space="preserve"> конфигурации</w:t>
      </w:r>
      <w:bookmarkEnd w:id="39"/>
    </w:p>
    <w:p w14:paraId="29C304FB" w14:textId="77777777" w:rsidR="00BA0562" w:rsidRDefault="00BA0562" w:rsidP="0000387B">
      <w:r>
        <w:t>Конфигурация на R1</w:t>
      </w:r>
    </w:p>
    <w:p w14:paraId="39A2E661" w14:textId="77777777" w:rsidR="00BA0562" w:rsidRDefault="00BA0562" w:rsidP="0000387B">
      <w:pPr>
        <w:pStyle w:val="TerminalDisplay"/>
      </w:pPr>
      <w:r>
        <w:t>#</w:t>
      </w:r>
    </w:p>
    <w:p w14:paraId="396CDEDF" w14:textId="77777777" w:rsidR="00BA0562" w:rsidRDefault="00BA0562" w:rsidP="0000387B">
      <w:pPr>
        <w:pStyle w:val="TerminalDisplay"/>
      </w:pPr>
      <w:r>
        <w:t xml:space="preserve"> sysname R1</w:t>
      </w:r>
    </w:p>
    <w:p w14:paraId="20AEDD5E" w14:textId="77777777" w:rsidR="00BA0562" w:rsidRDefault="00BA0562" w:rsidP="0000387B">
      <w:pPr>
        <w:pStyle w:val="TerminalDisplay"/>
      </w:pPr>
      <w:r>
        <w:t>#</w:t>
      </w:r>
    </w:p>
    <w:p w14:paraId="6F6F1625" w14:textId="77777777" w:rsidR="00BA0562" w:rsidRDefault="00BA0562" w:rsidP="0000387B">
      <w:pPr>
        <w:pStyle w:val="TerminalDisplay"/>
      </w:pPr>
      <w:r>
        <w:t>interface GigabitEthernet0/0/1</w:t>
      </w:r>
    </w:p>
    <w:p w14:paraId="13B16FB9" w14:textId="77777777" w:rsidR="00BA0562" w:rsidRDefault="00BA0562" w:rsidP="0000387B">
      <w:pPr>
        <w:pStyle w:val="TerminalDisplay"/>
      </w:pPr>
      <w:r>
        <w:t xml:space="preserve"> ip address 10.0.13.1 255.255.255.0</w:t>
      </w:r>
    </w:p>
    <w:p w14:paraId="1917BD70" w14:textId="77777777" w:rsidR="00BA0562" w:rsidRDefault="00BA0562" w:rsidP="0000387B">
      <w:pPr>
        <w:pStyle w:val="TerminalDisplay"/>
      </w:pPr>
      <w:r>
        <w:t>#</w:t>
      </w:r>
    </w:p>
    <w:p w14:paraId="3ECB3220" w14:textId="77777777" w:rsidR="00BA0562" w:rsidRDefault="00BA0562" w:rsidP="0000387B">
      <w:pPr>
        <w:pStyle w:val="TerminalDisplay"/>
      </w:pPr>
      <w:r>
        <w:t>interface GigabitEthernet0/0/3</w:t>
      </w:r>
    </w:p>
    <w:p w14:paraId="144ED78F" w14:textId="77777777" w:rsidR="00BA0562" w:rsidRDefault="00BA0562" w:rsidP="0000387B">
      <w:pPr>
        <w:pStyle w:val="TerminalDisplay"/>
      </w:pPr>
      <w:r>
        <w:t xml:space="preserve"> ip address 10.0.12.1 255.255.255.0</w:t>
      </w:r>
    </w:p>
    <w:p w14:paraId="2FB04BF0" w14:textId="77777777" w:rsidR="00BA0562" w:rsidRDefault="00BA0562" w:rsidP="0000387B">
      <w:pPr>
        <w:pStyle w:val="TerminalDisplay"/>
      </w:pPr>
      <w:r>
        <w:t>#</w:t>
      </w:r>
    </w:p>
    <w:p w14:paraId="195DF880" w14:textId="77777777" w:rsidR="00BA0562" w:rsidRDefault="00BA0562" w:rsidP="0000387B">
      <w:pPr>
        <w:pStyle w:val="TerminalDisplay"/>
      </w:pPr>
      <w:r>
        <w:t>interface LoopBack0</w:t>
      </w:r>
    </w:p>
    <w:p w14:paraId="451316D3" w14:textId="77777777" w:rsidR="00BA0562" w:rsidRDefault="00BA0562" w:rsidP="0000387B">
      <w:pPr>
        <w:pStyle w:val="TerminalDisplay"/>
      </w:pPr>
      <w:r>
        <w:t xml:space="preserve"> ip address 10.0.1.1 255.255.255.255</w:t>
      </w:r>
    </w:p>
    <w:p w14:paraId="085F6BB5" w14:textId="77777777" w:rsidR="00BA0562" w:rsidRDefault="00BA0562" w:rsidP="0000387B">
      <w:pPr>
        <w:pStyle w:val="TerminalDisplay"/>
      </w:pPr>
      <w:r>
        <w:t>#</w:t>
      </w:r>
    </w:p>
    <w:p w14:paraId="4FB3A411" w14:textId="77777777" w:rsidR="00BA0562" w:rsidRDefault="00BA0562" w:rsidP="0000387B">
      <w:pPr>
        <w:pStyle w:val="TerminalDisplay"/>
      </w:pPr>
      <w:r>
        <w:t>ip route-static 0.0.0.0 0.0.0.0 10.0.12.2</w:t>
      </w:r>
    </w:p>
    <w:p w14:paraId="39AA0B8C" w14:textId="77777777" w:rsidR="00BA0562" w:rsidRDefault="00BA0562" w:rsidP="0000387B">
      <w:pPr>
        <w:pStyle w:val="TerminalDisplay"/>
      </w:pPr>
      <w:r>
        <w:t>ip route-static 10.0.1.3 255.255.255.255 10.0.13.3</w:t>
      </w:r>
    </w:p>
    <w:p w14:paraId="4B89DEDD" w14:textId="77777777" w:rsidR="00BA0562" w:rsidRDefault="00BA0562" w:rsidP="0000387B">
      <w:pPr>
        <w:pStyle w:val="TerminalDisplay"/>
      </w:pPr>
      <w:r>
        <w:t xml:space="preserve">#                                   </w:t>
      </w:r>
    </w:p>
    <w:p w14:paraId="0337986F" w14:textId="77777777" w:rsidR="00BA0562" w:rsidRPr="00A873D4" w:rsidRDefault="00BA0562" w:rsidP="0000387B">
      <w:pPr>
        <w:pStyle w:val="TerminalDisplay"/>
      </w:pPr>
      <w:r>
        <w:t>return</w:t>
      </w:r>
    </w:p>
    <w:p w14:paraId="06DF8D21" w14:textId="77777777" w:rsidR="00BA0562" w:rsidRDefault="00BA0562" w:rsidP="0000387B">
      <w:r>
        <w:t>Конфигурация на R2</w:t>
      </w:r>
    </w:p>
    <w:p w14:paraId="4935E44F" w14:textId="77777777" w:rsidR="00BA0562" w:rsidRDefault="00BA0562" w:rsidP="0000387B">
      <w:pPr>
        <w:pStyle w:val="TerminalDisplay"/>
      </w:pPr>
      <w:r>
        <w:t>#</w:t>
      </w:r>
    </w:p>
    <w:p w14:paraId="338499CF" w14:textId="77777777" w:rsidR="00BA0562" w:rsidRDefault="00BA0562" w:rsidP="0000387B">
      <w:pPr>
        <w:pStyle w:val="TerminalDisplay"/>
      </w:pPr>
      <w:r>
        <w:t xml:space="preserve"> sysname R2</w:t>
      </w:r>
    </w:p>
    <w:p w14:paraId="010D7311" w14:textId="77777777" w:rsidR="00BA0562" w:rsidRDefault="00BA0562" w:rsidP="0000387B">
      <w:pPr>
        <w:pStyle w:val="TerminalDisplay"/>
      </w:pPr>
      <w:r>
        <w:t>#</w:t>
      </w:r>
    </w:p>
    <w:p w14:paraId="7C0416FC" w14:textId="77777777" w:rsidR="00BA0562" w:rsidRDefault="00BA0562" w:rsidP="0000387B">
      <w:pPr>
        <w:pStyle w:val="TerminalDisplay"/>
      </w:pPr>
      <w:r>
        <w:t>interface GigabitEthernet0/0/3</w:t>
      </w:r>
    </w:p>
    <w:p w14:paraId="43F2AA26" w14:textId="77777777" w:rsidR="00BA0562" w:rsidRDefault="00BA0562" w:rsidP="0000387B">
      <w:pPr>
        <w:pStyle w:val="TerminalDisplay"/>
      </w:pPr>
      <w:r>
        <w:lastRenderedPageBreak/>
        <w:t xml:space="preserve"> ip address 10.0.12.2 255.255.255.0   </w:t>
      </w:r>
    </w:p>
    <w:p w14:paraId="4F7648B3" w14:textId="77777777" w:rsidR="00BA0562" w:rsidRDefault="00BA0562" w:rsidP="0000387B">
      <w:pPr>
        <w:pStyle w:val="TerminalDisplay"/>
      </w:pPr>
      <w:r>
        <w:t>#</w:t>
      </w:r>
    </w:p>
    <w:p w14:paraId="07CFCD27" w14:textId="77777777" w:rsidR="00BA0562" w:rsidRDefault="00BA0562" w:rsidP="0000387B">
      <w:pPr>
        <w:pStyle w:val="TerminalDisplay"/>
      </w:pPr>
      <w:r>
        <w:t>interface GigabitEthernet0/0/4</w:t>
      </w:r>
    </w:p>
    <w:p w14:paraId="49FE07A4" w14:textId="77777777" w:rsidR="00BA0562" w:rsidRDefault="00BA0562" w:rsidP="0000387B">
      <w:pPr>
        <w:pStyle w:val="TerminalDisplay"/>
      </w:pPr>
      <w:r>
        <w:t xml:space="preserve"> ip address 10.0.23.2 255.255.255.0   </w:t>
      </w:r>
    </w:p>
    <w:p w14:paraId="3177FA71" w14:textId="77777777" w:rsidR="00BA0562" w:rsidRDefault="00BA0562" w:rsidP="0000387B">
      <w:pPr>
        <w:pStyle w:val="TerminalDisplay"/>
      </w:pPr>
      <w:r>
        <w:t>#</w:t>
      </w:r>
    </w:p>
    <w:p w14:paraId="62CF8F0D" w14:textId="77777777" w:rsidR="00BA0562" w:rsidRDefault="00BA0562" w:rsidP="0000387B">
      <w:pPr>
        <w:pStyle w:val="TerminalDisplay"/>
      </w:pPr>
      <w:r>
        <w:t>interface LoopBack0</w:t>
      </w:r>
    </w:p>
    <w:p w14:paraId="4FAFC2EF" w14:textId="77777777" w:rsidR="00BA0562" w:rsidRDefault="00BA0562" w:rsidP="0000387B">
      <w:pPr>
        <w:pStyle w:val="TerminalDisplay"/>
      </w:pPr>
      <w:r>
        <w:t xml:space="preserve"> ip address 10.0.1.2 255.255.255.255</w:t>
      </w:r>
    </w:p>
    <w:p w14:paraId="24D6232B" w14:textId="77777777" w:rsidR="00BA0562" w:rsidRDefault="00BA0562" w:rsidP="0000387B">
      <w:pPr>
        <w:pStyle w:val="TerminalDisplay"/>
      </w:pPr>
      <w:r>
        <w:t>#</w:t>
      </w:r>
    </w:p>
    <w:p w14:paraId="460FE204" w14:textId="77777777" w:rsidR="00BA0562" w:rsidRDefault="00BA0562" w:rsidP="0000387B">
      <w:pPr>
        <w:pStyle w:val="TerminalDisplay"/>
      </w:pPr>
      <w:r>
        <w:t>ip route-static 10.0.1.1 255.255.255.255 10.0.12.1</w:t>
      </w:r>
    </w:p>
    <w:p w14:paraId="6A5E9289" w14:textId="77777777" w:rsidR="00BA0562" w:rsidRDefault="00BA0562" w:rsidP="0000387B">
      <w:pPr>
        <w:pStyle w:val="TerminalDisplay"/>
      </w:pPr>
      <w:r>
        <w:t>ip route-static 10.0.1.1 255.255.255.255 10.0.23.3 preference 100</w:t>
      </w:r>
    </w:p>
    <w:p w14:paraId="49287EDD" w14:textId="77777777" w:rsidR="00BA0562" w:rsidRDefault="00BA0562" w:rsidP="0000387B">
      <w:pPr>
        <w:pStyle w:val="TerminalDisplay"/>
      </w:pPr>
      <w:r>
        <w:t>ip route-static 10.0.1.3 255.255.255.255 10.0.23.3</w:t>
      </w:r>
    </w:p>
    <w:p w14:paraId="3197D01C" w14:textId="77777777" w:rsidR="00BA0562" w:rsidRDefault="00BA0562" w:rsidP="0000387B">
      <w:pPr>
        <w:pStyle w:val="TerminalDisplay"/>
      </w:pPr>
      <w:r>
        <w:t>#</w:t>
      </w:r>
    </w:p>
    <w:p w14:paraId="28178443" w14:textId="77777777" w:rsidR="00BA0562" w:rsidRPr="00A873D4" w:rsidRDefault="00BA0562" w:rsidP="0000387B">
      <w:pPr>
        <w:pStyle w:val="TerminalDisplay"/>
      </w:pPr>
      <w:r>
        <w:t>return</w:t>
      </w:r>
    </w:p>
    <w:p w14:paraId="2939B9C2" w14:textId="77777777" w:rsidR="00BA0562" w:rsidRDefault="00BA0562" w:rsidP="0000387B">
      <w:r>
        <w:t>Конфигурация на R3</w:t>
      </w:r>
    </w:p>
    <w:p w14:paraId="269822E4" w14:textId="77777777" w:rsidR="00BA0562" w:rsidRDefault="00BA0562" w:rsidP="0000387B">
      <w:pPr>
        <w:pStyle w:val="TerminalDisplay"/>
      </w:pPr>
      <w:r>
        <w:t>#</w:t>
      </w:r>
    </w:p>
    <w:p w14:paraId="357F4F62" w14:textId="77777777" w:rsidR="00BA0562" w:rsidRDefault="00BA0562" w:rsidP="0000387B">
      <w:pPr>
        <w:pStyle w:val="TerminalDisplay"/>
      </w:pPr>
      <w:r>
        <w:t xml:space="preserve"> sysname R3</w:t>
      </w:r>
    </w:p>
    <w:p w14:paraId="7015322C" w14:textId="77777777" w:rsidR="00BA0562" w:rsidRDefault="00BA0562" w:rsidP="0000387B">
      <w:pPr>
        <w:pStyle w:val="TerminalDisplay"/>
      </w:pPr>
      <w:r>
        <w:t>#</w:t>
      </w:r>
    </w:p>
    <w:p w14:paraId="7832BE70" w14:textId="77777777" w:rsidR="00BA0562" w:rsidRDefault="00BA0562" w:rsidP="0000387B">
      <w:pPr>
        <w:pStyle w:val="TerminalDisplay"/>
      </w:pPr>
      <w:r>
        <w:t>interface GigabitEthernet0/0/1</w:t>
      </w:r>
    </w:p>
    <w:p w14:paraId="4DC0C3A6" w14:textId="77777777" w:rsidR="00BA0562" w:rsidRDefault="00BA0562" w:rsidP="0000387B">
      <w:pPr>
        <w:pStyle w:val="TerminalDisplay"/>
      </w:pPr>
      <w:r>
        <w:t xml:space="preserve"> ip address 10.0.13.3 255.255.255.0</w:t>
      </w:r>
    </w:p>
    <w:p w14:paraId="771EA5F9" w14:textId="77777777" w:rsidR="00BA0562" w:rsidRDefault="00BA0562" w:rsidP="0000387B">
      <w:pPr>
        <w:pStyle w:val="TerminalDisplay"/>
      </w:pPr>
      <w:r>
        <w:t>#</w:t>
      </w:r>
    </w:p>
    <w:p w14:paraId="6DD22628" w14:textId="77777777" w:rsidR="00BA0562" w:rsidRDefault="00BA0562" w:rsidP="0000387B">
      <w:pPr>
        <w:pStyle w:val="TerminalDisplay"/>
      </w:pPr>
      <w:r>
        <w:t>interface GigabitEthernet00/3</w:t>
      </w:r>
    </w:p>
    <w:p w14:paraId="320ED188" w14:textId="77777777" w:rsidR="00BA0562" w:rsidRDefault="00BA0562" w:rsidP="0000387B">
      <w:pPr>
        <w:pStyle w:val="TerminalDisplay"/>
      </w:pPr>
      <w:r>
        <w:t xml:space="preserve"> ip address 10.0.23.3 255.255.255.0       </w:t>
      </w:r>
    </w:p>
    <w:p w14:paraId="7D8911C3" w14:textId="77777777" w:rsidR="00BA0562" w:rsidRDefault="00BA0562" w:rsidP="0000387B">
      <w:pPr>
        <w:pStyle w:val="TerminalDisplay"/>
      </w:pPr>
      <w:r>
        <w:t>#</w:t>
      </w:r>
    </w:p>
    <w:p w14:paraId="0E7B715C" w14:textId="77777777" w:rsidR="00BA0562" w:rsidRDefault="00BA0562" w:rsidP="0000387B">
      <w:pPr>
        <w:pStyle w:val="TerminalDisplay"/>
      </w:pPr>
      <w:r>
        <w:t>interface LoopBack0</w:t>
      </w:r>
    </w:p>
    <w:p w14:paraId="30B8924A" w14:textId="77777777" w:rsidR="00BA0562" w:rsidRDefault="00BA0562" w:rsidP="0000387B">
      <w:pPr>
        <w:pStyle w:val="TerminalDisplay"/>
      </w:pPr>
      <w:r>
        <w:t xml:space="preserve"> ip address 10.0.1.3 255.255.255.255</w:t>
      </w:r>
    </w:p>
    <w:p w14:paraId="33D0FFBE" w14:textId="77777777" w:rsidR="00BA0562" w:rsidRDefault="00BA0562" w:rsidP="0000387B">
      <w:pPr>
        <w:pStyle w:val="TerminalDisplay"/>
      </w:pPr>
      <w:r>
        <w:t>#</w:t>
      </w:r>
    </w:p>
    <w:p w14:paraId="73EFF436" w14:textId="77777777" w:rsidR="00BA0562" w:rsidRDefault="00BA0562" w:rsidP="0000387B">
      <w:pPr>
        <w:pStyle w:val="TerminalDisplay"/>
      </w:pPr>
      <w:r>
        <w:t>ip route-static 10.0.1.1 255.255.255.255 10.0.13.1</w:t>
      </w:r>
    </w:p>
    <w:p w14:paraId="5778B3CD" w14:textId="77777777" w:rsidR="00BA0562" w:rsidRDefault="00BA0562" w:rsidP="0000387B">
      <w:pPr>
        <w:pStyle w:val="TerminalDisplay"/>
      </w:pPr>
      <w:r>
        <w:t>ip route-static 10.0.1.2 255.255.255.255 10.0.23.2</w:t>
      </w:r>
    </w:p>
    <w:p w14:paraId="4C96A6CC" w14:textId="77777777" w:rsidR="00BA0562" w:rsidRDefault="00BA0562" w:rsidP="0000387B">
      <w:pPr>
        <w:pStyle w:val="TerminalDisplay"/>
      </w:pPr>
      <w:r>
        <w:t>#</w:t>
      </w:r>
    </w:p>
    <w:p w14:paraId="4A89CC75" w14:textId="77777777" w:rsidR="00BA0562" w:rsidRPr="00A873D4" w:rsidRDefault="00BA0562" w:rsidP="0000387B">
      <w:pPr>
        <w:pStyle w:val="TerminalDisplay"/>
      </w:pPr>
      <w:r>
        <w:t>return</w:t>
      </w:r>
    </w:p>
    <w:p w14:paraId="23757102" w14:textId="77777777" w:rsidR="00BA0562" w:rsidRDefault="00BA0562" w:rsidP="0000387B">
      <w:pPr>
        <w:pStyle w:val="Heading3"/>
      </w:pPr>
      <w:bookmarkStart w:id="40" w:name="_Toc66968501"/>
      <w:r>
        <w:t>Вопросы</w:t>
      </w:r>
      <w:bookmarkEnd w:id="40"/>
    </w:p>
    <w:p w14:paraId="6B7D1EA9" w14:textId="77777777" w:rsidR="00BA0562" w:rsidRDefault="00BA0562" w:rsidP="002075CB">
      <w:pPr>
        <w:pStyle w:val="ItemStep"/>
        <w:outlineLvl w:val="9"/>
      </w:pPr>
      <w:r>
        <w:t>В каких ситуациях настроенный статический маршрут будет добавлен в таблицу IP-маршрутизации? Можно ли добавить маршрут в таблицу IP-маршрутизации, если настроенный следующий переход недоступен?</w:t>
      </w:r>
    </w:p>
    <w:p w14:paraId="3A0E176E" w14:textId="5ABC6659" w:rsidR="00E83F9E" w:rsidRDefault="00BA0562" w:rsidP="002075CB">
      <w:pPr>
        <w:pStyle w:val="ItemStep"/>
        <w:outlineLvl w:val="9"/>
      </w:pPr>
      <w:r>
        <w:t xml:space="preserve">Каким будет IP-адрес </w:t>
      </w:r>
      <w:r w:rsidR="00821416">
        <w:t xml:space="preserve">источника </w:t>
      </w:r>
      <w:r>
        <w:t xml:space="preserve">пакетов ICMP на шаге 3, если </w:t>
      </w:r>
      <w:r w:rsidR="00821416">
        <w:t xml:space="preserve">при </w:t>
      </w:r>
      <w:r>
        <w:t>проверк</w:t>
      </w:r>
      <w:r w:rsidR="00821416">
        <w:t>е</w:t>
      </w:r>
      <w:r>
        <w:t xml:space="preserve"> связи между loopback-интерфейсами не указать аргумент </w:t>
      </w:r>
      <w:r>
        <w:rPr>
          <w:b/>
          <w:bCs/>
        </w:rPr>
        <w:t>-a</w:t>
      </w:r>
      <w:r>
        <w:t>? Почему?</w:t>
      </w:r>
    </w:p>
    <w:p w14:paraId="49A5AF4D" w14:textId="77777777" w:rsidR="00E83F9E" w:rsidRDefault="00E83F9E">
      <w:pPr>
        <w:topLinePunct w:val="0"/>
        <w:adjustRightInd/>
        <w:snapToGrid/>
        <w:spacing w:before="0" w:after="0" w:line="240" w:lineRule="auto"/>
        <w:ind w:left="0"/>
        <w:rPr>
          <w:rFonts w:cs="Arial"/>
          <w:szCs w:val="21"/>
        </w:rPr>
      </w:pPr>
      <w:r>
        <w:br w:type="page"/>
      </w:r>
    </w:p>
    <w:p w14:paraId="7442FCBA" w14:textId="5E3BB70E" w:rsidR="00BA0562" w:rsidRDefault="00BA0562" w:rsidP="0000387B">
      <w:pPr>
        <w:pStyle w:val="Heading2"/>
      </w:pPr>
      <w:bookmarkStart w:id="41" w:name="_Toc35261159"/>
      <w:bookmarkStart w:id="42" w:name="_Toc66968502"/>
      <w:r>
        <w:lastRenderedPageBreak/>
        <w:t>Лабораторная работа 2</w:t>
      </w:r>
      <w:r w:rsidR="00B175C1">
        <w:t>.</w:t>
      </w:r>
      <w:r>
        <w:t xml:space="preserve"> Маршрутизация OSPF</w:t>
      </w:r>
      <w:bookmarkEnd w:id="41"/>
      <w:bookmarkEnd w:id="42"/>
    </w:p>
    <w:p w14:paraId="48E67104" w14:textId="77777777" w:rsidR="00BA0562" w:rsidRDefault="00BA0562" w:rsidP="0000387B">
      <w:pPr>
        <w:pStyle w:val="Heading3"/>
      </w:pPr>
      <w:bookmarkStart w:id="43" w:name="_Toc66968503"/>
      <w:r>
        <w:t>Общая информация</w:t>
      </w:r>
      <w:bookmarkEnd w:id="43"/>
    </w:p>
    <w:p w14:paraId="4B8A93A0" w14:textId="77777777" w:rsidR="00BA0562" w:rsidRPr="00B175C1" w:rsidRDefault="00BA0562" w:rsidP="0000387B">
      <w:pPr>
        <w:pStyle w:val="Heading4"/>
        <w:rPr>
          <w:rFonts w:ascii="Calibri" w:hAnsi="Calibri" w:hint="default"/>
        </w:rPr>
      </w:pPr>
      <w:bookmarkStart w:id="44" w:name="_Toc66968504"/>
      <w:r w:rsidRPr="00B175C1">
        <w:rPr>
          <w:rFonts w:ascii="Calibri" w:hAnsi="Calibri" w:hint="default"/>
        </w:rPr>
        <w:t>О лабораторной работе</w:t>
      </w:r>
      <w:bookmarkEnd w:id="44"/>
    </w:p>
    <w:p w14:paraId="1E4E2D8E" w14:textId="77777777" w:rsidR="00BA0562" w:rsidRDefault="00BA0562" w:rsidP="0000387B">
      <w:r>
        <w:t>Протокол OSPF (Open Shortest Path First) представляет собой протокол внутреннего шлюза (Interior Gateway Protocol, IGP), разработанный сообществом IETF. Он основан на технологии отслеживания состояния канала (link-state). В настоящее время в сетях IPv4 используется OSPF версии 2 (RFC2328). Как протокол динамической маршрутизации, основанный на технологии отслеживания состояния каналов, OSPF имеет следующие преимущества:</w:t>
      </w:r>
    </w:p>
    <w:p w14:paraId="38365E8D" w14:textId="77777777" w:rsidR="00BA0562" w:rsidRDefault="00BA0562" w:rsidP="0000387B">
      <w:pPr>
        <w:pStyle w:val="ItemList"/>
      </w:pPr>
      <w:r>
        <w:t>Многоадресная передача пакетов для снижения нагрузки на коммутаторы, на которых не работает OSPF.</w:t>
      </w:r>
    </w:p>
    <w:p w14:paraId="18D62962" w14:textId="77777777" w:rsidR="00BA0562" w:rsidRDefault="00BA0562" w:rsidP="0000387B">
      <w:pPr>
        <w:pStyle w:val="ItemList"/>
      </w:pPr>
      <w:r>
        <w:t>Бесклассовая междоменная маршрутизация (Classless Inter-Domain Routing, CIDR)</w:t>
      </w:r>
    </w:p>
    <w:p w14:paraId="6AFE4620" w14:textId="77777777" w:rsidR="00BA0562" w:rsidRDefault="00BA0562" w:rsidP="0000387B">
      <w:pPr>
        <w:pStyle w:val="ItemList"/>
      </w:pPr>
      <w:r>
        <w:t>Балансировка нагрузки между равноценными маршрутами</w:t>
      </w:r>
    </w:p>
    <w:p w14:paraId="37D53C4D" w14:textId="77777777" w:rsidR="00BA0562" w:rsidRDefault="00BA0562" w:rsidP="0000387B">
      <w:pPr>
        <w:pStyle w:val="ItemList"/>
      </w:pPr>
      <w:r>
        <w:t>Пакетная аутентификация</w:t>
      </w:r>
    </w:p>
    <w:p w14:paraId="0A77276C" w14:textId="77777777" w:rsidR="00BA0562" w:rsidRDefault="00BA0562" w:rsidP="0000387B">
      <w:r>
        <w:t>Благодаря перечисленными выше преимуществам OSPF широко применяется и используется в качестве IGP.</w:t>
      </w:r>
    </w:p>
    <w:p w14:paraId="18301EB9" w14:textId="77777777" w:rsidR="00BA0562" w:rsidRDefault="00BA0562" w:rsidP="0000387B">
      <w:r>
        <w:t>В ходе лабораторной работы вы выполните настройку OSPF для одной области, что позволит вам понять принцип действия OSPF и изучить основные конфигурации.</w:t>
      </w:r>
    </w:p>
    <w:p w14:paraId="09175370" w14:textId="77777777" w:rsidR="00BA0562" w:rsidRPr="00B175C1" w:rsidRDefault="00BA0562" w:rsidP="0000387B">
      <w:pPr>
        <w:pStyle w:val="Heading4"/>
        <w:rPr>
          <w:rFonts w:ascii="Calibri" w:hAnsi="Calibri" w:hint="default"/>
        </w:rPr>
      </w:pPr>
      <w:bookmarkStart w:id="45" w:name="_Toc66968505"/>
      <w:r w:rsidRPr="00B175C1">
        <w:rPr>
          <w:rFonts w:ascii="Calibri" w:hAnsi="Calibri" w:hint="default"/>
        </w:rPr>
        <w:t>Цели</w:t>
      </w:r>
      <w:bookmarkEnd w:id="45"/>
    </w:p>
    <w:p w14:paraId="5EE893F4" w14:textId="77777777" w:rsidR="00BA0562" w:rsidRPr="0000387B" w:rsidRDefault="00BA0562" w:rsidP="0000387B">
      <w:r>
        <w:t>Лабораторная работа помогает получить практические навыки по изучению следующих тем:</w:t>
      </w:r>
    </w:p>
    <w:p w14:paraId="1B80CE2F" w14:textId="77777777" w:rsidR="00BA0562" w:rsidRDefault="00BA0562" w:rsidP="0000387B">
      <w:pPr>
        <w:pStyle w:val="ItemList"/>
      </w:pPr>
      <w:r>
        <w:t>Основные команды OSPF</w:t>
      </w:r>
    </w:p>
    <w:p w14:paraId="3772B30C" w14:textId="77777777" w:rsidR="00BA0562" w:rsidRDefault="00BA0562" w:rsidP="0000387B">
      <w:pPr>
        <w:pStyle w:val="ItemList"/>
      </w:pPr>
      <w:r>
        <w:t>Процедура проверки рабочего статуса OSPF</w:t>
      </w:r>
    </w:p>
    <w:p w14:paraId="464BA242" w14:textId="77777777" w:rsidR="00BA0562" w:rsidRDefault="00BA0562" w:rsidP="0000387B">
      <w:pPr>
        <w:pStyle w:val="ItemList"/>
      </w:pPr>
      <w:r>
        <w:t>Процедура настройки выбора маршрутов OSPF на основании их стоимости</w:t>
      </w:r>
    </w:p>
    <w:p w14:paraId="5E9CA214" w14:textId="77777777" w:rsidR="00BA0562" w:rsidRDefault="00BA0562" w:rsidP="0000387B">
      <w:pPr>
        <w:pStyle w:val="ItemList"/>
      </w:pPr>
      <w:r>
        <w:t>Анонсирование маршрутов по умолчанию в OSPF</w:t>
      </w:r>
    </w:p>
    <w:p w14:paraId="3A02CCE1" w14:textId="77777777" w:rsidR="00BA0562" w:rsidRPr="00542C9E" w:rsidRDefault="00BA0562" w:rsidP="0000387B">
      <w:pPr>
        <w:pStyle w:val="ItemList"/>
      </w:pPr>
      <w:r>
        <w:t>Процедура настройки аутентификации OSPF</w:t>
      </w:r>
    </w:p>
    <w:p w14:paraId="187AB7FF" w14:textId="77777777" w:rsidR="00BA0562" w:rsidRPr="00B175C1" w:rsidRDefault="00BA0562" w:rsidP="0000387B">
      <w:pPr>
        <w:pStyle w:val="Heading4"/>
        <w:rPr>
          <w:rFonts w:ascii="Calibri" w:hAnsi="Calibri" w:hint="default"/>
        </w:rPr>
      </w:pPr>
      <w:bookmarkStart w:id="46" w:name="_Toc66968506"/>
      <w:r w:rsidRPr="00B175C1">
        <w:rPr>
          <w:rFonts w:ascii="Calibri" w:hAnsi="Calibri" w:hint="default"/>
        </w:rPr>
        <w:t>Топология сети</w:t>
      </w:r>
      <w:bookmarkEnd w:id="46"/>
    </w:p>
    <w:p w14:paraId="36F16676" w14:textId="1F80D74C" w:rsidR="00BA0562" w:rsidRPr="00BA1F3F" w:rsidRDefault="00B175C1" w:rsidP="0000387B">
      <w:r>
        <w:t xml:space="preserve">Маршрутизаторы </w:t>
      </w:r>
      <w:r w:rsidR="00BA0562">
        <w:t>R1, R2 и R3 являются шлюзами определенных сетей. Для обеспечения связи между этими сетями необходимо сконфигурировать OSPF.</w:t>
      </w:r>
    </w:p>
    <w:p w14:paraId="65F498E1" w14:textId="77777777" w:rsidR="00BA0562" w:rsidRPr="00AE1DA0" w:rsidRDefault="00BA0562" w:rsidP="002075CB">
      <w:pPr>
        <w:pStyle w:val="FigureDescription"/>
        <w:outlineLvl w:val="9"/>
      </w:pPr>
      <w:r>
        <w:lastRenderedPageBreak/>
        <w:t>Топология сети для конфигурирования OSPF, используемая в данной лабораторной работе</w:t>
      </w:r>
    </w:p>
    <w:p w14:paraId="7399CBAC" w14:textId="77777777" w:rsidR="00BA0562" w:rsidRDefault="00A5717F" w:rsidP="00032761">
      <w:pPr>
        <w:spacing w:before="0" w:after="0"/>
        <w:jc w:val="center"/>
        <w:rPr>
          <w:noProof/>
        </w:rPr>
      </w:pPr>
      <w:r>
        <w:rPr>
          <w:noProof/>
          <w:lang w:eastAsia="zh-TW"/>
        </w:rPr>
        <w:drawing>
          <wp:inline distT="0" distB="0" distL="0" distR="0" wp14:anchorId="36D84732" wp14:editId="22300901">
            <wp:extent cx="3091157" cy="1514924"/>
            <wp:effectExtent l="0" t="0" r="0" b="0"/>
            <wp:docPr id="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8413" cy="1542984"/>
                    </a:xfrm>
                    <a:prstGeom prst="rect">
                      <a:avLst/>
                    </a:prstGeom>
                    <a:noFill/>
                    <a:ln>
                      <a:noFill/>
                    </a:ln>
                  </pic:spPr>
                </pic:pic>
              </a:graphicData>
            </a:graphic>
          </wp:inline>
        </w:drawing>
      </w:r>
    </w:p>
    <w:p w14:paraId="7C85AB29" w14:textId="77777777" w:rsidR="00BA0562" w:rsidRDefault="00BA0562" w:rsidP="0000387B">
      <w:pPr>
        <w:pStyle w:val="Heading3"/>
      </w:pPr>
      <w:bookmarkStart w:id="47" w:name="_Toc66968507"/>
      <w:r>
        <w:t>Лабораторная работа</w:t>
      </w:r>
      <w:bookmarkEnd w:id="47"/>
    </w:p>
    <w:p w14:paraId="2F0450FC" w14:textId="77777777" w:rsidR="00BA0562" w:rsidRPr="00B175C1" w:rsidRDefault="00BA0562" w:rsidP="0000387B">
      <w:pPr>
        <w:pStyle w:val="Heading4"/>
        <w:rPr>
          <w:rFonts w:ascii="Calibri" w:hAnsi="Calibri" w:hint="default"/>
        </w:rPr>
      </w:pPr>
      <w:bookmarkStart w:id="48" w:name="_Toc66968508"/>
      <w:r w:rsidRPr="00B175C1">
        <w:rPr>
          <w:rFonts w:ascii="Calibri" w:hAnsi="Calibri" w:hint="default"/>
        </w:rPr>
        <w:t>План работы</w:t>
      </w:r>
      <w:bookmarkEnd w:id="48"/>
    </w:p>
    <w:p w14:paraId="53A3AE95" w14:textId="77777777" w:rsidR="00BA0562" w:rsidRDefault="00BA0562" w:rsidP="002075CB">
      <w:pPr>
        <w:pStyle w:val="ItemStep"/>
        <w:outlineLvl w:val="9"/>
      </w:pPr>
      <w:r>
        <w:t>Создание процессов OSPF на устройствах и включение OSPF на интерфейсах.</w:t>
      </w:r>
    </w:p>
    <w:p w14:paraId="496D7E91" w14:textId="77777777" w:rsidR="00BA0562" w:rsidRDefault="00BA0562" w:rsidP="002075CB">
      <w:pPr>
        <w:pStyle w:val="ItemStep"/>
        <w:outlineLvl w:val="9"/>
      </w:pPr>
      <w:r>
        <w:t>Настройка аутентификации OSPF.</w:t>
      </w:r>
    </w:p>
    <w:p w14:paraId="089D64DC" w14:textId="77777777" w:rsidR="00BA0562" w:rsidRDefault="00BA0562" w:rsidP="002075CB">
      <w:pPr>
        <w:pStyle w:val="ItemStep"/>
        <w:outlineLvl w:val="9"/>
      </w:pPr>
      <w:r>
        <w:t>Настройка OSPF для анонсирования маршрутов по умолчанию.</w:t>
      </w:r>
    </w:p>
    <w:p w14:paraId="1932F9C8" w14:textId="77777777" w:rsidR="00BA0562" w:rsidRPr="00BA1F3F" w:rsidRDefault="00BA0562" w:rsidP="002075CB">
      <w:pPr>
        <w:pStyle w:val="ItemStep"/>
        <w:outlineLvl w:val="9"/>
      </w:pPr>
      <w:r>
        <w:t>Управление выбором маршрутов OSPF на основании их стоимости.</w:t>
      </w:r>
    </w:p>
    <w:p w14:paraId="53A5276D" w14:textId="77777777" w:rsidR="00BA0562" w:rsidRPr="00B175C1" w:rsidRDefault="00BA0562" w:rsidP="0000387B">
      <w:pPr>
        <w:pStyle w:val="Heading4"/>
        <w:rPr>
          <w:rFonts w:asciiTheme="minorHAnsi" w:hAnsiTheme="minorHAnsi" w:hint="default"/>
        </w:rPr>
      </w:pPr>
      <w:bookmarkStart w:id="49" w:name="_Toc66968509"/>
      <w:r w:rsidRPr="00B175C1">
        <w:rPr>
          <w:rFonts w:asciiTheme="minorHAnsi" w:hAnsiTheme="minorHAnsi" w:hint="default"/>
        </w:rPr>
        <w:t>Процедура конфигурирования</w:t>
      </w:r>
      <w:bookmarkEnd w:id="49"/>
    </w:p>
    <w:p w14:paraId="01E65C2A" w14:textId="77777777" w:rsidR="00BA0562" w:rsidRDefault="00BA0562" w:rsidP="002075CB">
      <w:pPr>
        <w:pStyle w:val="Step"/>
        <w:outlineLvl w:val="9"/>
      </w:pPr>
      <w:r>
        <w:t>Настройте основные параметры устройств.</w:t>
      </w:r>
    </w:p>
    <w:p w14:paraId="7D6A6962" w14:textId="77777777" w:rsidR="00BA0562" w:rsidRDefault="00BA0562" w:rsidP="0000387B">
      <w:r>
        <w:t># Выполните шаги 1, 2, 3 и 4, приведенные в лабораторной работе 1, чтобы присвоить маршрутизаторам имена и настроить IP-адреса физических интерфейсов и loopback-интерфейсов.</w:t>
      </w:r>
    </w:p>
    <w:p w14:paraId="7659C24C" w14:textId="3D0D217B" w:rsidR="00BA0562" w:rsidRDefault="00BA0562" w:rsidP="0000387B">
      <w:r>
        <w:t xml:space="preserve"># Выведите на экран таблицу маршрутизации на маршрутизаторе (в </w:t>
      </w:r>
      <w:r w:rsidR="00B175C1">
        <w:t>данном случае на примере R1).</w:t>
      </w:r>
    </w:p>
    <w:p w14:paraId="6C7FCB87" w14:textId="77777777" w:rsidR="00BA0562" w:rsidRDefault="00BA0562" w:rsidP="0000387B">
      <w:pPr>
        <w:pStyle w:val="TerminalDisplay"/>
      </w:pPr>
      <w:r>
        <w:t xml:space="preserve">[R1]display ip routing-table </w:t>
      </w:r>
    </w:p>
    <w:p w14:paraId="7DAFE5DD" w14:textId="77777777" w:rsidR="00BA0562" w:rsidRDefault="00BA0562" w:rsidP="0000387B">
      <w:pPr>
        <w:pStyle w:val="TerminalDisplay"/>
      </w:pPr>
      <w:r>
        <w:t>Route Flags: R - relay, D - download to fib</w:t>
      </w:r>
    </w:p>
    <w:p w14:paraId="601237CF" w14:textId="77777777" w:rsidR="00BA0562" w:rsidRDefault="00BA0562" w:rsidP="0000387B">
      <w:pPr>
        <w:pStyle w:val="TerminalDisplay"/>
      </w:pPr>
      <w:r>
        <w:t>------------------------------------------------------------------------------</w:t>
      </w:r>
    </w:p>
    <w:p w14:paraId="35F3E906" w14:textId="77777777" w:rsidR="00BA0562" w:rsidRDefault="00BA0562" w:rsidP="0000387B">
      <w:pPr>
        <w:pStyle w:val="TerminalDisplay"/>
      </w:pPr>
      <w:r>
        <w:t>Routing Tables: Public</w:t>
      </w:r>
    </w:p>
    <w:p w14:paraId="693F6970" w14:textId="77777777" w:rsidR="00BA0562" w:rsidRDefault="00BA0562" w:rsidP="0000387B">
      <w:pPr>
        <w:pStyle w:val="TerminalDisplay"/>
      </w:pPr>
      <w:r>
        <w:t xml:space="preserve">         Destinations : 11       Routes : 11       </w:t>
      </w:r>
    </w:p>
    <w:p w14:paraId="40BCDADC" w14:textId="77777777" w:rsidR="00BA0562" w:rsidRDefault="00BA0562" w:rsidP="0000387B">
      <w:pPr>
        <w:pStyle w:val="TerminalDisplay"/>
      </w:pPr>
    </w:p>
    <w:p w14:paraId="2824F65A" w14:textId="77777777" w:rsidR="00BA0562" w:rsidRDefault="00BA0562" w:rsidP="0000387B">
      <w:pPr>
        <w:pStyle w:val="TerminalDisplay"/>
      </w:pPr>
      <w:r>
        <w:t>Destination/Mask    Proto   Pre  Cost      Flags  NextHop         Interface</w:t>
      </w:r>
    </w:p>
    <w:p w14:paraId="2D0B98AA" w14:textId="77777777" w:rsidR="00BA0562" w:rsidRDefault="00BA0562" w:rsidP="0000387B">
      <w:pPr>
        <w:pStyle w:val="TerminalDisplay"/>
      </w:pPr>
    </w:p>
    <w:p w14:paraId="30EC6D8D" w14:textId="3DE3A0D1" w:rsidR="00BA0562" w:rsidRDefault="00BA0562" w:rsidP="0000387B">
      <w:pPr>
        <w:pStyle w:val="TerminalDisplay"/>
      </w:pPr>
      <w:r>
        <w:t xml:space="preserve">       10.0.1.1/32  </w:t>
      </w:r>
      <w:r>
        <w:tab/>
        <w:t>Direct  0    0           D   127.0.0.1       LoopBack0</w:t>
      </w:r>
    </w:p>
    <w:p w14:paraId="7933921C" w14:textId="478E6C75" w:rsidR="00BA0562" w:rsidRDefault="00BA0562" w:rsidP="0000387B">
      <w:pPr>
        <w:pStyle w:val="TerminalDisplay"/>
      </w:pPr>
      <w:r>
        <w:t xml:space="preserve">      10.0.12.0/24  </w:t>
      </w:r>
      <w:r>
        <w:tab/>
        <w:t>Direct  0    0           D   10.0.12.1       GigabitEthernet0/0/3</w:t>
      </w:r>
    </w:p>
    <w:p w14:paraId="4A793ED9" w14:textId="0BB55BC6" w:rsidR="00BA0562" w:rsidRDefault="00BA0562" w:rsidP="0000387B">
      <w:pPr>
        <w:pStyle w:val="TerminalDisplay"/>
      </w:pPr>
      <w:r>
        <w:t xml:space="preserve">      10.0.12.1/32  </w:t>
      </w:r>
      <w:r>
        <w:tab/>
        <w:t>Direct  0    0           D   127.0.0.1       GigabitEthernet0/0/3</w:t>
      </w:r>
    </w:p>
    <w:p w14:paraId="286CDC48" w14:textId="0C35EC42" w:rsidR="00BA0562" w:rsidRDefault="00BA0562" w:rsidP="0000387B">
      <w:pPr>
        <w:pStyle w:val="TerminalDisplay"/>
      </w:pPr>
      <w:r>
        <w:t xml:space="preserve">    10.0.12.255/32  </w:t>
      </w:r>
      <w:r>
        <w:tab/>
        <w:t>Direct  0    0           D   127.0.0.1       GigabitEthernet0/0/3</w:t>
      </w:r>
    </w:p>
    <w:p w14:paraId="734B7AA3" w14:textId="06692ED2" w:rsidR="00BA0562" w:rsidRDefault="00BA0562" w:rsidP="0000387B">
      <w:pPr>
        <w:pStyle w:val="TerminalDisplay"/>
      </w:pPr>
      <w:r>
        <w:t xml:space="preserve">      10.0.13.0/24  </w:t>
      </w:r>
      <w:r>
        <w:tab/>
        <w:t>Direct  0    0           D   10.0.13.1       GigabitEthernet0/0/1</w:t>
      </w:r>
    </w:p>
    <w:p w14:paraId="31ACC02B" w14:textId="663E7DB3" w:rsidR="00BA0562" w:rsidRDefault="00BA0562" w:rsidP="0000387B">
      <w:pPr>
        <w:pStyle w:val="TerminalDisplay"/>
      </w:pPr>
      <w:r>
        <w:t xml:space="preserve">      10.0.13.1/32  </w:t>
      </w:r>
      <w:r>
        <w:tab/>
        <w:t>Direct  0    0           D   127.0.0.1       GigabitEthernet0/0/1</w:t>
      </w:r>
    </w:p>
    <w:p w14:paraId="4B54FC53" w14:textId="5FBCBA28" w:rsidR="00BA0562" w:rsidRDefault="00BA0562" w:rsidP="0000387B">
      <w:pPr>
        <w:pStyle w:val="TerminalDisplay"/>
      </w:pPr>
      <w:r>
        <w:t xml:space="preserve">    10.0.13.255/32  </w:t>
      </w:r>
      <w:r>
        <w:tab/>
        <w:t>Direct  0    0           D   127.0.0.1       GigabitEthernet0/0/1</w:t>
      </w:r>
    </w:p>
    <w:p w14:paraId="1660D9AA" w14:textId="6449011E" w:rsidR="00BA0562" w:rsidRDefault="00BA0562" w:rsidP="0000387B">
      <w:pPr>
        <w:pStyle w:val="TerminalDisplay"/>
      </w:pPr>
      <w:r>
        <w:t xml:space="preserve">      127.0.0.0/8   </w:t>
      </w:r>
      <w:r>
        <w:tab/>
        <w:t>Direct  0    0           D   127.0.0.1       InLoopBack0</w:t>
      </w:r>
    </w:p>
    <w:p w14:paraId="1C8B1C9C" w14:textId="2266FEC8" w:rsidR="00BA0562" w:rsidRDefault="00BA0562" w:rsidP="0000387B">
      <w:pPr>
        <w:pStyle w:val="TerminalDisplay"/>
      </w:pPr>
      <w:r>
        <w:t xml:space="preserve">      127.0.0.1/32  </w:t>
      </w:r>
      <w:r>
        <w:tab/>
        <w:t>Direct  0    0           D   127.0.0.1       InLoopBack0</w:t>
      </w:r>
    </w:p>
    <w:p w14:paraId="1FD55BF3" w14:textId="13B85A25" w:rsidR="00BA0562" w:rsidRDefault="00BA0562" w:rsidP="0000387B">
      <w:pPr>
        <w:pStyle w:val="TerminalDisplay"/>
      </w:pPr>
      <w:r>
        <w:t xml:space="preserve">127.255.255.255/32  </w:t>
      </w:r>
      <w:r>
        <w:tab/>
        <w:t>Direct  0    0           D   127.0.0.1       InLoopBack0</w:t>
      </w:r>
    </w:p>
    <w:p w14:paraId="5735337F" w14:textId="26BBF525" w:rsidR="00BA0562" w:rsidRDefault="00BA0562" w:rsidP="0000387B">
      <w:pPr>
        <w:pStyle w:val="TerminalDisplay"/>
      </w:pPr>
      <w:r>
        <w:t xml:space="preserve">255.255.255.255/32  </w:t>
      </w:r>
      <w:r>
        <w:tab/>
        <w:t>Direct  0    0           D   127.0.0.1       InLoopBack0</w:t>
      </w:r>
    </w:p>
    <w:p w14:paraId="2F056E26" w14:textId="77777777" w:rsidR="00BA0562" w:rsidRPr="0000387B" w:rsidRDefault="00BA0562" w:rsidP="0000387B">
      <w:pPr>
        <w:pStyle w:val="TerminalDisplay"/>
        <w:shd w:val="clear" w:color="auto" w:fill="auto"/>
        <w:rPr>
          <w:i/>
          <w:iCs/>
        </w:rPr>
      </w:pPr>
      <w:r>
        <w:rPr>
          <w:i/>
          <w:iCs/>
        </w:rPr>
        <w:t>На данный момент на устройстве существуют только прямые маршруты.</w:t>
      </w:r>
    </w:p>
    <w:p w14:paraId="7E5F6791" w14:textId="77777777" w:rsidR="00BA0562" w:rsidRDefault="00BA0562" w:rsidP="002075CB">
      <w:pPr>
        <w:pStyle w:val="Step"/>
        <w:outlineLvl w:val="9"/>
      </w:pPr>
      <w:r>
        <w:lastRenderedPageBreak/>
        <w:t>Настройте основные параметры OSPF.</w:t>
      </w:r>
    </w:p>
    <w:p w14:paraId="2D15159F" w14:textId="77777777" w:rsidR="00BA0562" w:rsidRDefault="00BA0562" w:rsidP="0000387B">
      <w:r>
        <w:t># Создайте процесс OSPF.</w:t>
      </w:r>
    </w:p>
    <w:p w14:paraId="1CEB36A0" w14:textId="77777777" w:rsidR="00BA0562" w:rsidRDefault="00BA0562" w:rsidP="0000387B">
      <w:pPr>
        <w:pStyle w:val="TerminalDisplay"/>
      </w:pPr>
      <w:r>
        <w:t>[R1]ospf 1</w:t>
      </w:r>
    </w:p>
    <w:p w14:paraId="069B6501" w14:textId="77777777" w:rsidR="00BA0562" w:rsidRPr="00DD3687" w:rsidRDefault="00BA0562" w:rsidP="0000387B">
      <w:r>
        <w:t>Настройка параметров OSPF станет возможной только после создания процесса OSPF. OSPF поддерживает несколько независимых процессов на одном устройстве. Обмен маршрутами между различными процессами OSPF осуществляется аналогично обмену маршрутами между разными протоколами маршрутизации. При создании процесса OSPF можно указать идентификатор процесса. Если идентификатор процесса не указан, то по умолчанию используется идентификатор процесса 1.</w:t>
      </w:r>
    </w:p>
    <w:p w14:paraId="127E98C7" w14:textId="77777777" w:rsidR="00BA0562" w:rsidRDefault="00BA0562" w:rsidP="0000387B">
      <w:r>
        <w:t># Создайте область OSPF и укажите интерфейсы, на которых необходимо включить OSPF.</w:t>
      </w:r>
    </w:p>
    <w:p w14:paraId="1DB7D3BA" w14:textId="77777777" w:rsidR="00BA0562" w:rsidRDefault="00BA0562" w:rsidP="0000387B">
      <w:pPr>
        <w:pStyle w:val="TerminalDisplay"/>
      </w:pPr>
      <w:r>
        <w:t>[R1-ospf-1]area 0</w:t>
      </w:r>
    </w:p>
    <w:p w14:paraId="30423A59" w14:textId="77777777" w:rsidR="00BA0562" w:rsidRDefault="00BA0562" w:rsidP="0000387B">
      <w:r>
        <w:t xml:space="preserve">С помощью команды </w:t>
      </w:r>
      <w:r>
        <w:rPr>
          <w:b/>
          <w:bCs/>
        </w:rPr>
        <w:t>area</w:t>
      </w:r>
      <w:r>
        <w:t xml:space="preserve"> можно создать область OSPF и перейти в режим конфигурирования области OSPF.</w:t>
      </w:r>
    </w:p>
    <w:p w14:paraId="77C52F83" w14:textId="77777777" w:rsidR="00BA0562" w:rsidRDefault="00BA0562" w:rsidP="0000387B">
      <w:pPr>
        <w:pStyle w:val="TerminalDisplay"/>
      </w:pPr>
      <w:r>
        <w:t xml:space="preserve">[R1-ospf-1-area-0.0.0.0]network 10.0.12.1 0.0.0.255 </w:t>
      </w:r>
    </w:p>
    <w:p w14:paraId="62BCA3DB" w14:textId="77777777" w:rsidR="00BA0562" w:rsidRDefault="00BA0562" w:rsidP="0000387B">
      <w:pPr>
        <w:pStyle w:val="TerminalDisplay"/>
      </w:pPr>
      <w:r>
        <w:t xml:space="preserve">[R1-ospf-1-area-0.0.0.0]network 10.0.13.1 0.0.0.255 </w:t>
      </w:r>
    </w:p>
    <w:p w14:paraId="79E6FEB8" w14:textId="77777777" w:rsidR="00BA0562" w:rsidRDefault="00BA0562" w:rsidP="0000387B">
      <w:pPr>
        <w:pStyle w:val="TerminalDisplay"/>
      </w:pPr>
      <w:r>
        <w:t xml:space="preserve">[R1-ospf-1-area-0.0.0.0]network 10.0.1.1 0.0.0.0 </w:t>
      </w:r>
    </w:p>
    <w:p w14:paraId="2DC6C3D8" w14:textId="3936F1B1" w:rsidR="00BA0562" w:rsidRDefault="00BA0562" w:rsidP="0000387B">
      <w:r>
        <w:t xml:space="preserve">С помощью команды </w:t>
      </w:r>
      <w:r>
        <w:rPr>
          <w:b/>
          <w:bCs/>
        </w:rPr>
        <w:t xml:space="preserve">network </w:t>
      </w:r>
      <w:r>
        <w:rPr>
          <w:i/>
          <w:iCs/>
        </w:rPr>
        <w:t>network-address wildcard-mask</w:t>
      </w:r>
      <w:r w:rsidR="00D5798F">
        <w:rPr>
          <w:i/>
          <w:iCs/>
        </w:rPr>
        <w:t xml:space="preserve"> </w:t>
      </w:r>
      <w:r>
        <w:t>можно указать интерфейсы, на которых необходимо включить OSPF. OSPF будет работать на интерфейсе только при соблюдении следующих двух условий:</w:t>
      </w:r>
    </w:p>
    <w:p w14:paraId="3D53F7A2" w14:textId="77777777" w:rsidR="00BA0562" w:rsidRDefault="00BA0562" w:rsidP="002075CB">
      <w:pPr>
        <w:pStyle w:val="ItemStep"/>
        <w:outlineLvl w:val="9"/>
      </w:pPr>
      <w:r>
        <w:t xml:space="preserve">Длина маски IP-адреса интерфейса должна быть не короче, чем длина маски, указанная в команде </w:t>
      </w:r>
      <w:r>
        <w:rPr>
          <w:b/>
          <w:bCs/>
        </w:rPr>
        <w:t>network</w:t>
      </w:r>
      <w:r>
        <w:t>. Для OSPF должна использоваться обратная маска. Например, 0.0.0.255 указывает, что длина маски составляет 24 бита.</w:t>
      </w:r>
    </w:p>
    <w:p w14:paraId="594FC43D" w14:textId="77777777" w:rsidR="00BA0562" w:rsidRDefault="00BA0562" w:rsidP="002075CB">
      <w:pPr>
        <w:pStyle w:val="ItemStep"/>
        <w:outlineLvl w:val="9"/>
      </w:pPr>
      <w:r>
        <w:t xml:space="preserve">Адрес интерфейса должен находиться в пределах сетевого диапазона, указанного в команде </w:t>
      </w:r>
      <w:r>
        <w:rPr>
          <w:b/>
          <w:bCs/>
        </w:rPr>
        <w:t>network</w:t>
      </w:r>
      <w:r>
        <w:t>.</w:t>
      </w:r>
    </w:p>
    <w:p w14:paraId="64282F73" w14:textId="1A029FDD" w:rsidR="00BA0562" w:rsidRPr="00CF6168" w:rsidRDefault="00BA0562" w:rsidP="0000387B">
      <w:r>
        <w:t xml:space="preserve">В данном примере OSPF можно включить на трех интерфейсах, и все они добавлены в область </w:t>
      </w:r>
      <w:r w:rsidR="00D5798F">
        <w:t>0</w:t>
      </w:r>
      <w:r>
        <w:t>.</w:t>
      </w:r>
    </w:p>
    <w:p w14:paraId="74B14011" w14:textId="77777777" w:rsidR="00BA0562" w:rsidRPr="000A31AE" w:rsidRDefault="00BA0562" w:rsidP="0000387B">
      <w:pPr>
        <w:pStyle w:val="TerminalDisplay"/>
      </w:pPr>
      <w:r>
        <w:t xml:space="preserve">[R2]ospf </w:t>
      </w:r>
    </w:p>
    <w:p w14:paraId="4EF3BE97" w14:textId="77777777" w:rsidR="00BA0562" w:rsidRPr="000A31AE" w:rsidRDefault="00BA0562" w:rsidP="0000387B">
      <w:pPr>
        <w:pStyle w:val="TerminalDisplay"/>
      </w:pPr>
      <w:r>
        <w:t>[R2-ospf-1]area 0</w:t>
      </w:r>
    </w:p>
    <w:p w14:paraId="77E38EC7" w14:textId="77777777" w:rsidR="00BA0562" w:rsidRDefault="00BA0562" w:rsidP="0000387B">
      <w:pPr>
        <w:pStyle w:val="TerminalDisplay"/>
      </w:pPr>
      <w:r>
        <w:t xml:space="preserve">[R2-ospf-1-area-0.0.0.0]network 10.0.12.2 0.0.0.0 </w:t>
      </w:r>
    </w:p>
    <w:p w14:paraId="6FE96605" w14:textId="77777777" w:rsidR="00BA0562" w:rsidRDefault="00BA0562" w:rsidP="0000387B">
      <w:pPr>
        <w:pStyle w:val="TerminalDisplay"/>
      </w:pPr>
      <w:r>
        <w:t xml:space="preserve">[R2-ospf-1-area-0.0.0.0]network 10.0.23.2 0.0.0.0 </w:t>
      </w:r>
    </w:p>
    <w:p w14:paraId="67FBC639" w14:textId="77777777" w:rsidR="00BA0562" w:rsidRDefault="00BA0562" w:rsidP="0000387B">
      <w:pPr>
        <w:pStyle w:val="TerminalDisplay"/>
      </w:pPr>
      <w:r>
        <w:t xml:space="preserve">[R2-ospf-1-area-0.0.0.0]network 10.0.1.2 0.0.0.0 </w:t>
      </w:r>
    </w:p>
    <w:p w14:paraId="40F07503" w14:textId="77777777" w:rsidR="00BA0562" w:rsidRDefault="00BA0562" w:rsidP="0000387B">
      <w:r>
        <w:t xml:space="preserve">Если обратная маска в команде </w:t>
      </w:r>
      <w:r>
        <w:rPr>
          <w:b/>
          <w:bCs/>
        </w:rPr>
        <w:t>network</w:t>
      </w:r>
      <w:r>
        <w:t xml:space="preserve"> включает только нули (0) и IP-адрес интерфейса совпадает с IP-адресом, указанным в команде </w:t>
      </w:r>
      <w:r>
        <w:rPr>
          <w:b/>
          <w:bCs/>
        </w:rPr>
        <w:t>network-address</w:t>
      </w:r>
      <w:r>
        <w:t>, то на интерфейс также будет работать OSPF.</w:t>
      </w:r>
    </w:p>
    <w:p w14:paraId="63C5DB0A" w14:textId="77777777" w:rsidR="00BA0562" w:rsidRPr="000A31AE" w:rsidRDefault="00BA0562" w:rsidP="0000387B">
      <w:pPr>
        <w:pStyle w:val="TerminalDisplay"/>
      </w:pPr>
      <w:r>
        <w:t xml:space="preserve">[R3]ospf </w:t>
      </w:r>
    </w:p>
    <w:p w14:paraId="3870FE80" w14:textId="77777777" w:rsidR="00BA0562" w:rsidRPr="000A31AE" w:rsidRDefault="00BA0562" w:rsidP="0000387B">
      <w:pPr>
        <w:pStyle w:val="TerminalDisplay"/>
      </w:pPr>
      <w:r>
        <w:t>[R3-ospf-1]area 0</w:t>
      </w:r>
    </w:p>
    <w:p w14:paraId="61E0559B" w14:textId="77777777" w:rsidR="00BA0562" w:rsidRDefault="00BA0562" w:rsidP="0000387B">
      <w:pPr>
        <w:pStyle w:val="TerminalDisplay"/>
      </w:pPr>
      <w:r>
        <w:t xml:space="preserve">[R3-ospf-1-area-0.0.0.0]network 10.0.13.3 0.0.0.0 </w:t>
      </w:r>
    </w:p>
    <w:p w14:paraId="764104BB" w14:textId="77777777" w:rsidR="00BA0562" w:rsidRDefault="00BA0562" w:rsidP="0000387B">
      <w:pPr>
        <w:pStyle w:val="TerminalDisplay"/>
      </w:pPr>
      <w:r>
        <w:t xml:space="preserve">[R3-ospf-1-area-0.0.0.0]network 10.0.23.3 0.0.0.0 </w:t>
      </w:r>
    </w:p>
    <w:p w14:paraId="375F6994" w14:textId="77777777" w:rsidR="00BA0562" w:rsidRDefault="00BA0562" w:rsidP="0000387B">
      <w:pPr>
        <w:pStyle w:val="TerminalDisplay"/>
      </w:pPr>
      <w:r>
        <w:t>[R3-ospf-1-area-0.0.0.0]network 10.0.1.3 0.0.0.0</w:t>
      </w:r>
    </w:p>
    <w:p w14:paraId="62621F1E" w14:textId="77777777" w:rsidR="00BA0562" w:rsidRDefault="00BA0562" w:rsidP="002075CB">
      <w:pPr>
        <w:pStyle w:val="Step"/>
        <w:outlineLvl w:val="9"/>
      </w:pPr>
      <w:r>
        <w:t>Выведите на экран рабочий статус OSPF.</w:t>
      </w:r>
    </w:p>
    <w:p w14:paraId="69509F42" w14:textId="77777777" w:rsidR="00BA0562" w:rsidRDefault="00BA0562" w:rsidP="0000387B">
      <w:r>
        <w:t># Выведите на экран информацию о соседях OSPF.</w:t>
      </w:r>
    </w:p>
    <w:p w14:paraId="54FA8D41" w14:textId="77777777" w:rsidR="00BA0562" w:rsidRDefault="00BA0562" w:rsidP="0000387B">
      <w:pPr>
        <w:pStyle w:val="TerminalDisplay"/>
      </w:pPr>
      <w:r>
        <w:lastRenderedPageBreak/>
        <w:t xml:space="preserve">[R1]display ospf peer </w:t>
      </w:r>
    </w:p>
    <w:p w14:paraId="2B09CE22" w14:textId="77777777" w:rsidR="00BA0562" w:rsidRDefault="00BA0562" w:rsidP="0000387B">
      <w:pPr>
        <w:pStyle w:val="TerminalDisplay"/>
      </w:pPr>
    </w:p>
    <w:p w14:paraId="3235A7D3" w14:textId="77777777" w:rsidR="00BA0562" w:rsidRDefault="00BA0562" w:rsidP="0000387B">
      <w:pPr>
        <w:pStyle w:val="TerminalDisplay"/>
      </w:pPr>
      <w:r>
        <w:t xml:space="preserve">         OSPF Process 1 with </w:t>
      </w:r>
      <w:r>
        <w:rPr>
          <w:b/>
          <w:bCs/>
        </w:rPr>
        <w:t>Router ID 10.0.1.1</w:t>
      </w:r>
    </w:p>
    <w:p w14:paraId="4F740957" w14:textId="77777777" w:rsidR="00BA0562" w:rsidRDefault="00BA0562" w:rsidP="0000387B">
      <w:pPr>
        <w:pStyle w:val="TerminalDisplay"/>
      </w:pPr>
      <w:r>
        <w:t xml:space="preserve">                 Neighbors </w:t>
      </w:r>
    </w:p>
    <w:p w14:paraId="31973795" w14:textId="77777777" w:rsidR="00BA0562" w:rsidRDefault="00BA0562" w:rsidP="0000387B">
      <w:pPr>
        <w:pStyle w:val="TerminalDisplay"/>
      </w:pPr>
    </w:p>
    <w:p w14:paraId="113C14F7" w14:textId="77777777" w:rsidR="00BA0562" w:rsidRDefault="00BA0562" w:rsidP="0000387B">
      <w:pPr>
        <w:pStyle w:val="TerminalDisplay"/>
      </w:pPr>
      <w:r>
        <w:t xml:space="preserve"> </w:t>
      </w:r>
      <w:r>
        <w:rPr>
          <w:b/>
          <w:bCs/>
        </w:rPr>
        <w:t>Area 0.0.0.0</w:t>
      </w:r>
      <w:r>
        <w:t xml:space="preserve"> interface 10.0.13.1(GigabitEthernet0/0/1)'s neighbors</w:t>
      </w:r>
    </w:p>
    <w:p w14:paraId="48FD064C" w14:textId="77777777" w:rsidR="00BA0562" w:rsidRDefault="00BA0562" w:rsidP="0000387B">
      <w:pPr>
        <w:pStyle w:val="TerminalDisplay"/>
      </w:pPr>
      <w:r>
        <w:t xml:space="preserve"> Router ID: </w:t>
      </w:r>
      <w:r>
        <w:rPr>
          <w:b/>
          <w:bCs/>
        </w:rPr>
        <w:t xml:space="preserve">10.0.1.3  </w:t>
      </w:r>
      <w:r>
        <w:t xml:space="preserve">       Address: </w:t>
      </w:r>
      <w:r>
        <w:rPr>
          <w:b/>
          <w:bCs/>
        </w:rPr>
        <w:t xml:space="preserve">10.0.13.3  </w:t>
      </w:r>
      <w:r>
        <w:t xml:space="preserve">     </w:t>
      </w:r>
    </w:p>
    <w:p w14:paraId="2DE75EC9" w14:textId="77777777" w:rsidR="00BA0562" w:rsidRDefault="00BA0562" w:rsidP="0000387B">
      <w:pPr>
        <w:pStyle w:val="TerminalDisplay"/>
      </w:pPr>
      <w:r>
        <w:t xml:space="preserve">   State: </w:t>
      </w:r>
      <w:r>
        <w:rPr>
          <w:b/>
          <w:bCs/>
        </w:rPr>
        <w:t xml:space="preserve">Full </w:t>
      </w:r>
      <w:r>
        <w:t xml:space="preserve"> Mode:Nbr is  Master  Priority: 1</w:t>
      </w:r>
    </w:p>
    <w:p w14:paraId="202C224F" w14:textId="77777777" w:rsidR="00BA0562" w:rsidRDefault="00BA0562" w:rsidP="0000387B">
      <w:pPr>
        <w:pStyle w:val="TerminalDisplay"/>
      </w:pPr>
      <w:r>
        <w:t xml:space="preserve">   </w:t>
      </w:r>
      <w:r>
        <w:rPr>
          <w:b/>
          <w:bCs/>
        </w:rPr>
        <w:t>DR: 10.0.13.3  BDR: 10.0.13.1</w:t>
      </w:r>
      <w:r>
        <w:t xml:space="preserve">  MTU: 0    </w:t>
      </w:r>
    </w:p>
    <w:p w14:paraId="582CE9A5" w14:textId="77777777" w:rsidR="00BA0562" w:rsidRDefault="00BA0562" w:rsidP="0000387B">
      <w:pPr>
        <w:pStyle w:val="TerminalDisplay"/>
      </w:pPr>
      <w:r>
        <w:t xml:space="preserve">   Dead timer due in 36  sec </w:t>
      </w:r>
    </w:p>
    <w:p w14:paraId="4E0C3A94" w14:textId="77777777" w:rsidR="00BA0562" w:rsidRDefault="00BA0562" w:rsidP="0000387B">
      <w:pPr>
        <w:pStyle w:val="TerminalDisplay"/>
      </w:pPr>
      <w:r>
        <w:t xml:space="preserve">   Retrans timer interval: 0 </w:t>
      </w:r>
    </w:p>
    <w:p w14:paraId="46301F39" w14:textId="77777777" w:rsidR="00BA0562" w:rsidRDefault="00BA0562" w:rsidP="0000387B">
      <w:pPr>
        <w:pStyle w:val="TerminalDisplay"/>
      </w:pPr>
      <w:r>
        <w:t xml:space="preserve">   Neighbor is up for 00:00:30     </w:t>
      </w:r>
    </w:p>
    <w:p w14:paraId="3F2AB748" w14:textId="77777777" w:rsidR="00BA0562" w:rsidRDefault="00BA0562" w:rsidP="0000387B">
      <w:pPr>
        <w:pStyle w:val="TerminalDisplay"/>
      </w:pPr>
      <w:r>
        <w:t xml:space="preserve">   Authentication Sequence: [ 0 ] </w:t>
      </w:r>
    </w:p>
    <w:p w14:paraId="64C61C5F" w14:textId="77777777" w:rsidR="00BA0562" w:rsidRDefault="00BA0562" w:rsidP="0000387B">
      <w:pPr>
        <w:pStyle w:val="TerminalDisplay"/>
      </w:pPr>
    </w:p>
    <w:p w14:paraId="1F3B52D6" w14:textId="77777777" w:rsidR="00BA0562" w:rsidRDefault="00BA0562" w:rsidP="0000387B">
      <w:pPr>
        <w:pStyle w:val="TerminalDisplay"/>
      </w:pPr>
      <w:r>
        <w:t xml:space="preserve">                 Neighbors </w:t>
      </w:r>
    </w:p>
    <w:p w14:paraId="41E5ABEA" w14:textId="77777777" w:rsidR="00BA0562" w:rsidRDefault="00BA0562" w:rsidP="0000387B">
      <w:pPr>
        <w:pStyle w:val="TerminalDisplay"/>
      </w:pPr>
    </w:p>
    <w:p w14:paraId="2301177C" w14:textId="77777777" w:rsidR="00BA0562" w:rsidRDefault="00BA0562" w:rsidP="0000387B">
      <w:pPr>
        <w:pStyle w:val="TerminalDisplay"/>
      </w:pPr>
      <w:r>
        <w:t xml:space="preserve"> Area 0.0.0.0 interface 10.0.12.1(GigabitEthernet0/0/3)'s neighbors</w:t>
      </w:r>
    </w:p>
    <w:p w14:paraId="7BEEC3F7" w14:textId="77777777" w:rsidR="00BA0562" w:rsidRDefault="00BA0562" w:rsidP="0000387B">
      <w:pPr>
        <w:pStyle w:val="TerminalDisplay"/>
      </w:pPr>
      <w:r>
        <w:t xml:space="preserve"> Router ID: </w:t>
      </w:r>
      <w:r>
        <w:rPr>
          <w:b/>
          <w:bCs/>
        </w:rPr>
        <w:t>10.0.1.2</w:t>
      </w:r>
      <w:r>
        <w:t xml:space="preserve">         Address: </w:t>
      </w:r>
      <w:r>
        <w:rPr>
          <w:b/>
          <w:bCs/>
        </w:rPr>
        <w:t xml:space="preserve">10.0.12.2 </w:t>
      </w:r>
      <w:r>
        <w:t xml:space="preserve">      </w:t>
      </w:r>
    </w:p>
    <w:p w14:paraId="11E0C55B" w14:textId="77777777" w:rsidR="00BA0562" w:rsidRDefault="00BA0562" w:rsidP="0000387B">
      <w:pPr>
        <w:pStyle w:val="TerminalDisplay"/>
      </w:pPr>
      <w:r>
        <w:t xml:space="preserve">   State: Full  Mode:Nbr is  Master  Priority: 1</w:t>
      </w:r>
    </w:p>
    <w:p w14:paraId="76FFF9D0" w14:textId="77777777" w:rsidR="00BA0562" w:rsidRDefault="00BA0562" w:rsidP="0000387B">
      <w:pPr>
        <w:pStyle w:val="TerminalDisplay"/>
      </w:pPr>
      <w:r>
        <w:t xml:space="preserve">   DR: </w:t>
      </w:r>
      <w:r>
        <w:rPr>
          <w:b/>
          <w:bCs/>
        </w:rPr>
        <w:t>10.0.12.2</w:t>
      </w:r>
      <w:r>
        <w:t xml:space="preserve">  BDR: </w:t>
      </w:r>
      <w:r>
        <w:rPr>
          <w:b/>
          <w:bCs/>
        </w:rPr>
        <w:t>10.0.12.1</w:t>
      </w:r>
      <w:r>
        <w:t xml:space="preserve">  MTU: 0    </w:t>
      </w:r>
    </w:p>
    <w:p w14:paraId="551FA4E3" w14:textId="77777777" w:rsidR="00BA0562" w:rsidRDefault="00BA0562" w:rsidP="0000387B">
      <w:pPr>
        <w:pStyle w:val="TerminalDisplay"/>
      </w:pPr>
      <w:r>
        <w:t xml:space="preserve">   Dead timer due in 39  sec </w:t>
      </w:r>
    </w:p>
    <w:p w14:paraId="3A0569EA" w14:textId="77777777" w:rsidR="00BA0562" w:rsidRDefault="00BA0562" w:rsidP="0000387B">
      <w:pPr>
        <w:pStyle w:val="TerminalDisplay"/>
      </w:pPr>
      <w:r>
        <w:t xml:space="preserve">   Retrans timer interval: 4 </w:t>
      </w:r>
    </w:p>
    <w:p w14:paraId="7CBCFA7D" w14:textId="77777777" w:rsidR="00BA0562" w:rsidRDefault="00BA0562" w:rsidP="0000387B">
      <w:pPr>
        <w:pStyle w:val="TerminalDisplay"/>
      </w:pPr>
      <w:r>
        <w:t xml:space="preserve">   Neighbor is up for 00:00:28     </w:t>
      </w:r>
    </w:p>
    <w:p w14:paraId="78E28E5C" w14:textId="77777777" w:rsidR="00BA0562" w:rsidRDefault="00BA0562" w:rsidP="0000387B">
      <w:pPr>
        <w:pStyle w:val="TerminalDisplay"/>
      </w:pPr>
      <w:r>
        <w:t xml:space="preserve">   Authentication Sequence: [ 0 ]</w:t>
      </w:r>
    </w:p>
    <w:p w14:paraId="267C507E" w14:textId="77777777" w:rsidR="00BA0562" w:rsidRDefault="00BA0562" w:rsidP="0000387B">
      <w:r>
        <w:t xml:space="preserve">Команда </w:t>
      </w:r>
      <w:r>
        <w:rPr>
          <w:b/>
          <w:bCs/>
        </w:rPr>
        <w:t>display ospf peer</w:t>
      </w:r>
      <w:r>
        <w:t xml:space="preserve"> позволяет вывести на экран информацию о соседях в каждой области OSPF. Информация включает в себя область, к которой принадлежит сосед, идентификатор маршрутизатора соседа, статус соседа, DR и BDR.</w:t>
      </w:r>
    </w:p>
    <w:p w14:paraId="0A28A900" w14:textId="77777777" w:rsidR="00BA0562" w:rsidRDefault="00BA0562" w:rsidP="0000387B">
      <w:r>
        <w:t># Выведите на экран маршруты, полученные от OSPF.</w:t>
      </w:r>
    </w:p>
    <w:p w14:paraId="54E81374" w14:textId="77777777" w:rsidR="00BA0562" w:rsidRDefault="00BA0562" w:rsidP="0000387B">
      <w:pPr>
        <w:pStyle w:val="TerminalDisplay"/>
      </w:pPr>
      <w:r>
        <w:t xml:space="preserve">[R1]display ip routing-table protocol ospf </w:t>
      </w:r>
    </w:p>
    <w:p w14:paraId="663F3AA8" w14:textId="77777777" w:rsidR="00BA0562" w:rsidRDefault="00BA0562" w:rsidP="0000387B">
      <w:pPr>
        <w:pStyle w:val="TerminalDisplay"/>
      </w:pPr>
      <w:r>
        <w:t>Route Flags: R - relay, D - download to fib</w:t>
      </w:r>
    </w:p>
    <w:p w14:paraId="22BA1FFE" w14:textId="77777777" w:rsidR="00BA0562" w:rsidRDefault="00BA0562" w:rsidP="0000387B">
      <w:pPr>
        <w:pStyle w:val="TerminalDisplay"/>
      </w:pPr>
      <w:r>
        <w:t>------------------------------------------------------------------------------</w:t>
      </w:r>
    </w:p>
    <w:p w14:paraId="596A0865" w14:textId="77777777" w:rsidR="00BA0562" w:rsidRDefault="00BA0562" w:rsidP="0000387B">
      <w:pPr>
        <w:pStyle w:val="TerminalDisplay"/>
      </w:pPr>
      <w:r>
        <w:t>Public routing table : OSPF</w:t>
      </w:r>
    </w:p>
    <w:p w14:paraId="53D10293" w14:textId="77777777" w:rsidR="00BA0562" w:rsidRDefault="00BA0562" w:rsidP="0000387B">
      <w:pPr>
        <w:pStyle w:val="TerminalDisplay"/>
      </w:pPr>
      <w:r>
        <w:t xml:space="preserve">         Destinations : 3        Routes : 4        </w:t>
      </w:r>
    </w:p>
    <w:p w14:paraId="145CB339" w14:textId="77777777" w:rsidR="00BA0562" w:rsidRDefault="00BA0562" w:rsidP="0000387B">
      <w:pPr>
        <w:pStyle w:val="TerminalDisplay"/>
      </w:pPr>
    </w:p>
    <w:p w14:paraId="435441D0" w14:textId="77777777" w:rsidR="00BA0562" w:rsidRDefault="00BA0562" w:rsidP="0000387B">
      <w:pPr>
        <w:pStyle w:val="TerminalDisplay"/>
      </w:pPr>
      <w:r>
        <w:t>OSPF routing table status : &lt;Active&gt;</w:t>
      </w:r>
    </w:p>
    <w:p w14:paraId="126D9392" w14:textId="77777777" w:rsidR="00BA0562" w:rsidRDefault="00BA0562" w:rsidP="0000387B">
      <w:pPr>
        <w:pStyle w:val="TerminalDisplay"/>
      </w:pPr>
      <w:r>
        <w:t xml:space="preserve">         Destinations : 3        Routes : 4</w:t>
      </w:r>
    </w:p>
    <w:p w14:paraId="10C2F4B3" w14:textId="77777777" w:rsidR="00BA0562" w:rsidRDefault="00BA0562" w:rsidP="0000387B">
      <w:pPr>
        <w:pStyle w:val="TerminalDisplay"/>
      </w:pPr>
    </w:p>
    <w:p w14:paraId="22323465" w14:textId="1F3EE2F2" w:rsidR="00BA0562" w:rsidRDefault="00BA0562" w:rsidP="0000387B">
      <w:pPr>
        <w:pStyle w:val="TerminalDisplay"/>
      </w:pPr>
      <w:r>
        <w:t xml:space="preserve">Destination/Mask    </w:t>
      </w:r>
      <w:r>
        <w:tab/>
        <w:t>Proto   Pre  Cost      Flags  NextHop          Interface</w:t>
      </w:r>
    </w:p>
    <w:p w14:paraId="7B10D776" w14:textId="77777777" w:rsidR="00BA0562" w:rsidRDefault="00BA0562" w:rsidP="0000387B">
      <w:pPr>
        <w:pStyle w:val="TerminalDisplay"/>
      </w:pPr>
    </w:p>
    <w:p w14:paraId="5026C2BA" w14:textId="6CA208F7" w:rsidR="00BA0562" w:rsidRDefault="00BA0562" w:rsidP="0000387B">
      <w:pPr>
        <w:pStyle w:val="TerminalDisplay"/>
      </w:pPr>
      <w:r>
        <w:t xml:space="preserve">       10.0.1.2/32  </w:t>
      </w:r>
      <w:r>
        <w:tab/>
        <w:t>OSPF    10   1           D    10.0.12.2        GigabitEthernet0/0/3</w:t>
      </w:r>
    </w:p>
    <w:p w14:paraId="7A0932F5" w14:textId="79A93D4F" w:rsidR="00BA0562" w:rsidRDefault="00BA0562" w:rsidP="0000387B">
      <w:pPr>
        <w:pStyle w:val="TerminalDisplay"/>
      </w:pPr>
      <w:r>
        <w:t xml:space="preserve">       10.0.1.3/32  </w:t>
      </w:r>
      <w:r>
        <w:tab/>
        <w:t>OSPF    10   1           D    10.0.13.3        GigabitEthernet0/0/1</w:t>
      </w:r>
    </w:p>
    <w:p w14:paraId="4DF4D598" w14:textId="4D921E82" w:rsidR="00BA0562" w:rsidRDefault="00BA0562" w:rsidP="0000387B">
      <w:pPr>
        <w:pStyle w:val="TerminalDisplay"/>
      </w:pPr>
      <w:r>
        <w:t xml:space="preserve">      10.0.23.0/24  </w:t>
      </w:r>
      <w:r>
        <w:tab/>
        <w:t>OSPF    10   2           D    10.0.13.3        GigabitEthernet0/0/1</w:t>
      </w:r>
    </w:p>
    <w:p w14:paraId="44B2F3F9" w14:textId="48E32869" w:rsidR="00BA0562" w:rsidRDefault="00BA0562" w:rsidP="0000387B">
      <w:pPr>
        <w:pStyle w:val="TerminalDisplay"/>
      </w:pPr>
      <w:r>
        <w:t xml:space="preserve">                  </w:t>
      </w:r>
      <w:r>
        <w:tab/>
        <w:t>OSPF    10   2           D    10.0.12.2        GigabitEthernet0/0/3</w:t>
      </w:r>
    </w:p>
    <w:p w14:paraId="20466370" w14:textId="77777777" w:rsidR="00BA0562" w:rsidRDefault="00BA0562" w:rsidP="0000387B">
      <w:pPr>
        <w:pStyle w:val="TerminalDisplay"/>
      </w:pPr>
    </w:p>
    <w:p w14:paraId="47617A35" w14:textId="77777777" w:rsidR="00BA0562" w:rsidRDefault="00BA0562" w:rsidP="0000387B">
      <w:pPr>
        <w:pStyle w:val="TerminalDisplay"/>
      </w:pPr>
      <w:r>
        <w:t>OSPF routing table status : &lt;Inactive&gt;</w:t>
      </w:r>
    </w:p>
    <w:p w14:paraId="019A17C7" w14:textId="77777777" w:rsidR="00BA0562" w:rsidRDefault="00BA0562" w:rsidP="0000387B">
      <w:pPr>
        <w:pStyle w:val="TerminalDisplay"/>
      </w:pPr>
      <w:r>
        <w:t xml:space="preserve">         Destinations : 0        Routes : 0</w:t>
      </w:r>
    </w:p>
    <w:p w14:paraId="0F8EDC93" w14:textId="77777777" w:rsidR="00BA0562" w:rsidRDefault="00BA0562" w:rsidP="002075CB">
      <w:pPr>
        <w:pStyle w:val="Step"/>
        <w:outlineLvl w:val="9"/>
      </w:pPr>
      <w:r>
        <w:t>Настройте аутентификацию OSPF.</w:t>
      </w:r>
    </w:p>
    <w:p w14:paraId="76B0BE7B" w14:textId="77777777" w:rsidR="00BA0562" w:rsidRDefault="00BA0562" w:rsidP="0000387B">
      <w:r>
        <w:t># Настройте на маршрутизаторе R1 аутентификацию интерфейса.</w:t>
      </w:r>
    </w:p>
    <w:p w14:paraId="75885A2C" w14:textId="77777777" w:rsidR="00BA0562" w:rsidRDefault="00BA0562" w:rsidP="0000387B">
      <w:pPr>
        <w:pStyle w:val="TerminalDisplay"/>
      </w:pPr>
      <w:r>
        <w:t>[R1]interface GigabitEthernet0/0/1</w:t>
      </w:r>
    </w:p>
    <w:p w14:paraId="0AF8385B" w14:textId="77777777" w:rsidR="00BA0562" w:rsidRDefault="00BA0562" w:rsidP="0000387B">
      <w:pPr>
        <w:pStyle w:val="TerminalDisplay"/>
      </w:pPr>
      <w:r>
        <w:t>[R1- GigabitEthernet0/0/1]ospf authentication-mode md5 1 cipher HCIA-Datacom</w:t>
      </w:r>
    </w:p>
    <w:p w14:paraId="6F96C3F6" w14:textId="77777777" w:rsidR="00BA0562" w:rsidRDefault="00BA0562" w:rsidP="0000387B">
      <w:pPr>
        <w:pStyle w:val="TerminalDisplay"/>
      </w:pPr>
      <w:r>
        <w:t>[R1]interface GigabitEthernet0/0/3</w:t>
      </w:r>
    </w:p>
    <w:p w14:paraId="05E8AA75" w14:textId="77777777" w:rsidR="00BA0562" w:rsidRDefault="00BA0562" w:rsidP="0000387B">
      <w:pPr>
        <w:pStyle w:val="TerminalDisplay"/>
      </w:pPr>
      <w:r>
        <w:lastRenderedPageBreak/>
        <w:t>[R1- GigabitEthernet0/0/3]ospf authentication-mode md5 1 cipher HCIA-Datacom</w:t>
      </w:r>
    </w:p>
    <w:p w14:paraId="49E0082B" w14:textId="77777777" w:rsidR="00BA0562" w:rsidRDefault="00BA0562" w:rsidP="0000387B">
      <w:pPr>
        <w:pStyle w:val="TerminalDisplay"/>
      </w:pPr>
      <w:r>
        <w:t xml:space="preserve">[R1- GigabitEthernet0/0/3]display this </w:t>
      </w:r>
    </w:p>
    <w:p w14:paraId="32A64645" w14:textId="77777777" w:rsidR="00BA0562" w:rsidRDefault="00BA0562" w:rsidP="0000387B">
      <w:pPr>
        <w:pStyle w:val="TerminalDisplay"/>
      </w:pPr>
      <w:r>
        <w:t>#</w:t>
      </w:r>
    </w:p>
    <w:p w14:paraId="2FE28714" w14:textId="77777777" w:rsidR="00BA0562" w:rsidRDefault="00BA0562" w:rsidP="0000387B">
      <w:pPr>
        <w:pStyle w:val="TerminalDisplay"/>
      </w:pPr>
      <w:r>
        <w:t>interface GigabitEthernet0/0/3</w:t>
      </w:r>
    </w:p>
    <w:p w14:paraId="2064E515" w14:textId="77777777" w:rsidR="00BA0562" w:rsidRDefault="00BA0562" w:rsidP="0000387B">
      <w:pPr>
        <w:pStyle w:val="TerminalDisplay"/>
      </w:pPr>
      <w:r>
        <w:t xml:space="preserve"> ip address 10.0.12.1 255.255.255.0</w:t>
      </w:r>
    </w:p>
    <w:p w14:paraId="59B50FCC" w14:textId="77777777" w:rsidR="00BA0562" w:rsidRDefault="00BA0562" w:rsidP="0000387B">
      <w:pPr>
        <w:pStyle w:val="TerminalDisplay"/>
      </w:pPr>
      <w:r>
        <w:t xml:space="preserve"> ospf authentication-mode md5 1 cipher foCQTYsq-4.A\^38y!DVwQ0#</w:t>
      </w:r>
    </w:p>
    <w:p w14:paraId="122BF5A8" w14:textId="77777777" w:rsidR="00BA0562" w:rsidRPr="004D57B8" w:rsidRDefault="00BA0562" w:rsidP="0000387B">
      <w:pPr>
        <w:pStyle w:val="TerminalDisplay"/>
      </w:pPr>
      <w:r>
        <w:t>#</w:t>
      </w:r>
    </w:p>
    <w:p w14:paraId="3B7BDAC4" w14:textId="77777777" w:rsidR="00BA0562" w:rsidRDefault="00BA0562" w:rsidP="0000387B">
      <w:r>
        <w:t>При просмотре конфигурации пароль отображается в зашифрованном виде, поскольку в команде указано слово «cipher», обеспечивающее шифрование текста.</w:t>
      </w:r>
    </w:p>
    <w:p w14:paraId="1984558A" w14:textId="77777777" w:rsidR="00BA0562" w:rsidRDefault="00BA0562" w:rsidP="0000387B">
      <w:r>
        <w:t># Выведите на экран соседей OSPF.</w:t>
      </w:r>
    </w:p>
    <w:p w14:paraId="04D25BCA" w14:textId="77777777" w:rsidR="00BA0562" w:rsidRDefault="00BA0562" w:rsidP="0000387B">
      <w:pPr>
        <w:pStyle w:val="TerminalDisplay"/>
      </w:pPr>
      <w:r>
        <w:t xml:space="preserve">[R1]display ospf peer brief </w:t>
      </w:r>
    </w:p>
    <w:p w14:paraId="151800E5" w14:textId="77777777" w:rsidR="00BA0562" w:rsidRDefault="00BA0562" w:rsidP="0000387B">
      <w:pPr>
        <w:pStyle w:val="TerminalDisplay"/>
      </w:pPr>
    </w:p>
    <w:p w14:paraId="54E7009F" w14:textId="77777777" w:rsidR="00BA0562" w:rsidRDefault="00BA0562" w:rsidP="0000387B">
      <w:pPr>
        <w:pStyle w:val="TerminalDisplay"/>
      </w:pPr>
      <w:r>
        <w:t xml:space="preserve">  OSPF Process 1 with Router ID 10.0.1.1</w:t>
      </w:r>
    </w:p>
    <w:p w14:paraId="3D0FACC7" w14:textId="77777777" w:rsidR="00BA0562" w:rsidRDefault="00BA0562" w:rsidP="0000387B">
      <w:pPr>
        <w:pStyle w:val="TerminalDisplay"/>
      </w:pPr>
      <w:r>
        <w:t xml:space="preserve">    Peer Statistic Information</w:t>
      </w:r>
    </w:p>
    <w:p w14:paraId="1D64200B" w14:textId="77777777" w:rsidR="00BA0562" w:rsidRDefault="00BA0562" w:rsidP="0000387B">
      <w:pPr>
        <w:pStyle w:val="TerminalDisplay"/>
      </w:pPr>
      <w:r>
        <w:t xml:space="preserve"> ------------------------------------------------------------------------------------------------------------------------------</w:t>
      </w:r>
    </w:p>
    <w:p w14:paraId="252DFFFE" w14:textId="77777777" w:rsidR="00BA0562" w:rsidRDefault="00BA0562" w:rsidP="0000387B">
      <w:pPr>
        <w:pStyle w:val="TerminalDisplay"/>
      </w:pPr>
      <w:r>
        <w:t xml:space="preserve"> Area Id          Interface                        Neighbor id      State    </w:t>
      </w:r>
    </w:p>
    <w:p w14:paraId="70C27D60" w14:textId="77777777" w:rsidR="00BA0562" w:rsidRDefault="00BA0562" w:rsidP="0000387B">
      <w:pPr>
        <w:pStyle w:val="TerminalDisplay"/>
      </w:pPr>
      <w:r>
        <w:t xml:space="preserve"> ------------------------------------------------------------------------------------------------------------------------------</w:t>
      </w:r>
    </w:p>
    <w:p w14:paraId="7050BE5D" w14:textId="77777777" w:rsidR="00BA0562" w:rsidRDefault="00BA0562" w:rsidP="0000387B">
      <w:pPr>
        <w:pStyle w:val="TerminalDisplay"/>
      </w:pPr>
      <w:r>
        <w:t>Total Peer(s):     0</w:t>
      </w:r>
    </w:p>
    <w:p w14:paraId="64A3E49A" w14:textId="77777777" w:rsidR="00BA0562" w:rsidRPr="0000387B" w:rsidRDefault="00BA0562" w:rsidP="0000387B">
      <w:pPr>
        <w:pStyle w:val="TerminalDisplay"/>
        <w:shd w:val="clear" w:color="auto" w:fill="auto"/>
        <w:rPr>
          <w:i/>
          <w:iCs/>
        </w:rPr>
      </w:pPr>
      <w:r>
        <w:rPr>
          <w:i/>
          <w:iCs/>
        </w:rPr>
        <w:t>На других маршрутизаторах аутентификация не настроена. Следовательно, аутентификация не выполняется, и данные о соседях недоступны.</w:t>
      </w:r>
    </w:p>
    <w:p w14:paraId="7E85DAA8" w14:textId="77777777" w:rsidR="00BA0562" w:rsidRDefault="00BA0562" w:rsidP="0000387B">
      <w:r>
        <w:t># Настройте аутентификацию интерфейса на маршрутизаторе R2.</w:t>
      </w:r>
    </w:p>
    <w:p w14:paraId="702262C1" w14:textId="77777777" w:rsidR="00BA0562" w:rsidRDefault="00BA0562" w:rsidP="0000387B">
      <w:pPr>
        <w:pStyle w:val="TerminalDisplay"/>
      </w:pPr>
      <w:r>
        <w:t>[R2]interface GigabitEthernet0/0/3</w:t>
      </w:r>
    </w:p>
    <w:p w14:paraId="72336C8A" w14:textId="77777777" w:rsidR="00BA0562" w:rsidRDefault="00BA0562" w:rsidP="0000387B">
      <w:pPr>
        <w:pStyle w:val="TerminalDisplay"/>
      </w:pPr>
      <w:r>
        <w:t>[R2- GigabitEthernet0/0/3]ospf authentication-mode md5 1 cipher HCIA-Datacom</w:t>
      </w:r>
    </w:p>
    <w:p w14:paraId="39D7CFA9" w14:textId="77777777" w:rsidR="00BA0562" w:rsidRDefault="00BA0562" w:rsidP="0000387B">
      <w:pPr>
        <w:pStyle w:val="TerminalDisplay"/>
      </w:pPr>
      <w:r>
        <w:t>[R2]interface GigabitEthernet0/0/4</w:t>
      </w:r>
    </w:p>
    <w:p w14:paraId="27466508" w14:textId="77777777" w:rsidR="00BA0562" w:rsidRDefault="00BA0562" w:rsidP="0000387B">
      <w:pPr>
        <w:pStyle w:val="TerminalDisplay"/>
      </w:pPr>
      <w:r>
        <w:t>[R2- GigabitEthernet0/0/4]ospf authentication-mode md5 1 cipher HCIA-Datacom</w:t>
      </w:r>
    </w:p>
    <w:p w14:paraId="529EA731" w14:textId="77777777" w:rsidR="00BA0562" w:rsidRDefault="00BA0562" w:rsidP="0000387B">
      <w:r>
        <w:t># Выведите на экран соседей OSPF на R2.</w:t>
      </w:r>
    </w:p>
    <w:p w14:paraId="2B80E0FD" w14:textId="77777777" w:rsidR="00BA0562" w:rsidRDefault="00BA0562" w:rsidP="0000387B">
      <w:pPr>
        <w:pStyle w:val="TerminalDisplay"/>
      </w:pPr>
      <w:r>
        <w:t>[R2]display ospf peer brief</w:t>
      </w:r>
    </w:p>
    <w:p w14:paraId="0A4409C1" w14:textId="77777777" w:rsidR="00BA0562" w:rsidRDefault="00BA0562" w:rsidP="0000387B">
      <w:pPr>
        <w:pStyle w:val="TerminalDisplay"/>
      </w:pPr>
    </w:p>
    <w:p w14:paraId="6F36DB4C" w14:textId="77777777" w:rsidR="00BA0562" w:rsidRDefault="00BA0562" w:rsidP="0000387B">
      <w:pPr>
        <w:pStyle w:val="TerminalDisplay"/>
      </w:pPr>
      <w:r>
        <w:t xml:space="preserve">  OSPF Process 1 with Router ID 10.0.1.2</w:t>
      </w:r>
    </w:p>
    <w:p w14:paraId="2687D691" w14:textId="77777777" w:rsidR="00BA0562" w:rsidRDefault="00BA0562" w:rsidP="0000387B">
      <w:pPr>
        <w:pStyle w:val="TerminalDisplay"/>
      </w:pPr>
      <w:r>
        <w:t xml:space="preserve">    Peer Statistic Information</w:t>
      </w:r>
    </w:p>
    <w:p w14:paraId="443F3824" w14:textId="77777777" w:rsidR="00BA0562" w:rsidRDefault="00BA0562" w:rsidP="0000387B">
      <w:pPr>
        <w:pStyle w:val="TerminalDisplay"/>
      </w:pPr>
      <w:r>
        <w:t xml:space="preserve"> ------------------------------------------------------------------------------------------------------------------------------</w:t>
      </w:r>
    </w:p>
    <w:p w14:paraId="48599126" w14:textId="77777777" w:rsidR="00BA0562" w:rsidRDefault="00BA0562" w:rsidP="0000387B">
      <w:pPr>
        <w:pStyle w:val="TerminalDisplay"/>
      </w:pPr>
      <w:r>
        <w:t xml:space="preserve"> Area Id          Interface                             Neighbor id       State    </w:t>
      </w:r>
    </w:p>
    <w:p w14:paraId="2F223101" w14:textId="77777777" w:rsidR="00BA0562" w:rsidRDefault="00BA0562" w:rsidP="0000387B">
      <w:pPr>
        <w:pStyle w:val="TerminalDisplay"/>
      </w:pPr>
      <w:r>
        <w:t xml:space="preserve"> 0.0.0.0          GigabitEthernet0/0/3                    10.0.1.1          Full        </w:t>
      </w:r>
    </w:p>
    <w:p w14:paraId="4DBEB0CE" w14:textId="77777777" w:rsidR="00BA0562" w:rsidRDefault="00BA0562" w:rsidP="0000387B">
      <w:pPr>
        <w:pStyle w:val="TerminalDisplay"/>
      </w:pPr>
      <w:r>
        <w:t xml:space="preserve"> ------------------------------------------------------------------------------------------------------------------------------</w:t>
      </w:r>
    </w:p>
    <w:p w14:paraId="2791A694" w14:textId="77777777" w:rsidR="00BA0562" w:rsidRDefault="00BA0562" w:rsidP="0000387B">
      <w:pPr>
        <w:pStyle w:val="TerminalDisplay"/>
      </w:pPr>
      <w:r>
        <w:t>Total Peer(s):     1</w:t>
      </w:r>
    </w:p>
    <w:p w14:paraId="19B04A25" w14:textId="77777777" w:rsidR="00BA0562" w:rsidRPr="0000387B" w:rsidRDefault="00BA0562" w:rsidP="0000387B">
      <w:pPr>
        <w:pStyle w:val="TerminalDisplay"/>
        <w:shd w:val="clear" w:color="auto" w:fill="auto"/>
        <w:rPr>
          <w:i/>
          <w:iCs/>
        </w:rPr>
      </w:pPr>
      <w:r>
        <w:rPr>
          <w:i/>
          <w:iCs/>
        </w:rPr>
        <w:t>Маршрутизатор R2 установил отношения соседства с маршрутизатором R1.</w:t>
      </w:r>
    </w:p>
    <w:p w14:paraId="1B1920C5" w14:textId="77777777" w:rsidR="00BA0562" w:rsidRDefault="00BA0562" w:rsidP="0000387B">
      <w:r>
        <w:t># Настройте аутентификацию области на R3.</w:t>
      </w:r>
    </w:p>
    <w:p w14:paraId="2E0AE94E" w14:textId="77777777" w:rsidR="00BA0562" w:rsidRPr="000A31AE" w:rsidRDefault="00BA0562" w:rsidP="0000387B">
      <w:pPr>
        <w:pStyle w:val="TerminalDisplay"/>
      </w:pPr>
      <w:r>
        <w:t>[R3]ospf</w:t>
      </w:r>
    </w:p>
    <w:p w14:paraId="73A5109A" w14:textId="77777777" w:rsidR="00BA0562" w:rsidRPr="000A31AE" w:rsidRDefault="00BA0562" w:rsidP="0000387B">
      <w:pPr>
        <w:pStyle w:val="TerminalDisplay"/>
      </w:pPr>
      <w:r>
        <w:t>[R3-ospf-1]area 0</w:t>
      </w:r>
    </w:p>
    <w:p w14:paraId="1E7AD7C9" w14:textId="77777777" w:rsidR="00BA0562" w:rsidRDefault="00BA0562" w:rsidP="0000387B">
      <w:pPr>
        <w:pStyle w:val="TerminalDisplay"/>
      </w:pPr>
      <w:r>
        <w:t>[R3-ospf-1-area-0.0.0.0]authentication-mode md5 1 cipher HCIA-Datacom</w:t>
      </w:r>
    </w:p>
    <w:p w14:paraId="69B50CF7" w14:textId="77777777" w:rsidR="00BA0562" w:rsidRDefault="00BA0562" w:rsidP="0000387B">
      <w:r>
        <w:t># Выведите на экран соседей OSPF на R3.</w:t>
      </w:r>
    </w:p>
    <w:p w14:paraId="61BF3C7D" w14:textId="77777777" w:rsidR="00BA0562" w:rsidRDefault="00BA0562" w:rsidP="0000387B">
      <w:pPr>
        <w:pStyle w:val="TerminalDisplay"/>
      </w:pPr>
      <w:r>
        <w:t xml:space="preserve">[R3]display ospf peer brief </w:t>
      </w:r>
    </w:p>
    <w:p w14:paraId="008082AC" w14:textId="77777777" w:rsidR="00BA0562" w:rsidRDefault="00BA0562" w:rsidP="0000387B">
      <w:pPr>
        <w:pStyle w:val="TerminalDisplay"/>
      </w:pPr>
    </w:p>
    <w:p w14:paraId="5D21AC3E" w14:textId="77777777" w:rsidR="00BA0562" w:rsidRDefault="00BA0562" w:rsidP="0000387B">
      <w:pPr>
        <w:pStyle w:val="TerminalDisplay"/>
      </w:pPr>
      <w:r>
        <w:t xml:space="preserve">         OSPF Process 1 with Router ID 10.0.1.3</w:t>
      </w:r>
    </w:p>
    <w:p w14:paraId="6FD9A35C" w14:textId="77777777" w:rsidR="00BA0562" w:rsidRDefault="00BA0562" w:rsidP="0000387B">
      <w:pPr>
        <w:pStyle w:val="TerminalDisplay"/>
      </w:pPr>
      <w:r>
        <w:t xml:space="preserve">                  Peer Statistic Information</w:t>
      </w:r>
    </w:p>
    <w:p w14:paraId="0B5CE7C0" w14:textId="77777777" w:rsidR="00BA0562" w:rsidRDefault="00BA0562" w:rsidP="0000387B">
      <w:pPr>
        <w:pStyle w:val="TerminalDisplay"/>
      </w:pPr>
      <w:r>
        <w:t>--------------------------------------------------------------------------------------------------------------------------------</w:t>
      </w:r>
    </w:p>
    <w:p w14:paraId="063376D0" w14:textId="77777777" w:rsidR="00BA0562" w:rsidRDefault="00BA0562" w:rsidP="0000387B">
      <w:pPr>
        <w:pStyle w:val="TerminalDisplay"/>
      </w:pPr>
      <w:r>
        <w:t xml:space="preserve"> Area Id          Interface                        Neighbor id      State    </w:t>
      </w:r>
    </w:p>
    <w:p w14:paraId="7F61B6AA" w14:textId="77777777" w:rsidR="00BA0562" w:rsidRDefault="00BA0562" w:rsidP="0000387B">
      <w:pPr>
        <w:pStyle w:val="TerminalDisplay"/>
      </w:pPr>
      <w:r>
        <w:lastRenderedPageBreak/>
        <w:t xml:space="preserve"> 0.0.0.0          GigabitEthernet0/0/1              10.0.1.1         Full        </w:t>
      </w:r>
    </w:p>
    <w:p w14:paraId="62A9A54C" w14:textId="77777777" w:rsidR="00BA0562" w:rsidRDefault="00BA0562" w:rsidP="0000387B">
      <w:pPr>
        <w:pStyle w:val="TerminalDisplay"/>
      </w:pPr>
      <w:r>
        <w:t xml:space="preserve"> 0.0.0.0          GigabitEthernet0/0/3              10.0.1.2         Full        </w:t>
      </w:r>
    </w:p>
    <w:p w14:paraId="21373319" w14:textId="77777777" w:rsidR="00BA0562" w:rsidRDefault="00BA0562" w:rsidP="0000387B">
      <w:pPr>
        <w:pStyle w:val="TerminalDisplay"/>
      </w:pPr>
      <w:r>
        <w:t>--------------------------------------------------------------------------------------------------------------------------------</w:t>
      </w:r>
    </w:p>
    <w:p w14:paraId="5DAFFB6E" w14:textId="77777777" w:rsidR="00BA0562" w:rsidRDefault="00BA0562" w:rsidP="0000387B">
      <w:pPr>
        <w:pStyle w:val="TerminalDisplay"/>
      </w:pPr>
      <w:r>
        <w:t xml:space="preserve"> Total Peer(s):     2</w:t>
      </w:r>
    </w:p>
    <w:p w14:paraId="434D9163" w14:textId="4052872A" w:rsidR="00BA0562" w:rsidRPr="0000387B" w:rsidRDefault="00BA0562" w:rsidP="0000387B">
      <w:pPr>
        <w:pStyle w:val="TerminalDisplay"/>
        <w:shd w:val="clear" w:color="auto" w:fill="auto"/>
        <w:rPr>
          <w:i/>
          <w:iCs/>
        </w:rPr>
      </w:pPr>
      <w:r>
        <w:rPr>
          <w:i/>
          <w:iCs/>
        </w:rPr>
        <w:t xml:space="preserve">Маршрутизатор R3 установил отношения соседства с маршрутизаторами R1 и R2. </w:t>
      </w:r>
      <w:r w:rsidR="00C21CA7">
        <w:rPr>
          <w:i/>
          <w:iCs/>
        </w:rPr>
        <w:br/>
      </w:r>
      <w:r>
        <w:rPr>
          <w:i/>
          <w:iCs/>
        </w:rPr>
        <w:t xml:space="preserve">Примечание: </w:t>
      </w:r>
      <w:r w:rsidR="00C21CA7">
        <w:rPr>
          <w:i/>
          <w:iCs/>
        </w:rPr>
        <w:t>а</w:t>
      </w:r>
      <w:r>
        <w:rPr>
          <w:i/>
          <w:iCs/>
        </w:rPr>
        <w:t>утентификация интерфейса OSPF и аутентификация области OSPF реализуют аутентификацию пакетов OSPF на интерфейсах OSPF.</w:t>
      </w:r>
    </w:p>
    <w:p w14:paraId="11CF686C" w14:textId="77777777" w:rsidR="00BA0562" w:rsidRDefault="00BA0562" w:rsidP="002075CB">
      <w:pPr>
        <w:pStyle w:val="Step"/>
        <w:outlineLvl w:val="9"/>
      </w:pPr>
      <w:r>
        <w:t>Предположим, что R1 является граничным маршрутизатором всех сетей. Таким образом, маршрутизатор R1 анонсирует маршрут OSPF по умолчанию.</w:t>
      </w:r>
    </w:p>
    <w:p w14:paraId="5CE5A876" w14:textId="77777777" w:rsidR="00BA0562" w:rsidRDefault="00BA0562" w:rsidP="0000387B">
      <w:r>
        <w:t># Анонсируйте маршрут по умолчанию на R1.</w:t>
      </w:r>
    </w:p>
    <w:p w14:paraId="717C9DAB" w14:textId="77777777" w:rsidR="00BA0562" w:rsidRDefault="00BA0562" w:rsidP="0000387B">
      <w:pPr>
        <w:pStyle w:val="TerminalDisplay"/>
      </w:pPr>
      <w:r>
        <w:t xml:space="preserve">[R1]ospf </w:t>
      </w:r>
    </w:p>
    <w:p w14:paraId="54B98B0D" w14:textId="77777777" w:rsidR="00BA0562" w:rsidRDefault="00BA0562" w:rsidP="0000387B">
      <w:pPr>
        <w:pStyle w:val="TerminalDisplay"/>
      </w:pPr>
      <w:r>
        <w:t>[R1-ospf-1]default-route-advertise always</w:t>
      </w:r>
    </w:p>
    <w:p w14:paraId="6D185B25" w14:textId="77777777" w:rsidR="00BA0562" w:rsidRDefault="00BA0562" w:rsidP="0000387B">
      <w:r>
        <w:t xml:space="preserve">Команда </w:t>
      </w:r>
      <w:r>
        <w:rPr>
          <w:b/>
          <w:bCs/>
        </w:rPr>
        <w:t>default-route-advertise</w:t>
      </w:r>
      <w:r>
        <w:t xml:space="preserve"> позволяет анонсировать маршрут по умолчанию в общую область OSPF. Если аргумент </w:t>
      </w:r>
      <w:r>
        <w:rPr>
          <w:b/>
          <w:bCs/>
        </w:rPr>
        <w:t>always</w:t>
      </w:r>
      <w:r>
        <w:t xml:space="preserve"> не указан, маршрут по умолчанию анонсируется другим маршрутизаторам только тогда, когда в таблице маршрутизации локального маршрутизатора есть активные маршруты по умолчанию других протоколов, не OSPF. В данном случае в локальной таблице маршрутизации маршрут по умолчанию отсутствует. Таким образом, необходимо использовать аргумент </w:t>
      </w:r>
      <w:r>
        <w:rPr>
          <w:b/>
          <w:bCs/>
        </w:rPr>
        <w:t>always</w:t>
      </w:r>
      <w:r>
        <w:t>.</w:t>
      </w:r>
    </w:p>
    <w:p w14:paraId="5A6D8A15" w14:textId="77777777" w:rsidR="00BA0562" w:rsidRDefault="00BA0562" w:rsidP="0000387B">
      <w:r>
        <w:t># Выведите на экран таблицы IP-маршрутизации R2 и R3.</w:t>
      </w:r>
    </w:p>
    <w:p w14:paraId="37573A58" w14:textId="77777777" w:rsidR="00BA0562" w:rsidRDefault="00BA0562" w:rsidP="0000387B">
      <w:pPr>
        <w:pStyle w:val="TerminalDisplay"/>
      </w:pPr>
      <w:r>
        <w:t xml:space="preserve"> [R2]display ip routing-table </w:t>
      </w:r>
    </w:p>
    <w:p w14:paraId="28661F55" w14:textId="77777777" w:rsidR="00BA0562" w:rsidRDefault="00BA0562" w:rsidP="0000387B">
      <w:pPr>
        <w:pStyle w:val="TerminalDisplay"/>
      </w:pPr>
      <w:r>
        <w:t>Route Flags: R - relay, D - download to fib</w:t>
      </w:r>
    </w:p>
    <w:p w14:paraId="70CCBFCA" w14:textId="77777777" w:rsidR="00BA0562" w:rsidRDefault="00BA0562" w:rsidP="0000387B">
      <w:pPr>
        <w:pStyle w:val="TerminalDisplay"/>
      </w:pPr>
      <w:r>
        <w:t>------------------------------------------------------------------------------------------------------------------------</w:t>
      </w:r>
    </w:p>
    <w:p w14:paraId="79E6A642" w14:textId="77777777" w:rsidR="00BA0562" w:rsidRDefault="00BA0562" w:rsidP="0000387B">
      <w:pPr>
        <w:pStyle w:val="TerminalDisplay"/>
      </w:pPr>
      <w:r>
        <w:t>Routing Tables: Public</w:t>
      </w:r>
    </w:p>
    <w:p w14:paraId="2085382D" w14:textId="77777777" w:rsidR="00BA0562" w:rsidRDefault="00BA0562" w:rsidP="0000387B">
      <w:pPr>
        <w:pStyle w:val="TerminalDisplay"/>
      </w:pPr>
      <w:r>
        <w:t xml:space="preserve">         Destinations : 15       Routes : 16       </w:t>
      </w:r>
    </w:p>
    <w:p w14:paraId="31C8D61D" w14:textId="77777777" w:rsidR="00BA0562" w:rsidRDefault="00BA0562" w:rsidP="0000387B">
      <w:pPr>
        <w:pStyle w:val="TerminalDisplay"/>
      </w:pPr>
    </w:p>
    <w:p w14:paraId="00CAE01E" w14:textId="7C9F3FC0" w:rsidR="00BA0562" w:rsidRDefault="00BA0562" w:rsidP="0000387B">
      <w:pPr>
        <w:pStyle w:val="TerminalDisplay"/>
      </w:pPr>
      <w:r>
        <w:t xml:space="preserve">Destination/Mask    Proto   Pre  </w:t>
      </w:r>
      <w:r>
        <w:tab/>
        <w:t xml:space="preserve">Cost      </w:t>
      </w:r>
      <w:r>
        <w:tab/>
        <w:t xml:space="preserve">Flags   </w:t>
      </w:r>
      <w:r>
        <w:tab/>
        <w:t>NextHop         Interface</w:t>
      </w:r>
    </w:p>
    <w:p w14:paraId="0204A09D" w14:textId="77777777" w:rsidR="00BA0562" w:rsidRDefault="00BA0562" w:rsidP="0000387B">
      <w:pPr>
        <w:pStyle w:val="TerminalDisplay"/>
      </w:pPr>
    </w:p>
    <w:p w14:paraId="069265FB" w14:textId="469D3B07" w:rsidR="00BA0562" w:rsidRDefault="00BA0562" w:rsidP="0000387B">
      <w:pPr>
        <w:pStyle w:val="TerminalDisplay"/>
      </w:pPr>
      <w:r>
        <w:t xml:space="preserve">        0.0.0.0/0   </w:t>
      </w:r>
      <w:r>
        <w:tab/>
        <w:t xml:space="preserve">O_ASE  150  </w:t>
      </w:r>
      <w:r>
        <w:tab/>
        <w:t xml:space="preserve">1          </w:t>
      </w:r>
      <w:r>
        <w:tab/>
        <w:t xml:space="preserve">D   </w:t>
      </w:r>
      <w:r>
        <w:tab/>
        <w:t xml:space="preserve">10.0.12.1      </w:t>
      </w:r>
      <w:r>
        <w:tab/>
        <w:t>GigabitEthernet0/0/3</w:t>
      </w:r>
    </w:p>
    <w:p w14:paraId="395EFCFA" w14:textId="3B1C4559" w:rsidR="00BA0562" w:rsidRDefault="00BA0562" w:rsidP="0000387B">
      <w:pPr>
        <w:pStyle w:val="TerminalDisplay"/>
      </w:pPr>
      <w:r>
        <w:t xml:space="preserve">       10.0.1.1/32  </w:t>
      </w:r>
      <w:r>
        <w:tab/>
        <w:t xml:space="preserve">OSPF   10   </w:t>
      </w:r>
      <w:r>
        <w:tab/>
        <w:t xml:space="preserve">1           </w:t>
      </w:r>
      <w:r>
        <w:tab/>
        <w:t xml:space="preserve">D   </w:t>
      </w:r>
      <w:r>
        <w:tab/>
        <w:t xml:space="preserve">10.0.12.1      </w:t>
      </w:r>
      <w:r>
        <w:tab/>
        <w:t>GigabitEthernet0/0/3</w:t>
      </w:r>
    </w:p>
    <w:p w14:paraId="0C1BC329" w14:textId="573F869E" w:rsidR="00BA0562" w:rsidRDefault="00BA0562" w:rsidP="0000387B">
      <w:pPr>
        <w:pStyle w:val="TerminalDisplay"/>
      </w:pPr>
      <w:r>
        <w:t xml:space="preserve">       10.0.1.2/32  </w:t>
      </w:r>
      <w:r>
        <w:tab/>
        <w:t xml:space="preserve">Direct   0    </w:t>
      </w:r>
      <w:r>
        <w:tab/>
        <w:t xml:space="preserve">0          </w:t>
      </w:r>
      <w:r>
        <w:tab/>
        <w:t xml:space="preserve">D   </w:t>
      </w:r>
      <w:r>
        <w:tab/>
        <w:t xml:space="preserve">127.0.0.1       </w:t>
      </w:r>
      <w:r>
        <w:tab/>
        <w:t>LoopBack0</w:t>
      </w:r>
    </w:p>
    <w:p w14:paraId="201AA914" w14:textId="18EE5143" w:rsidR="00BA0562" w:rsidRDefault="00BA0562" w:rsidP="0000387B">
      <w:pPr>
        <w:pStyle w:val="TerminalDisplay"/>
      </w:pPr>
      <w:r>
        <w:t xml:space="preserve">       10.0.1.3/32  </w:t>
      </w:r>
      <w:r>
        <w:tab/>
        <w:t xml:space="preserve">OSPF   10   </w:t>
      </w:r>
      <w:r>
        <w:tab/>
        <w:t xml:space="preserve">1           </w:t>
      </w:r>
      <w:r>
        <w:tab/>
        <w:t xml:space="preserve">D   </w:t>
      </w:r>
      <w:r>
        <w:tab/>
        <w:t xml:space="preserve">10.0.23.3       </w:t>
      </w:r>
      <w:r>
        <w:tab/>
        <w:t>GigabitEthernet0/0/4</w:t>
      </w:r>
    </w:p>
    <w:p w14:paraId="39D52C0C" w14:textId="09B04964" w:rsidR="00BA0562" w:rsidRDefault="00BA0562" w:rsidP="0000387B">
      <w:pPr>
        <w:pStyle w:val="TerminalDisplay"/>
      </w:pPr>
      <w:r>
        <w:t xml:space="preserve">      10.0.12.0/24  </w:t>
      </w:r>
      <w:r>
        <w:tab/>
        <w:t xml:space="preserve">Direct   0    </w:t>
      </w:r>
      <w:r>
        <w:tab/>
        <w:t xml:space="preserve">0           </w:t>
      </w:r>
      <w:r>
        <w:tab/>
        <w:t xml:space="preserve">D   </w:t>
      </w:r>
      <w:r>
        <w:tab/>
        <w:t xml:space="preserve">10.0.12.2      </w:t>
      </w:r>
      <w:r>
        <w:tab/>
        <w:t>GigabitEthernet0/0/3</w:t>
      </w:r>
    </w:p>
    <w:p w14:paraId="4207A2A6" w14:textId="4AFC30D5" w:rsidR="00BA0562" w:rsidRDefault="00BA0562" w:rsidP="0000387B">
      <w:pPr>
        <w:pStyle w:val="TerminalDisplay"/>
      </w:pPr>
      <w:r>
        <w:t xml:space="preserve">      10.0.12.2/32  </w:t>
      </w:r>
      <w:r>
        <w:tab/>
        <w:t xml:space="preserve">Direct   0    </w:t>
      </w:r>
      <w:r>
        <w:tab/>
        <w:t xml:space="preserve">0           </w:t>
      </w:r>
      <w:r>
        <w:tab/>
        <w:t xml:space="preserve">D   </w:t>
      </w:r>
      <w:r>
        <w:tab/>
        <w:t xml:space="preserve">127.0.0.1      </w:t>
      </w:r>
      <w:r>
        <w:tab/>
        <w:t>GigabitEthernet0/0/3</w:t>
      </w:r>
    </w:p>
    <w:p w14:paraId="39F78F6D" w14:textId="47EA3B5D" w:rsidR="00BA0562" w:rsidRDefault="00BA0562" w:rsidP="0000387B">
      <w:pPr>
        <w:pStyle w:val="TerminalDisplay"/>
      </w:pPr>
      <w:r>
        <w:t xml:space="preserve">    10.0.12.255/32  </w:t>
      </w:r>
      <w:r>
        <w:tab/>
        <w:t xml:space="preserve">Direct   0    </w:t>
      </w:r>
      <w:r>
        <w:tab/>
        <w:t xml:space="preserve">0           </w:t>
      </w:r>
      <w:r>
        <w:tab/>
        <w:t xml:space="preserve">D   </w:t>
      </w:r>
      <w:r>
        <w:tab/>
        <w:t xml:space="preserve">127.0.0.1      </w:t>
      </w:r>
      <w:r>
        <w:tab/>
        <w:t>GigabitEthernet0/0/3</w:t>
      </w:r>
    </w:p>
    <w:p w14:paraId="69460942" w14:textId="7FF42C68" w:rsidR="00BA0562" w:rsidRDefault="00BA0562" w:rsidP="0000387B">
      <w:pPr>
        <w:pStyle w:val="TerminalDisplay"/>
      </w:pPr>
      <w:r>
        <w:t xml:space="preserve">      10.0.13.0/24  </w:t>
      </w:r>
      <w:r>
        <w:tab/>
        <w:t xml:space="preserve">OSPF   10   </w:t>
      </w:r>
      <w:r>
        <w:tab/>
        <w:t xml:space="preserve">2           </w:t>
      </w:r>
      <w:r>
        <w:tab/>
        <w:t xml:space="preserve">D   </w:t>
      </w:r>
      <w:r>
        <w:tab/>
        <w:t xml:space="preserve">10.0.12.1       </w:t>
      </w:r>
      <w:r>
        <w:tab/>
        <w:t>GigabitEthernet0/0/3</w:t>
      </w:r>
    </w:p>
    <w:p w14:paraId="3EDE1FD0" w14:textId="555898E0" w:rsidR="00BA0562" w:rsidRDefault="00BA0562" w:rsidP="0000387B">
      <w:pPr>
        <w:pStyle w:val="TerminalDisplay"/>
      </w:pPr>
      <w:r>
        <w:t xml:space="preserve">                  </w:t>
      </w:r>
      <w:r>
        <w:tab/>
        <w:t xml:space="preserve">OSPF   10   </w:t>
      </w:r>
      <w:r>
        <w:tab/>
        <w:t xml:space="preserve">2           </w:t>
      </w:r>
      <w:r>
        <w:tab/>
        <w:t xml:space="preserve">D   </w:t>
      </w:r>
      <w:r>
        <w:tab/>
        <w:t xml:space="preserve">10.0.23.3       </w:t>
      </w:r>
      <w:r>
        <w:tab/>
        <w:t>GigabitEthernet0/0/4</w:t>
      </w:r>
    </w:p>
    <w:p w14:paraId="6A774B8C" w14:textId="42EDB665" w:rsidR="00BA0562" w:rsidRDefault="00BA0562" w:rsidP="0000387B">
      <w:pPr>
        <w:pStyle w:val="TerminalDisplay"/>
      </w:pPr>
      <w:r>
        <w:t xml:space="preserve">      10.0.23.0/24  </w:t>
      </w:r>
      <w:r>
        <w:tab/>
        <w:t xml:space="preserve">Direct   0    </w:t>
      </w:r>
      <w:r>
        <w:tab/>
        <w:t xml:space="preserve">0           </w:t>
      </w:r>
      <w:r>
        <w:tab/>
        <w:t xml:space="preserve">D   </w:t>
      </w:r>
      <w:r>
        <w:tab/>
        <w:t xml:space="preserve">10.0.23.2      </w:t>
      </w:r>
      <w:r>
        <w:tab/>
        <w:t>GigabitEthernet0/0/4</w:t>
      </w:r>
    </w:p>
    <w:p w14:paraId="7D9A23A8" w14:textId="347B258C" w:rsidR="00BA0562" w:rsidRDefault="00BA0562" w:rsidP="0000387B">
      <w:pPr>
        <w:pStyle w:val="TerminalDisplay"/>
      </w:pPr>
      <w:r>
        <w:t xml:space="preserve">      10.0.23.2/32  </w:t>
      </w:r>
      <w:r>
        <w:tab/>
        <w:t xml:space="preserve">Direct   0    </w:t>
      </w:r>
      <w:r>
        <w:tab/>
        <w:t xml:space="preserve">0           </w:t>
      </w:r>
      <w:r>
        <w:tab/>
        <w:t xml:space="preserve">D   </w:t>
      </w:r>
      <w:r>
        <w:tab/>
        <w:t xml:space="preserve">127.0.0.1      </w:t>
      </w:r>
      <w:r>
        <w:tab/>
        <w:t>GigabitEthernet0/0/4</w:t>
      </w:r>
    </w:p>
    <w:p w14:paraId="1D56D028" w14:textId="735C3210" w:rsidR="00BA0562" w:rsidRDefault="00BA0562" w:rsidP="0000387B">
      <w:pPr>
        <w:pStyle w:val="TerminalDisplay"/>
      </w:pPr>
      <w:r>
        <w:t xml:space="preserve">    10.0.23.255/32  </w:t>
      </w:r>
      <w:r>
        <w:tab/>
        <w:t xml:space="preserve">Direct   0    </w:t>
      </w:r>
      <w:r>
        <w:tab/>
        <w:t xml:space="preserve">0           </w:t>
      </w:r>
      <w:r>
        <w:tab/>
        <w:t xml:space="preserve">D   </w:t>
      </w:r>
      <w:r>
        <w:tab/>
        <w:t xml:space="preserve">127.0.0.1      </w:t>
      </w:r>
      <w:r>
        <w:tab/>
        <w:t>GigabitEthernet0/0/4</w:t>
      </w:r>
    </w:p>
    <w:p w14:paraId="267C4634" w14:textId="4B399E42" w:rsidR="00BA0562" w:rsidRDefault="00BA0562" w:rsidP="0000387B">
      <w:pPr>
        <w:pStyle w:val="TerminalDisplay"/>
      </w:pPr>
      <w:r>
        <w:t xml:space="preserve">      127.0.0.0/8   </w:t>
      </w:r>
      <w:r>
        <w:tab/>
        <w:t xml:space="preserve">Direct   0    </w:t>
      </w:r>
      <w:r>
        <w:tab/>
        <w:t xml:space="preserve">0           </w:t>
      </w:r>
      <w:r>
        <w:tab/>
        <w:t xml:space="preserve">D   </w:t>
      </w:r>
      <w:r>
        <w:tab/>
        <w:t xml:space="preserve">127.0.0.1       </w:t>
      </w:r>
      <w:r>
        <w:tab/>
        <w:t>InLoopBack0</w:t>
      </w:r>
    </w:p>
    <w:p w14:paraId="089E1129" w14:textId="7C79283C" w:rsidR="00BA0562" w:rsidRDefault="00BA0562" w:rsidP="0000387B">
      <w:pPr>
        <w:pStyle w:val="TerminalDisplay"/>
      </w:pPr>
      <w:r>
        <w:t xml:space="preserve">      127.0.0.1/32  </w:t>
      </w:r>
      <w:r>
        <w:tab/>
        <w:t xml:space="preserve">Direct   0    </w:t>
      </w:r>
      <w:r>
        <w:tab/>
        <w:t xml:space="preserve">0           </w:t>
      </w:r>
      <w:r>
        <w:tab/>
        <w:t xml:space="preserve">D   </w:t>
      </w:r>
      <w:r>
        <w:tab/>
        <w:t xml:space="preserve">127.0.0.1       </w:t>
      </w:r>
      <w:r>
        <w:tab/>
        <w:t>InLoopBack0</w:t>
      </w:r>
    </w:p>
    <w:p w14:paraId="33050453" w14:textId="4F0972F8" w:rsidR="00BA0562" w:rsidRDefault="00BA0562" w:rsidP="0000387B">
      <w:pPr>
        <w:pStyle w:val="TerminalDisplay"/>
      </w:pPr>
      <w:r>
        <w:t xml:space="preserve">127.255.255.255/32  </w:t>
      </w:r>
      <w:r>
        <w:tab/>
        <w:t xml:space="preserve">Direct   0    </w:t>
      </w:r>
      <w:r>
        <w:tab/>
        <w:t xml:space="preserve">0           </w:t>
      </w:r>
      <w:r>
        <w:tab/>
        <w:t xml:space="preserve">D   </w:t>
      </w:r>
      <w:r>
        <w:tab/>
        <w:t xml:space="preserve">127.0.0.1       </w:t>
      </w:r>
      <w:r>
        <w:tab/>
        <w:t>InLoopBack0</w:t>
      </w:r>
    </w:p>
    <w:p w14:paraId="6283A0FE" w14:textId="388C6099" w:rsidR="00BA0562" w:rsidRDefault="00BA0562" w:rsidP="0000387B">
      <w:pPr>
        <w:pStyle w:val="TerminalDisplay"/>
      </w:pPr>
      <w:r>
        <w:t xml:space="preserve">255.255.255.255/32  </w:t>
      </w:r>
      <w:r>
        <w:tab/>
        <w:t xml:space="preserve">Direct   0    </w:t>
      </w:r>
      <w:r>
        <w:tab/>
        <w:t xml:space="preserve">0           </w:t>
      </w:r>
      <w:r>
        <w:tab/>
        <w:t xml:space="preserve">D   </w:t>
      </w:r>
      <w:r>
        <w:tab/>
        <w:t xml:space="preserve">127.0.0.1       </w:t>
      </w:r>
      <w:r>
        <w:tab/>
        <w:t>InLoopBack0</w:t>
      </w:r>
    </w:p>
    <w:p w14:paraId="6EC41CFE" w14:textId="77777777" w:rsidR="00BA0562" w:rsidRDefault="00BA0562" w:rsidP="00E83F9E"/>
    <w:p w14:paraId="74992B9D" w14:textId="77777777" w:rsidR="00BA0562" w:rsidRDefault="00BA0562" w:rsidP="0000387B">
      <w:pPr>
        <w:pStyle w:val="TerminalDisplay"/>
      </w:pPr>
      <w:r>
        <w:t xml:space="preserve">[R3]display ip routing-table </w:t>
      </w:r>
    </w:p>
    <w:p w14:paraId="332B233E" w14:textId="77777777" w:rsidR="00BA0562" w:rsidRDefault="00BA0562" w:rsidP="0000387B">
      <w:pPr>
        <w:pStyle w:val="TerminalDisplay"/>
      </w:pPr>
      <w:r>
        <w:t>Route Flags: R - relay, D - download to fib</w:t>
      </w:r>
    </w:p>
    <w:p w14:paraId="18F3C915" w14:textId="77777777" w:rsidR="00BA0562" w:rsidRDefault="00BA0562" w:rsidP="0000387B">
      <w:pPr>
        <w:pStyle w:val="TerminalDisplay"/>
      </w:pPr>
      <w:r>
        <w:t>------------------------------------------------------------------------------------------------------------------------</w:t>
      </w:r>
    </w:p>
    <w:p w14:paraId="5B75F003" w14:textId="77777777" w:rsidR="00BA0562" w:rsidRDefault="00BA0562" w:rsidP="0000387B">
      <w:pPr>
        <w:pStyle w:val="TerminalDisplay"/>
      </w:pPr>
      <w:r>
        <w:t>Routing Tables: Public</w:t>
      </w:r>
    </w:p>
    <w:p w14:paraId="56858492" w14:textId="77777777" w:rsidR="00BA0562" w:rsidRDefault="00BA0562" w:rsidP="0000387B">
      <w:pPr>
        <w:pStyle w:val="TerminalDisplay"/>
      </w:pPr>
      <w:r>
        <w:lastRenderedPageBreak/>
        <w:t xml:space="preserve">         Destinations : 15       Routes : 16       </w:t>
      </w:r>
    </w:p>
    <w:p w14:paraId="5B3BBAF1" w14:textId="77777777" w:rsidR="00BA0562" w:rsidRDefault="00BA0562" w:rsidP="0000387B">
      <w:pPr>
        <w:pStyle w:val="TerminalDisplay"/>
      </w:pPr>
    </w:p>
    <w:p w14:paraId="1D7F8A97" w14:textId="1942B6CF" w:rsidR="00BA0562" w:rsidRDefault="00BA0562" w:rsidP="0000387B">
      <w:pPr>
        <w:pStyle w:val="TerminalDisplay"/>
      </w:pPr>
      <w:r>
        <w:t xml:space="preserve">Destination/Mask    </w:t>
      </w:r>
      <w:r>
        <w:tab/>
        <w:t xml:space="preserve">Proto   Pre  </w:t>
      </w:r>
      <w:r>
        <w:tab/>
        <w:t>Cost      Flags   NextHop         Interface</w:t>
      </w:r>
    </w:p>
    <w:p w14:paraId="40F490EE" w14:textId="77777777" w:rsidR="00BA0562" w:rsidRDefault="00BA0562" w:rsidP="0000387B">
      <w:pPr>
        <w:pStyle w:val="TerminalDisplay"/>
      </w:pPr>
    </w:p>
    <w:p w14:paraId="0168DEA5" w14:textId="009618D1" w:rsidR="00BA0562" w:rsidRDefault="00BA0562" w:rsidP="0000387B">
      <w:pPr>
        <w:pStyle w:val="TerminalDisplay"/>
      </w:pPr>
      <w:r>
        <w:t xml:space="preserve">        0.0.0.0/0   </w:t>
      </w:r>
      <w:r>
        <w:tab/>
        <w:t xml:space="preserve">O_ASE  150  </w:t>
      </w:r>
      <w:r>
        <w:tab/>
        <w:t>1           D   10.0.13.1       GigabitEthernet0/0/1</w:t>
      </w:r>
    </w:p>
    <w:p w14:paraId="2F320DCD" w14:textId="7AD60BF8" w:rsidR="00BA0562" w:rsidRDefault="00BA0562" w:rsidP="0000387B">
      <w:pPr>
        <w:pStyle w:val="TerminalDisplay"/>
      </w:pPr>
      <w:r>
        <w:t xml:space="preserve">       10.0.1.1/32  </w:t>
      </w:r>
      <w:r>
        <w:tab/>
        <w:t xml:space="preserve">OSPF   10   </w:t>
      </w:r>
      <w:r>
        <w:tab/>
        <w:t>1           D   10.0.13.1       GigabitEthernet0/0/1</w:t>
      </w:r>
    </w:p>
    <w:p w14:paraId="2E482B3F" w14:textId="3286DCEC" w:rsidR="00BA0562" w:rsidRDefault="00BA0562" w:rsidP="0000387B">
      <w:pPr>
        <w:pStyle w:val="TerminalDisplay"/>
      </w:pPr>
      <w:r>
        <w:t xml:space="preserve">       10.0.1.2/32  </w:t>
      </w:r>
      <w:r>
        <w:tab/>
        <w:t xml:space="preserve">OSPF   10   </w:t>
      </w:r>
      <w:r>
        <w:tab/>
        <w:t>1           D   10.0.23.2       GigabitEthernet0/0/3</w:t>
      </w:r>
    </w:p>
    <w:p w14:paraId="21AFD097" w14:textId="052333CC" w:rsidR="00BA0562" w:rsidRDefault="00BA0562" w:rsidP="0000387B">
      <w:pPr>
        <w:pStyle w:val="TerminalDisplay"/>
      </w:pPr>
      <w:r>
        <w:t xml:space="preserve">       10.0.1.3/32  </w:t>
      </w:r>
      <w:r>
        <w:tab/>
        <w:t xml:space="preserve">Direct   0    </w:t>
      </w:r>
      <w:r>
        <w:tab/>
        <w:t>0           D   127.0.0.1       LoopBack0</w:t>
      </w:r>
    </w:p>
    <w:p w14:paraId="70E1F1A1" w14:textId="2F6BF579" w:rsidR="00BA0562" w:rsidRDefault="00BA0562" w:rsidP="0000387B">
      <w:pPr>
        <w:pStyle w:val="TerminalDisplay"/>
      </w:pPr>
      <w:r>
        <w:t xml:space="preserve">      10.0.12.0/24  </w:t>
      </w:r>
      <w:r>
        <w:tab/>
        <w:t xml:space="preserve">OSPF   10   </w:t>
      </w:r>
      <w:r>
        <w:tab/>
        <w:t>2           D   10.0.23.2       GigabitEthernet0/0/3</w:t>
      </w:r>
    </w:p>
    <w:p w14:paraId="26FF9B99" w14:textId="5BB4F2DE" w:rsidR="00BA0562" w:rsidRDefault="00BA0562" w:rsidP="0000387B">
      <w:pPr>
        <w:pStyle w:val="TerminalDisplay"/>
      </w:pPr>
      <w:r>
        <w:t xml:space="preserve">                  </w:t>
      </w:r>
      <w:r>
        <w:tab/>
        <w:t xml:space="preserve">OSPF   10   </w:t>
      </w:r>
      <w:r>
        <w:tab/>
        <w:t>2           D   10.0.13.1       GigabitEthernet0/0/1</w:t>
      </w:r>
    </w:p>
    <w:p w14:paraId="3701003E" w14:textId="47D610EB" w:rsidR="00BA0562" w:rsidRDefault="00BA0562" w:rsidP="0000387B">
      <w:pPr>
        <w:pStyle w:val="TerminalDisplay"/>
      </w:pPr>
      <w:r>
        <w:t xml:space="preserve">      10.0.13.0/24  </w:t>
      </w:r>
      <w:r>
        <w:tab/>
        <w:t xml:space="preserve">Direct   0    </w:t>
      </w:r>
      <w:r>
        <w:tab/>
        <w:t>0           D   10.0.13.3       GigabitEthernet0/0/1</w:t>
      </w:r>
    </w:p>
    <w:p w14:paraId="3C732530" w14:textId="7A53D67E" w:rsidR="00BA0562" w:rsidRDefault="00BA0562" w:rsidP="0000387B">
      <w:pPr>
        <w:pStyle w:val="TerminalDisplay"/>
      </w:pPr>
      <w:r>
        <w:t xml:space="preserve">      10.0.13.3/32  </w:t>
      </w:r>
      <w:r>
        <w:tab/>
        <w:t xml:space="preserve">Direct   0    </w:t>
      </w:r>
      <w:r>
        <w:tab/>
        <w:t>0           D   127.0.0.1       GigabitEthernet0/0/1</w:t>
      </w:r>
    </w:p>
    <w:p w14:paraId="28667409" w14:textId="7D5898C7" w:rsidR="00BA0562" w:rsidRDefault="00BA0562" w:rsidP="0000387B">
      <w:pPr>
        <w:pStyle w:val="TerminalDisplay"/>
      </w:pPr>
      <w:r>
        <w:t xml:space="preserve">    10.0.13.255/32  </w:t>
      </w:r>
      <w:r>
        <w:tab/>
        <w:t xml:space="preserve">Direct   0    </w:t>
      </w:r>
      <w:r>
        <w:tab/>
        <w:t>0           D   127.0.0.1       GigabitEthernet0/0/1</w:t>
      </w:r>
    </w:p>
    <w:p w14:paraId="7D7E4FB0" w14:textId="4AEA17FB" w:rsidR="00BA0562" w:rsidRDefault="00BA0562" w:rsidP="0000387B">
      <w:pPr>
        <w:pStyle w:val="TerminalDisplay"/>
      </w:pPr>
      <w:r>
        <w:t xml:space="preserve">      10.0.23.0/24  </w:t>
      </w:r>
      <w:r>
        <w:tab/>
        <w:t xml:space="preserve">Direct   0    </w:t>
      </w:r>
      <w:r>
        <w:tab/>
        <w:t>0           D   10.0.23.3       GigabitEthernet0/0/3</w:t>
      </w:r>
    </w:p>
    <w:p w14:paraId="71C40BA5" w14:textId="11A6E49C" w:rsidR="00BA0562" w:rsidRDefault="00BA0562" w:rsidP="0000387B">
      <w:pPr>
        <w:pStyle w:val="TerminalDisplay"/>
      </w:pPr>
      <w:r>
        <w:t xml:space="preserve">      10.0.23.3/32  </w:t>
      </w:r>
      <w:r>
        <w:tab/>
        <w:t xml:space="preserve">Direct   0    </w:t>
      </w:r>
      <w:r>
        <w:tab/>
        <w:t>0           D   127.0.0.1       GigabitEthernet0/0/3</w:t>
      </w:r>
    </w:p>
    <w:p w14:paraId="08FFAAC3" w14:textId="4A9CE1C7" w:rsidR="00BA0562" w:rsidRDefault="00BA0562" w:rsidP="0000387B">
      <w:pPr>
        <w:pStyle w:val="TerminalDisplay"/>
      </w:pPr>
      <w:r>
        <w:t xml:space="preserve">    10.0.23.255/32  </w:t>
      </w:r>
      <w:r>
        <w:tab/>
        <w:t xml:space="preserve">Direct   0    </w:t>
      </w:r>
      <w:r>
        <w:tab/>
        <w:t>0           D   127.0.0.1       GigabitEthernet0/0/3</w:t>
      </w:r>
    </w:p>
    <w:p w14:paraId="5346AB05" w14:textId="7F8E7677" w:rsidR="00BA0562" w:rsidRDefault="00BA0562" w:rsidP="0000387B">
      <w:pPr>
        <w:pStyle w:val="TerminalDisplay"/>
      </w:pPr>
      <w:r>
        <w:t xml:space="preserve">      127.0.0.0/8   </w:t>
      </w:r>
      <w:r>
        <w:tab/>
        <w:t xml:space="preserve">Direct   0    </w:t>
      </w:r>
      <w:r>
        <w:tab/>
        <w:t>0           D   127.0.0.1       InLoopBack0</w:t>
      </w:r>
    </w:p>
    <w:p w14:paraId="591BB0C9" w14:textId="1763B802" w:rsidR="00BA0562" w:rsidRDefault="00BA0562" w:rsidP="0000387B">
      <w:pPr>
        <w:pStyle w:val="TerminalDisplay"/>
      </w:pPr>
      <w:r>
        <w:t xml:space="preserve">      127.0.0.1/32  </w:t>
      </w:r>
      <w:r>
        <w:tab/>
        <w:t xml:space="preserve">Direct   0    </w:t>
      </w:r>
      <w:r>
        <w:tab/>
        <w:t>0           D   127.0.0.1       InLoopBack0</w:t>
      </w:r>
    </w:p>
    <w:p w14:paraId="165A0449" w14:textId="6796D31B" w:rsidR="00BA0562" w:rsidRDefault="00BA0562" w:rsidP="0000387B">
      <w:pPr>
        <w:pStyle w:val="TerminalDisplay"/>
      </w:pPr>
      <w:r>
        <w:t xml:space="preserve">127.255.255.255/32  </w:t>
      </w:r>
      <w:r>
        <w:tab/>
        <w:t xml:space="preserve">Direct   0    </w:t>
      </w:r>
      <w:r>
        <w:tab/>
        <w:t>0           D   127.0.0.1       InLoopBack0</w:t>
      </w:r>
    </w:p>
    <w:p w14:paraId="16632243" w14:textId="202D9D5C" w:rsidR="00BA0562" w:rsidRDefault="00BA0562" w:rsidP="0000387B">
      <w:pPr>
        <w:pStyle w:val="TerminalDisplay"/>
      </w:pPr>
      <w:r>
        <w:t xml:space="preserve">255.255.255.255/32  </w:t>
      </w:r>
      <w:r>
        <w:tab/>
        <w:t xml:space="preserve">Direct   0    </w:t>
      </w:r>
      <w:r>
        <w:tab/>
        <w:t>0           D   127.0.0.1       InLoopBack0</w:t>
      </w:r>
    </w:p>
    <w:p w14:paraId="74263197" w14:textId="77777777" w:rsidR="00BA0562" w:rsidRPr="0000387B" w:rsidRDefault="00BA0562" w:rsidP="0000387B">
      <w:pPr>
        <w:pStyle w:val="TerminalDisplay"/>
        <w:shd w:val="clear" w:color="auto" w:fill="auto"/>
        <w:rPr>
          <w:i/>
          <w:iCs/>
        </w:rPr>
      </w:pPr>
      <w:r>
        <w:rPr>
          <w:i/>
          <w:iCs/>
        </w:rPr>
        <w:t>R2 и R3 получили маршрут по умолчанию.</w:t>
      </w:r>
    </w:p>
    <w:p w14:paraId="7849521B" w14:textId="77777777" w:rsidR="00BA0562" w:rsidRDefault="00BA0562" w:rsidP="002075CB">
      <w:pPr>
        <w:pStyle w:val="Step"/>
        <w:outlineLvl w:val="9"/>
      </w:pPr>
      <w:r>
        <w:t>Измените значения стоимости интерфейсов на R1, чтобы LoopBack0 на R1 мог достигать LoopBack0 на R2 через R3.</w:t>
      </w:r>
    </w:p>
    <w:p w14:paraId="2FDFD783" w14:textId="086A01BF" w:rsidR="00BA0562" w:rsidRDefault="00BA0562" w:rsidP="0000387B">
      <w:r>
        <w:t># Согласно таблице маршрутизации R1 стоимость маршрута от маршрутизатора R1 до LoopBack0 маршрутизатора R2 равна 1, а стоимость маршрута от R1 к R2 через R3 равна 2. Следовательно, необходимо только установить для стоимости маршрута от маршрутизатора R1 до LoopBack0 маршрутизатора R2 значение больше 2.</w:t>
      </w:r>
    </w:p>
    <w:p w14:paraId="395B8040" w14:textId="77777777" w:rsidR="00BA0562" w:rsidRDefault="00BA0562" w:rsidP="0000387B">
      <w:pPr>
        <w:pStyle w:val="TerminalDisplay"/>
      </w:pPr>
      <w:r>
        <w:t xml:space="preserve">[R1]interface GigabitEthernet0/0/3 </w:t>
      </w:r>
    </w:p>
    <w:p w14:paraId="0653F1EB" w14:textId="77777777" w:rsidR="00BA0562" w:rsidRDefault="00BA0562" w:rsidP="0000387B">
      <w:pPr>
        <w:pStyle w:val="TerminalDisplay"/>
      </w:pPr>
      <w:r>
        <w:t>[R1- GigabitEthernet0/0/3]ospf cost 10</w:t>
      </w:r>
    </w:p>
    <w:p w14:paraId="5D746F9A" w14:textId="77777777" w:rsidR="00BA0562" w:rsidRDefault="00BA0562" w:rsidP="0000387B">
      <w:r>
        <w:t># Выведите на экран таблицу маршрутизации R1.</w:t>
      </w:r>
    </w:p>
    <w:p w14:paraId="56EA5FBB" w14:textId="77777777" w:rsidR="00BA0562" w:rsidRDefault="00BA0562" w:rsidP="0000387B">
      <w:pPr>
        <w:pStyle w:val="TerminalDisplay"/>
      </w:pPr>
      <w:r>
        <w:t xml:space="preserve">[R1]display ip routing-table </w:t>
      </w:r>
    </w:p>
    <w:p w14:paraId="78675B47" w14:textId="77777777" w:rsidR="00BA0562" w:rsidRDefault="00BA0562" w:rsidP="0000387B">
      <w:pPr>
        <w:pStyle w:val="TerminalDisplay"/>
      </w:pPr>
      <w:r>
        <w:t>Route Flags: R - relay, D - download to fib</w:t>
      </w:r>
    </w:p>
    <w:p w14:paraId="3025A489" w14:textId="77777777" w:rsidR="00BA0562" w:rsidRDefault="00BA0562" w:rsidP="0000387B">
      <w:pPr>
        <w:pStyle w:val="TerminalDisplay"/>
      </w:pPr>
      <w:r>
        <w:t>--------------------------------------------------------------------------------------------------------------------------------</w:t>
      </w:r>
    </w:p>
    <w:p w14:paraId="2F25EB6B" w14:textId="77777777" w:rsidR="00BA0562" w:rsidRDefault="00BA0562" w:rsidP="0000387B">
      <w:pPr>
        <w:pStyle w:val="TerminalDisplay"/>
      </w:pPr>
      <w:r>
        <w:t>Routing Tables: Public</w:t>
      </w:r>
    </w:p>
    <w:p w14:paraId="5CC544EE" w14:textId="77777777" w:rsidR="00BA0562" w:rsidRDefault="00BA0562" w:rsidP="0000387B">
      <w:pPr>
        <w:pStyle w:val="TerminalDisplay"/>
      </w:pPr>
      <w:r>
        <w:t xml:space="preserve">         Destinations : 14       Routes : 14       </w:t>
      </w:r>
    </w:p>
    <w:p w14:paraId="16F24F3B" w14:textId="77777777" w:rsidR="00BA0562" w:rsidRDefault="00BA0562" w:rsidP="0000387B">
      <w:pPr>
        <w:pStyle w:val="TerminalDisplay"/>
      </w:pPr>
    </w:p>
    <w:p w14:paraId="68D64C12" w14:textId="2A774622" w:rsidR="00BA0562" w:rsidRDefault="00BA0562" w:rsidP="0000387B">
      <w:pPr>
        <w:pStyle w:val="TerminalDisplay"/>
      </w:pPr>
      <w:r>
        <w:t xml:space="preserve">Destination/Mask    </w:t>
      </w:r>
      <w:r>
        <w:tab/>
        <w:t>Proto   Pre  Cost      Flags   NextHop         Interface</w:t>
      </w:r>
    </w:p>
    <w:p w14:paraId="00312CE1" w14:textId="77777777" w:rsidR="00BA0562" w:rsidRDefault="00BA0562" w:rsidP="0000387B">
      <w:pPr>
        <w:pStyle w:val="TerminalDisplay"/>
      </w:pPr>
    </w:p>
    <w:p w14:paraId="79935B26" w14:textId="3CCA448B" w:rsidR="00BA0562" w:rsidRDefault="00BA0562" w:rsidP="0000387B">
      <w:pPr>
        <w:pStyle w:val="TerminalDisplay"/>
      </w:pPr>
      <w:r>
        <w:t xml:space="preserve">       10.0.1.1/32  </w:t>
      </w:r>
      <w:r>
        <w:tab/>
        <w:t xml:space="preserve">Direct   0    0           </w:t>
      </w:r>
      <w:r>
        <w:tab/>
        <w:t xml:space="preserve">D   127.0.0.1       </w:t>
      </w:r>
      <w:r>
        <w:tab/>
        <w:t>LoopBack0</w:t>
      </w:r>
    </w:p>
    <w:p w14:paraId="251CAF7A" w14:textId="36B45932" w:rsidR="00BA0562" w:rsidRPr="0000387B" w:rsidRDefault="00BA0562" w:rsidP="0000387B">
      <w:pPr>
        <w:pStyle w:val="TerminalDisplay"/>
        <w:rPr>
          <w:b/>
          <w:bCs/>
        </w:rPr>
      </w:pPr>
      <w:r>
        <w:rPr>
          <w:b/>
          <w:bCs/>
        </w:rPr>
        <w:t xml:space="preserve">       10.0.1.2/32  </w:t>
      </w:r>
      <w:r>
        <w:rPr>
          <w:b/>
          <w:bCs/>
        </w:rPr>
        <w:tab/>
        <w:t xml:space="preserve">OSPF   10   2           </w:t>
      </w:r>
      <w:r>
        <w:rPr>
          <w:b/>
          <w:bCs/>
        </w:rPr>
        <w:tab/>
        <w:t xml:space="preserve">D   10.0.13.3      </w:t>
      </w:r>
      <w:r>
        <w:rPr>
          <w:b/>
          <w:bCs/>
        </w:rPr>
        <w:tab/>
        <w:t>GigabitEthernet0/0/1</w:t>
      </w:r>
    </w:p>
    <w:p w14:paraId="5884A81F" w14:textId="3FCE9EB1" w:rsidR="00BA0562" w:rsidRDefault="00BA0562" w:rsidP="0000387B">
      <w:pPr>
        <w:pStyle w:val="TerminalDisplay"/>
      </w:pPr>
      <w:r>
        <w:t xml:space="preserve">       10.0.1.3/32  </w:t>
      </w:r>
      <w:r>
        <w:tab/>
        <w:t xml:space="preserve">OSPF   10   1            </w:t>
      </w:r>
      <w:r>
        <w:tab/>
        <w:t xml:space="preserve">D   10.0.13.3       </w:t>
      </w:r>
      <w:r>
        <w:tab/>
        <w:t>GigabitEthernet0/0/1</w:t>
      </w:r>
    </w:p>
    <w:p w14:paraId="74328E11" w14:textId="74AAC9BC" w:rsidR="00BA0562" w:rsidRDefault="00BA0562" w:rsidP="0000387B">
      <w:pPr>
        <w:pStyle w:val="TerminalDisplay"/>
      </w:pPr>
      <w:r>
        <w:t xml:space="preserve">      10.0.12.0/24  </w:t>
      </w:r>
      <w:r>
        <w:tab/>
        <w:t xml:space="preserve">Direct   0    0           </w:t>
      </w:r>
      <w:r>
        <w:tab/>
        <w:t xml:space="preserve">D   10.0.12.1       </w:t>
      </w:r>
      <w:r>
        <w:tab/>
        <w:t>GigabitEthernet0/0/3</w:t>
      </w:r>
    </w:p>
    <w:p w14:paraId="52811617" w14:textId="570A1E8B" w:rsidR="00BA0562" w:rsidRDefault="00BA0562" w:rsidP="0000387B">
      <w:pPr>
        <w:pStyle w:val="TerminalDisplay"/>
      </w:pPr>
      <w:r>
        <w:t xml:space="preserve">      10.0.12.1/32  </w:t>
      </w:r>
      <w:r>
        <w:tab/>
        <w:t xml:space="preserve">Direct   0    0           </w:t>
      </w:r>
      <w:r>
        <w:tab/>
        <w:t xml:space="preserve">D   127.0.0.1       </w:t>
      </w:r>
      <w:r>
        <w:tab/>
        <w:t>GigabitEthernet0/0/3</w:t>
      </w:r>
    </w:p>
    <w:p w14:paraId="3D394A32" w14:textId="18D47C7C" w:rsidR="00BA0562" w:rsidRDefault="00BA0562" w:rsidP="0000387B">
      <w:pPr>
        <w:pStyle w:val="TerminalDisplay"/>
      </w:pPr>
      <w:r>
        <w:t xml:space="preserve">    10.0.12.255/32  </w:t>
      </w:r>
      <w:r>
        <w:tab/>
        <w:t xml:space="preserve">Direct   0    0           </w:t>
      </w:r>
      <w:r>
        <w:tab/>
        <w:t xml:space="preserve">D   127.0.0.1       </w:t>
      </w:r>
      <w:r>
        <w:tab/>
        <w:t>GigabitEthernet0/0/3</w:t>
      </w:r>
    </w:p>
    <w:p w14:paraId="59E031D6" w14:textId="2AB857AC" w:rsidR="00BA0562" w:rsidRDefault="00BA0562" w:rsidP="0000387B">
      <w:pPr>
        <w:pStyle w:val="TerminalDisplay"/>
      </w:pPr>
      <w:r>
        <w:t xml:space="preserve">      10.0.13.0/24  </w:t>
      </w:r>
      <w:r>
        <w:tab/>
        <w:t xml:space="preserve">Direct   0    0           </w:t>
      </w:r>
      <w:r>
        <w:tab/>
        <w:t xml:space="preserve">D   10.0.13.1       </w:t>
      </w:r>
      <w:r>
        <w:tab/>
        <w:t>GigabitEthernet0/0/1</w:t>
      </w:r>
    </w:p>
    <w:p w14:paraId="08E4B823" w14:textId="7D0824EB" w:rsidR="00BA0562" w:rsidRDefault="00BA0562" w:rsidP="0000387B">
      <w:pPr>
        <w:pStyle w:val="TerminalDisplay"/>
      </w:pPr>
      <w:r>
        <w:t xml:space="preserve">      10.0.13.1/32  </w:t>
      </w:r>
      <w:r>
        <w:tab/>
        <w:t xml:space="preserve">Direct   0    0           </w:t>
      </w:r>
      <w:r>
        <w:tab/>
        <w:t xml:space="preserve">D   127.0.0.1       </w:t>
      </w:r>
      <w:r>
        <w:tab/>
        <w:t>GigabitEthernet0/0/1</w:t>
      </w:r>
    </w:p>
    <w:p w14:paraId="4978BE94" w14:textId="3C7D377E" w:rsidR="00BA0562" w:rsidRDefault="00BA0562" w:rsidP="0000387B">
      <w:pPr>
        <w:pStyle w:val="TerminalDisplay"/>
      </w:pPr>
      <w:r>
        <w:t xml:space="preserve">    10.0.13.255/32  </w:t>
      </w:r>
      <w:r>
        <w:tab/>
        <w:t xml:space="preserve">Direct   0    0           </w:t>
      </w:r>
      <w:r>
        <w:tab/>
        <w:t xml:space="preserve">D   127.0.0.1       </w:t>
      </w:r>
      <w:r>
        <w:tab/>
        <w:t>GigabitEthernet0/0/1</w:t>
      </w:r>
    </w:p>
    <w:p w14:paraId="3833FF85" w14:textId="2AC6BACF" w:rsidR="00BA0562" w:rsidRDefault="00BA0562" w:rsidP="0000387B">
      <w:pPr>
        <w:pStyle w:val="TerminalDisplay"/>
      </w:pPr>
      <w:r>
        <w:t xml:space="preserve">      10.0.23.0/24  </w:t>
      </w:r>
      <w:r>
        <w:tab/>
        <w:t xml:space="preserve">OSPF   10   2           </w:t>
      </w:r>
      <w:r>
        <w:tab/>
        <w:t xml:space="preserve">D   10.0.13.3       </w:t>
      </w:r>
      <w:r>
        <w:tab/>
        <w:t>GigabitEthernet0/0/1</w:t>
      </w:r>
    </w:p>
    <w:p w14:paraId="3DDE5D4B" w14:textId="10360106" w:rsidR="00BA0562" w:rsidRDefault="00BA0562" w:rsidP="0000387B">
      <w:pPr>
        <w:pStyle w:val="TerminalDisplay"/>
      </w:pPr>
      <w:r>
        <w:t xml:space="preserve">      127.0.0.0/8   </w:t>
      </w:r>
      <w:r>
        <w:tab/>
        <w:t xml:space="preserve">Direct   0    0           </w:t>
      </w:r>
      <w:r>
        <w:tab/>
        <w:t xml:space="preserve">D   127.0.0.1       </w:t>
      </w:r>
      <w:r>
        <w:tab/>
        <w:t>InLoopBack0</w:t>
      </w:r>
    </w:p>
    <w:p w14:paraId="16ADE722" w14:textId="24F96F77" w:rsidR="00BA0562" w:rsidRDefault="00BA0562" w:rsidP="0000387B">
      <w:pPr>
        <w:pStyle w:val="TerminalDisplay"/>
      </w:pPr>
      <w:r>
        <w:t xml:space="preserve">      127.0.0.1/32  </w:t>
      </w:r>
      <w:r>
        <w:tab/>
        <w:t xml:space="preserve">Direct   0    0           </w:t>
      </w:r>
      <w:r>
        <w:tab/>
        <w:t xml:space="preserve">D   127.0.0.1       </w:t>
      </w:r>
      <w:r>
        <w:tab/>
        <w:t>InLoopBack0</w:t>
      </w:r>
    </w:p>
    <w:p w14:paraId="2888B182" w14:textId="02D20007" w:rsidR="00BA0562" w:rsidRDefault="00BA0562" w:rsidP="0000387B">
      <w:pPr>
        <w:pStyle w:val="TerminalDisplay"/>
      </w:pPr>
      <w:r>
        <w:t xml:space="preserve">127.255.255.255/32  </w:t>
      </w:r>
      <w:r>
        <w:tab/>
        <w:t xml:space="preserve">Direct   0    0           </w:t>
      </w:r>
      <w:r>
        <w:tab/>
        <w:t xml:space="preserve">D   127.0.0.1       </w:t>
      </w:r>
      <w:r>
        <w:tab/>
        <w:t>InLoopBack0</w:t>
      </w:r>
    </w:p>
    <w:p w14:paraId="1F0E9DDF" w14:textId="4D57AC89" w:rsidR="00BA0562" w:rsidRDefault="00BA0562" w:rsidP="0000387B">
      <w:pPr>
        <w:pStyle w:val="TerminalDisplay"/>
      </w:pPr>
      <w:r>
        <w:lastRenderedPageBreak/>
        <w:t xml:space="preserve">255.255.255.255/32  </w:t>
      </w:r>
      <w:r>
        <w:tab/>
        <w:t xml:space="preserve">Direct   0    0           </w:t>
      </w:r>
      <w:r>
        <w:tab/>
        <w:t xml:space="preserve">D   127.0.0.1       </w:t>
      </w:r>
      <w:r>
        <w:tab/>
        <w:t>InLoopBack0</w:t>
      </w:r>
    </w:p>
    <w:p w14:paraId="0ECB3F18" w14:textId="77777777" w:rsidR="00BA0562" w:rsidRPr="0000387B" w:rsidRDefault="00BA0562" w:rsidP="0000387B">
      <w:pPr>
        <w:pStyle w:val="TerminalDisplay"/>
        <w:shd w:val="clear" w:color="auto" w:fill="auto"/>
        <w:rPr>
          <w:i/>
          <w:iCs/>
        </w:rPr>
      </w:pPr>
      <w:r>
        <w:rPr>
          <w:i/>
          <w:iCs/>
        </w:rPr>
        <w:t>В этом случае следующим переходом маршрута от R1 до LoopBack0 на R2 является GigabitEthernet0/0/1 на R3.</w:t>
      </w:r>
    </w:p>
    <w:p w14:paraId="26402F59" w14:textId="77777777" w:rsidR="00BA0562" w:rsidRDefault="00BA0562" w:rsidP="0000387B">
      <w:r>
        <w:t># Проверьте результат конфигурирования с помощью команды Tracert.</w:t>
      </w:r>
    </w:p>
    <w:p w14:paraId="07652295" w14:textId="77777777" w:rsidR="00BA0562" w:rsidRDefault="00BA0562" w:rsidP="0000387B">
      <w:pPr>
        <w:pStyle w:val="TerminalDisplay"/>
      </w:pPr>
      <w:r>
        <w:t xml:space="preserve">[R1]tracert –a 10.0.1.1 10.0.1.2 </w:t>
      </w:r>
    </w:p>
    <w:p w14:paraId="4DEC58EA" w14:textId="77777777" w:rsidR="00BA0562" w:rsidRDefault="00BA0562" w:rsidP="0000387B">
      <w:pPr>
        <w:pStyle w:val="TerminalDisplay"/>
      </w:pPr>
    </w:p>
    <w:p w14:paraId="7F1BD7FB" w14:textId="77777777" w:rsidR="00BA0562" w:rsidRDefault="00BA0562" w:rsidP="0000387B">
      <w:pPr>
        <w:pStyle w:val="TerminalDisplay"/>
      </w:pPr>
      <w:r>
        <w:t xml:space="preserve"> traceroute to  10.0.1.2(10.0.1.2), max hops: 30 ,packet length: 40,press CTRL_C to break </w:t>
      </w:r>
    </w:p>
    <w:p w14:paraId="6A39A341" w14:textId="77777777" w:rsidR="00BA0562" w:rsidRDefault="00BA0562" w:rsidP="0000387B">
      <w:pPr>
        <w:pStyle w:val="TerminalDisplay"/>
      </w:pPr>
    </w:p>
    <w:p w14:paraId="4038E42F" w14:textId="77777777" w:rsidR="00BA0562" w:rsidRPr="0000387B" w:rsidRDefault="00BA0562" w:rsidP="0000387B">
      <w:pPr>
        <w:pStyle w:val="TerminalDisplay"/>
        <w:rPr>
          <w:b/>
          <w:bCs/>
        </w:rPr>
      </w:pPr>
      <w:r>
        <w:rPr>
          <w:b/>
          <w:bCs/>
        </w:rPr>
        <w:t xml:space="preserve"> 1 10.0.13.3 40 ms  50 ms  50 ms </w:t>
      </w:r>
    </w:p>
    <w:p w14:paraId="6196A44E" w14:textId="77777777" w:rsidR="00BA0562" w:rsidRDefault="00BA0562" w:rsidP="0000387B">
      <w:pPr>
        <w:pStyle w:val="TerminalDisplay"/>
      </w:pPr>
    </w:p>
    <w:p w14:paraId="6B2A3E3E" w14:textId="77777777" w:rsidR="00BA0562" w:rsidRDefault="00BA0562" w:rsidP="0000387B">
      <w:pPr>
        <w:pStyle w:val="TerminalDisplay"/>
      </w:pPr>
      <w:r>
        <w:t xml:space="preserve"> 2 10.0.23.2 60 ms  110 ms  70 ms</w:t>
      </w:r>
    </w:p>
    <w:p w14:paraId="4EA2BEAB" w14:textId="77777777" w:rsidR="0000387B" w:rsidRDefault="0000387B" w:rsidP="0000387B">
      <w:pPr>
        <w:pStyle w:val="End"/>
      </w:pPr>
      <w:r>
        <w:t>----Конец</w:t>
      </w:r>
    </w:p>
    <w:p w14:paraId="5479808F" w14:textId="77777777" w:rsidR="00BA0562" w:rsidRDefault="00BA0562" w:rsidP="0000387B">
      <w:pPr>
        <w:pStyle w:val="Heading3"/>
      </w:pPr>
      <w:bookmarkStart w:id="50" w:name="_Toc66968510"/>
      <w:r>
        <w:t>Проверка</w:t>
      </w:r>
      <w:bookmarkEnd w:id="50"/>
    </w:p>
    <w:p w14:paraId="5445D101" w14:textId="77777777" w:rsidR="00BA0562" w:rsidRDefault="00BA0562" w:rsidP="002075CB">
      <w:pPr>
        <w:pStyle w:val="ItemStep"/>
        <w:outlineLvl w:val="9"/>
      </w:pPr>
      <w:r>
        <w:t>Проверьте наличие связи между интерфейсами на разных устройствах с помощью инструмента Ping.</w:t>
      </w:r>
    </w:p>
    <w:p w14:paraId="156FF227" w14:textId="3FD5AE5B" w:rsidR="00BA0562" w:rsidRPr="00782FEE" w:rsidRDefault="00BA0562" w:rsidP="002075CB">
      <w:pPr>
        <w:pStyle w:val="ItemStep"/>
        <w:outlineLvl w:val="9"/>
      </w:pPr>
      <w:r>
        <w:t>Отключите интерфейсы, чтобы смоделировать неисправность канала</w:t>
      </w:r>
      <w:r w:rsidR="00C21CA7">
        <w:t>,</w:t>
      </w:r>
      <w:r>
        <w:t xml:space="preserve"> и провер</w:t>
      </w:r>
      <w:r w:rsidR="00C21CA7">
        <w:t>ьте</w:t>
      </w:r>
      <w:r>
        <w:t xml:space="preserve"> изменения в таблицах маршрутизации.</w:t>
      </w:r>
    </w:p>
    <w:p w14:paraId="02A96D08" w14:textId="35D92264" w:rsidR="00BA0562" w:rsidRDefault="00C97018" w:rsidP="0000387B">
      <w:pPr>
        <w:pStyle w:val="Heading3"/>
      </w:pPr>
      <w:bookmarkStart w:id="51" w:name="_Toc66968511"/>
      <w:r>
        <w:t>Справочные конфигурации</w:t>
      </w:r>
      <w:bookmarkEnd w:id="51"/>
    </w:p>
    <w:p w14:paraId="38C87B7D" w14:textId="77777777" w:rsidR="00BA0562" w:rsidRDefault="00BA0562" w:rsidP="0000387B">
      <w:r>
        <w:t>Конфигурация на R1</w:t>
      </w:r>
    </w:p>
    <w:p w14:paraId="7E362AFF" w14:textId="77777777" w:rsidR="00BA0562" w:rsidRDefault="00BA0562" w:rsidP="0000387B">
      <w:pPr>
        <w:pStyle w:val="TerminalDisplay"/>
      </w:pPr>
      <w:r>
        <w:t>#</w:t>
      </w:r>
    </w:p>
    <w:p w14:paraId="7F1C7F81" w14:textId="77777777" w:rsidR="00BA0562" w:rsidRDefault="00BA0562" w:rsidP="0000387B">
      <w:pPr>
        <w:pStyle w:val="TerminalDisplay"/>
      </w:pPr>
      <w:r>
        <w:t xml:space="preserve"> sysname R1</w:t>
      </w:r>
    </w:p>
    <w:p w14:paraId="03547645" w14:textId="77777777" w:rsidR="00BA0562" w:rsidRDefault="00BA0562" w:rsidP="0000387B">
      <w:pPr>
        <w:pStyle w:val="TerminalDisplay"/>
      </w:pPr>
      <w:r>
        <w:t>#</w:t>
      </w:r>
    </w:p>
    <w:p w14:paraId="5A49F906" w14:textId="77777777" w:rsidR="00BA0562" w:rsidRDefault="00BA0562" w:rsidP="0000387B">
      <w:pPr>
        <w:pStyle w:val="TerminalDisplay"/>
      </w:pPr>
      <w:r>
        <w:t>interface GigabitEthernet0/0/1</w:t>
      </w:r>
    </w:p>
    <w:p w14:paraId="62E351B7" w14:textId="77777777" w:rsidR="00BA0562" w:rsidRDefault="00BA0562" w:rsidP="0000387B">
      <w:pPr>
        <w:pStyle w:val="TerminalDisplay"/>
      </w:pPr>
      <w:r>
        <w:t xml:space="preserve"> ip address 10.0.13.1 255.255.255.0</w:t>
      </w:r>
    </w:p>
    <w:p w14:paraId="45C2D7F6" w14:textId="77777777" w:rsidR="00BA0562" w:rsidRDefault="00BA0562" w:rsidP="0000387B">
      <w:pPr>
        <w:pStyle w:val="TerminalDisplay"/>
      </w:pPr>
      <w:r>
        <w:t xml:space="preserve"> ospf authentication-mode md5 1 cipher %^%#`f*R'6q/RMq(+5*g(sP~SB8oQ49;%7WE:07P7X:W%^%#</w:t>
      </w:r>
    </w:p>
    <w:p w14:paraId="5EE3C338" w14:textId="77777777" w:rsidR="00BA0562" w:rsidRDefault="00BA0562" w:rsidP="0000387B">
      <w:pPr>
        <w:pStyle w:val="TerminalDisplay"/>
      </w:pPr>
      <w:r>
        <w:t>#</w:t>
      </w:r>
    </w:p>
    <w:p w14:paraId="62C526CA" w14:textId="77777777" w:rsidR="00BA0562" w:rsidRDefault="00BA0562" w:rsidP="0000387B">
      <w:pPr>
        <w:pStyle w:val="TerminalDisplay"/>
      </w:pPr>
      <w:r>
        <w:t>interface GigabitEthernet0/0/3</w:t>
      </w:r>
    </w:p>
    <w:p w14:paraId="406DFF5B" w14:textId="77777777" w:rsidR="00BA0562" w:rsidRDefault="00BA0562" w:rsidP="0000387B">
      <w:pPr>
        <w:pStyle w:val="TerminalDisplay"/>
      </w:pPr>
      <w:r>
        <w:t xml:space="preserve"> ip address 10.0.12.1 255.255.255.0</w:t>
      </w:r>
    </w:p>
    <w:p w14:paraId="56EA1615" w14:textId="77777777" w:rsidR="00BA0562" w:rsidRDefault="00BA0562" w:rsidP="0000387B">
      <w:pPr>
        <w:pStyle w:val="TerminalDisplay"/>
      </w:pPr>
      <w:r>
        <w:t xml:space="preserve"> ospf cost 10</w:t>
      </w:r>
    </w:p>
    <w:p w14:paraId="6D5DFD2A" w14:textId="77777777" w:rsidR="00BA0562" w:rsidRDefault="00BA0562" w:rsidP="0000387B">
      <w:pPr>
        <w:pStyle w:val="TerminalDisplay"/>
      </w:pPr>
      <w:r>
        <w:t xml:space="preserve"> ospf authentication-mode md5 1 cipher %^%#]e)pBf~7B0.FM~U;bRAVgE$U&gt;%X;&gt;T\M\tLlYRj2%^%#</w:t>
      </w:r>
    </w:p>
    <w:p w14:paraId="49C636C8" w14:textId="77777777" w:rsidR="00BA0562" w:rsidRDefault="00BA0562" w:rsidP="0000387B">
      <w:pPr>
        <w:pStyle w:val="TerminalDisplay"/>
      </w:pPr>
      <w:r>
        <w:t>#</w:t>
      </w:r>
    </w:p>
    <w:p w14:paraId="543080AE" w14:textId="77777777" w:rsidR="00BA0562" w:rsidRDefault="00BA0562" w:rsidP="0000387B">
      <w:pPr>
        <w:pStyle w:val="TerminalDisplay"/>
      </w:pPr>
      <w:r>
        <w:t>interface LoopBack0</w:t>
      </w:r>
    </w:p>
    <w:p w14:paraId="63C56DDF" w14:textId="77777777" w:rsidR="00BA0562" w:rsidRDefault="00BA0562" w:rsidP="0000387B">
      <w:pPr>
        <w:pStyle w:val="TerminalDisplay"/>
      </w:pPr>
      <w:r>
        <w:t xml:space="preserve"> ip address 10.0.1.1 255.255.255.255</w:t>
      </w:r>
    </w:p>
    <w:p w14:paraId="2814FBF9" w14:textId="77777777" w:rsidR="00BA0562" w:rsidRDefault="00BA0562" w:rsidP="0000387B">
      <w:pPr>
        <w:pStyle w:val="TerminalDisplay"/>
      </w:pPr>
      <w:r>
        <w:t>#</w:t>
      </w:r>
    </w:p>
    <w:p w14:paraId="481351E1" w14:textId="77777777" w:rsidR="00BA0562" w:rsidRDefault="00BA0562" w:rsidP="0000387B">
      <w:pPr>
        <w:pStyle w:val="TerminalDisplay"/>
      </w:pPr>
      <w:r>
        <w:t>ospf 1</w:t>
      </w:r>
    </w:p>
    <w:p w14:paraId="2838F716" w14:textId="77777777" w:rsidR="00BA0562" w:rsidRDefault="00BA0562" w:rsidP="0000387B">
      <w:pPr>
        <w:pStyle w:val="TerminalDisplay"/>
      </w:pPr>
      <w:r>
        <w:t xml:space="preserve"> default-route-advertise always</w:t>
      </w:r>
    </w:p>
    <w:p w14:paraId="2C6BD25F" w14:textId="77777777" w:rsidR="00BA0562" w:rsidRDefault="00BA0562" w:rsidP="0000387B">
      <w:pPr>
        <w:pStyle w:val="TerminalDisplay"/>
      </w:pPr>
      <w:r>
        <w:t xml:space="preserve"> area 0.0.0.0</w:t>
      </w:r>
    </w:p>
    <w:p w14:paraId="3F725603" w14:textId="77777777" w:rsidR="00BA0562" w:rsidRDefault="00BA0562" w:rsidP="0000387B">
      <w:pPr>
        <w:pStyle w:val="TerminalDisplay"/>
      </w:pPr>
      <w:r>
        <w:t xml:space="preserve">  network 10.0.1.1 0.0.0.0</w:t>
      </w:r>
    </w:p>
    <w:p w14:paraId="205A8037" w14:textId="77777777" w:rsidR="00BA0562" w:rsidRDefault="00BA0562" w:rsidP="0000387B">
      <w:pPr>
        <w:pStyle w:val="TerminalDisplay"/>
      </w:pPr>
      <w:r>
        <w:t xml:space="preserve">  network 10.0.12.0 0.0.0.255</w:t>
      </w:r>
    </w:p>
    <w:p w14:paraId="4AF590A0" w14:textId="77777777" w:rsidR="00BA0562" w:rsidRDefault="00BA0562" w:rsidP="0000387B">
      <w:pPr>
        <w:pStyle w:val="TerminalDisplay"/>
      </w:pPr>
      <w:r>
        <w:t xml:space="preserve">  network 10.0.13.0 0.0.0.255</w:t>
      </w:r>
    </w:p>
    <w:p w14:paraId="49BA3160" w14:textId="77777777" w:rsidR="00BA0562" w:rsidRDefault="00BA0562" w:rsidP="0000387B">
      <w:pPr>
        <w:pStyle w:val="TerminalDisplay"/>
      </w:pPr>
      <w:r>
        <w:t>#</w:t>
      </w:r>
    </w:p>
    <w:p w14:paraId="07051542" w14:textId="77777777" w:rsidR="00BA0562" w:rsidRPr="00782FEE" w:rsidRDefault="00BA0562" w:rsidP="0000387B">
      <w:pPr>
        <w:pStyle w:val="TerminalDisplay"/>
      </w:pPr>
      <w:r>
        <w:t>return</w:t>
      </w:r>
    </w:p>
    <w:p w14:paraId="690D2F3C" w14:textId="77777777" w:rsidR="00BA0562" w:rsidRDefault="00BA0562" w:rsidP="0000387B">
      <w:r>
        <w:t>Конфигурация на R2</w:t>
      </w:r>
    </w:p>
    <w:p w14:paraId="39D9FBB8" w14:textId="77777777" w:rsidR="00BA0562" w:rsidRDefault="00BA0562" w:rsidP="0000387B">
      <w:pPr>
        <w:pStyle w:val="TerminalDisplay"/>
      </w:pPr>
      <w:r>
        <w:t>#</w:t>
      </w:r>
    </w:p>
    <w:p w14:paraId="7A9AA366" w14:textId="77777777" w:rsidR="00BA0562" w:rsidRDefault="00BA0562" w:rsidP="0000387B">
      <w:pPr>
        <w:pStyle w:val="TerminalDisplay"/>
      </w:pPr>
      <w:r>
        <w:t xml:space="preserve"> sysname R2</w:t>
      </w:r>
    </w:p>
    <w:p w14:paraId="197B6CEE" w14:textId="77777777" w:rsidR="00BA0562" w:rsidRDefault="00BA0562" w:rsidP="0000387B">
      <w:pPr>
        <w:pStyle w:val="TerminalDisplay"/>
      </w:pPr>
      <w:r>
        <w:t>#</w:t>
      </w:r>
    </w:p>
    <w:p w14:paraId="2F0E9717" w14:textId="77777777" w:rsidR="00BA0562" w:rsidRDefault="00BA0562" w:rsidP="0000387B">
      <w:pPr>
        <w:pStyle w:val="TerminalDisplay"/>
      </w:pPr>
      <w:r>
        <w:lastRenderedPageBreak/>
        <w:t>interface GigabitEthernet0/0/3</w:t>
      </w:r>
    </w:p>
    <w:p w14:paraId="5DC722C6" w14:textId="77777777" w:rsidR="00BA0562" w:rsidRDefault="00BA0562" w:rsidP="0000387B">
      <w:pPr>
        <w:pStyle w:val="TerminalDisplay"/>
      </w:pPr>
      <w:r>
        <w:t xml:space="preserve"> ip address 10.0.12.2 255.255.255.0       </w:t>
      </w:r>
    </w:p>
    <w:p w14:paraId="3B8DE277" w14:textId="77777777" w:rsidR="00BA0562" w:rsidRDefault="00BA0562" w:rsidP="0000387B">
      <w:pPr>
        <w:pStyle w:val="TerminalDisplay"/>
      </w:pPr>
      <w:r>
        <w:t xml:space="preserve"> ospf authentication-mode md5 1 cipher %^%#z+72ZaTk2+v/g7E~AmR"NFYAKC&gt;LZ8~Y`[**Gh=&amp;%^%#</w:t>
      </w:r>
    </w:p>
    <w:p w14:paraId="4D35D595" w14:textId="77777777" w:rsidR="00BA0562" w:rsidRDefault="00BA0562" w:rsidP="0000387B">
      <w:pPr>
        <w:pStyle w:val="TerminalDisplay"/>
      </w:pPr>
      <w:r>
        <w:t>#</w:t>
      </w:r>
    </w:p>
    <w:p w14:paraId="254F939E" w14:textId="77777777" w:rsidR="00BA0562" w:rsidRDefault="00BA0562" w:rsidP="0000387B">
      <w:pPr>
        <w:pStyle w:val="TerminalDisplay"/>
      </w:pPr>
      <w:r>
        <w:t xml:space="preserve"> interface GigabitEthernet0/0/4</w:t>
      </w:r>
    </w:p>
    <w:p w14:paraId="78DEC9BF" w14:textId="77777777" w:rsidR="00BA0562" w:rsidRDefault="00BA0562" w:rsidP="0000387B">
      <w:pPr>
        <w:pStyle w:val="TerminalDisplay"/>
      </w:pPr>
      <w:r>
        <w:t xml:space="preserve"> ip address 10.0.23.2 255.255.255.0</w:t>
      </w:r>
    </w:p>
    <w:p w14:paraId="15EE8AD1" w14:textId="77777777" w:rsidR="00BA0562" w:rsidRDefault="00BA0562" w:rsidP="0000387B">
      <w:pPr>
        <w:pStyle w:val="TerminalDisplay"/>
      </w:pPr>
      <w:r>
        <w:t xml:space="preserve"> ospf authentication-mode md5 1 cipher %^%#=@2jEBu!{&amp;UYoB*(RDVLc5t~&lt;1B_a-PwC$WH%jQ3%^%#</w:t>
      </w:r>
    </w:p>
    <w:p w14:paraId="7B503316" w14:textId="77777777" w:rsidR="00BA0562" w:rsidRDefault="00BA0562" w:rsidP="0000387B">
      <w:pPr>
        <w:pStyle w:val="TerminalDisplay"/>
      </w:pPr>
      <w:r>
        <w:t>#</w:t>
      </w:r>
    </w:p>
    <w:p w14:paraId="4EC4D7EA" w14:textId="77777777" w:rsidR="00BA0562" w:rsidRDefault="00BA0562" w:rsidP="0000387B">
      <w:pPr>
        <w:pStyle w:val="TerminalDisplay"/>
      </w:pPr>
      <w:r>
        <w:t>interface LoopBack0</w:t>
      </w:r>
    </w:p>
    <w:p w14:paraId="709C0ED6" w14:textId="77777777" w:rsidR="00BA0562" w:rsidRDefault="00BA0562" w:rsidP="0000387B">
      <w:pPr>
        <w:pStyle w:val="TerminalDisplay"/>
      </w:pPr>
      <w:r>
        <w:t xml:space="preserve"> ip address 10.0.1.2 255.255.255.255</w:t>
      </w:r>
    </w:p>
    <w:p w14:paraId="2DF217FC" w14:textId="77777777" w:rsidR="00BA0562" w:rsidRDefault="00BA0562" w:rsidP="0000387B">
      <w:pPr>
        <w:pStyle w:val="TerminalDisplay"/>
      </w:pPr>
      <w:r>
        <w:t>#</w:t>
      </w:r>
    </w:p>
    <w:p w14:paraId="3B8EFC48" w14:textId="77777777" w:rsidR="00BA0562" w:rsidRDefault="00BA0562" w:rsidP="0000387B">
      <w:pPr>
        <w:pStyle w:val="TerminalDisplay"/>
      </w:pPr>
      <w:r>
        <w:t>ospf 1</w:t>
      </w:r>
    </w:p>
    <w:p w14:paraId="777138E9" w14:textId="77777777" w:rsidR="00BA0562" w:rsidRDefault="00BA0562" w:rsidP="0000387B">
      <w:pPr>
        <w:pStyle w:val="TerminalDisplay"/>
      </w:pPr>
      <w:r>
        <w:t xml:space="preserve"> area 0.0.0.0</w:t>
      </w:r>
    </w:p>
    <w:p w14:paraId="4DA12BEB" w14:textId="77777777" w:rsidR="00BA0562" w:rsidRDefault="00BA0562" w:rsidP="0000387B">
      <w:pPr>
        <w:pStyle w:val="TerminalDisplay"/>
      </w:pPr>
      <w:r>
        <w:t xml:space="preserve">  network 10.0.1.2 0.0.0.0</w:t>
      </w:r>
    </w:p>
    <w:p w14:paraId="3B1EB827" w14:textId="77777777" w:rsidR="00BA0562" w:rsidRDefault="00BA0562" w:rsidP="0000387B">
      <w:pPr>
        <w:pStyle w:val="TerminalDisplay"/>
      </w:pPr>
      <w:r>
        <w:t xml:space="preserve">  network 10.0.12.2 0.0.0.0</w:t>
      </w:r>
    </w:p>
    <w:p w14:paraId="248B8B95" w14:textId="77777777" w:rsidR="00BA0562" w:rsidRDefault="00BA0562" w:rsidP="0000387B">
      <w:pPr>
        <w:pStyle w:val="TerminalDisplay"/>
      </w:pPr>
      <w:r>
        <w:t xml:space="preserve">  network 10.0.23.2 0.0.0.0</w:t>
      </w:r>
    </w:p>
    <w:p w14:paraId="18769DAF" w14:textId="77777777" w:rsidR="00BA0562" w:rsidRDefault="00BA0562" w:rsidP="0000387B">
      <w:pPr>
        <w:pStyle w:val="TerminalDisplay"/>
      </w:pPr>
      <w:r>
        <w:t>#</w:t>
      </w:r>
    </w:p>
    <w:p w14:paraId="198C1227" w14:textId="77777777" w:rsidR="00BA0562" w:rsidRPr="00782FEE" w:rsidRDefault="00BA0562" w:rsidP="0000387B">
      <w:pPr>
        <w:pStyle w:val="TerminalDisplay"/>
      </w:pPr>
      <w:r>
        <w:t>return</w:t>
      </w:r>
    </w:p>
    <w:p w14:paraId="2DA111E6" w14:textId="77777777" w:rsidR="00BA0562" w:rsidRDefault="00BA0562" w:rsidP="0000387B">
      <w:r>
        <w:t>Конфигурация на R3</w:t>
      </w:r>
    </w:p>
    <w:p w14:paraId="17387315" w14:textId="77777777" w:rsidR="00BA0562" w:rsidRDefault="00BA0562" w:rsidP="0000387B">
      <w:pPr>
        <w:pStyle w:val="TerminalDisplay"/>
      </w:pPr>
      <w:r>
        <w:t>#</w:t>
      </w:r>
    </w:p>
    <w:p w14:paraId="6BA3ADE4" w14:textId="77777777" w:rsidR="00BA0562" w:rsidRDefault="00BA0562" w:rsidP="0000387B">
      <w:pPr>
        <w:pStyle w:val="TerminalDisplay"/>
      </w:pPr>
      <w:r>
        <w:t xml:space="preserve"> sysname R3</w:t>
      </w:r>
    </w:p>
    <w:p w14:paraId="0152E5B0" w14:textId="77777777" w:rsidR="00BA0562" w:rsidRDefault="00BA0562" w:rsidP="0000387B">
      <w:pPr>
        <w:pStyle w:val="TerminalDisplay"/>
      </w:pPr>
      <w:r>
        <w:t>#</w:t>
      </w:r>
    </w:p>
    <w:p w14:paraId="64424D1A" w14:textId="77777777" w:rsidR="00BA0562" w:rsidRDefault="00BA0562" w:rsidP="0000387B">
      <w:pPr>
        <w:pStyle w:val="TerminalDisplay"/>
      </w:pPr>
      <w:r>
        <w:t>interface GigabitEthernet0/0/1</w:t>
      </w:r>
    </w:p>
    <w:p w14:paraId="5E94D92D" w14:textId="77777777" w:rsidR="00BA0562" w:rsidRDefault="00BA0562" w:rsidP="0000387B">
      <w:pPr>
        <w:pStyle w:val="TerminalDisplay"/>
      </w:pPr>
      <w:r>
        <w:t xml:space="preserve"> ip address 10.0.13.3 255.255.255.0</w:t>
      </w:r>
    </w:p>
    <w:p w14:paraId="0F5C8CE2" w14:textId="77777777" w:rsidR="00BA0562" w:rsidRDefault="00BA0562" w:rsidP="0000387B">
      <w:pPr>
        <w:pStyle w:val="TerminalDisplay"/>
      </w:pPr>
      <w:r>
        <w:t>#</w:t>
      </w:r>
    </w:p>
    <w:p w14:paraId="6C958567" w14:textId="77777777" w:rsidR="00BA0562" w:rsidRDefault="00BA0562" w:rsidP="0000387B">
      <w:pPr>
        <w:pStyle w:val="TerminalDisplay"/>
      </w:pPr>
      <w:r>
        <w:t>interface GigabitEthernet0/0/3</w:t>
      </w:r>
    </w:p>
    <w:p w14:paraId="3F2BAF50" w14:textId="77777777" w:rsidR="00BA0562" w:rsidRDefault="00BA0562" w:rsidP="0000387B">
      <w:pPr>
        <w:pStyle w:val="TerminalDisplay"/>
      </w:pPr>
      <w:r>
        <w:t xml:space="preserve"> ip address 10.0.23.3 255.255.255.0</w:t>
      </w:r>
    </w:p>
    <w:p w14:paraId="09F16350" w14:textId="77777777" w:rsidR="00BA0562" w:rsidRDefault="00BA0562" w:rsidP="0000387B">
      <w:pPr>
        <w:pStyle w:val="TerminalDisplay"/>
      </w:pPr>
      <w:r>
        <w:t xml:space="preserve">#                                         </w:t>
      </w:r>
    </w:p>
    <w:p w14:paraId="0C7B9FF9" w14:textId="77777777" w:rsidR="00BA0562" w:rsidRDefault="00BA0562" w:rsidP="0000387B">
      <w:pPr>
        <w:pStyle w:val="TerminalDisplay"/>
      </w:pPr>
      <w:r>
        <w:t>interface LoopBack0</w:t>
      </w:r>
    </w:p>
    <w:p w14:paraId="7DB4D7DD" w14:textId="77777777" w:rsidR="00BA0562" w:rsidRDefault="00BA0562" w:rsidP="0000387B">
      <w:pPr>
        <w:pStyle w:val="TerminalDisplay"/>
      </w:pPr>
      <w:r>
        <w:t xml:space="preserve"> ip address 10.0.1.3 255.255.255.255</w:t>
      </w:r>
    </w:p>
    <w:p w14:paraId="1DCA3345" w14:textId="77777777" w:rsidR="00BA0562" w:rsidRDefault="00BA0562" w:rsidP="0000387B">
      <w:pPr>
        <w:pStyle w:val="TerminalDisplay"/>
      </w:pPr>
      <w:r>
        <w:t>#</w:t>
      </w:r>
    </w:p>
    <w:p w14:paraId="711DACD0" w14:textId="77777777" w:rsidR="00BA0562" w:rsidRDefault="00BA0562" w:rsidP="0000387B">
      <w:pPr>
        <w:pStyle w:val="TerminalDisplay"/>
      </w:pPr>
      <w:r>
        <w:t>ospf 1</w:t>
      </w:r>
    </w:p>
    <w:p w14:paraId="1A7BA419" w14:textId="77777777" w:rsidR="00BA0562" w:rsidRDefault="00BA0562" w:rsidP="0000387B">
      <w:pPr>
        <w:pStyle w:val="TerminalDisplay"/>
      </w:pPr>
      <w:r>
        <w:t xml:space="preserve"> area 0.0.0.0</w:t>
      </w:r>
    </w:p>
    <w:p w14:paraId="1453025D" w14:textId="77777777" w:rsidR="00BA0562" w:rsidRDefault="00BA0562" w:rsidP="0000387B">
      <w:pPr>
        <w:pStyle w:val="TerminalDisplay"/>
      </w:pPr>
      <w:r>
        <w:t xml:space="preserve">  authentication-mode md5 1 cipher %^%#Rl&lt;:SVln1M&gt;[Gk"v/OeSEW|:0:4*h;b|-d:N"s{&gt;%^%#</w:t>
      </w:r>
    </w:p>
    <w:p w14:paraId="4F8E74DD" w14:textId="77777777" w:rsidR="00BA0562" w:rsidRDefault="00BA0562" w:rsidP="0000387B">
      <w:pPr>
        <w:pStyle w:val="TerminalDisplay"/>
      </w:pPr>
      <w:r>
        <w:t xml:space="preserve">  network 10.0.1.3 0.0.0.0</w:t>
      </w:r>
    </w:p>
    <w:p w14:paraId="27261C47" w14:textId="77777777" w:rsidR="00BA0562" w:rsidRDefault="00BA0562" w:rsidP="0000387B">
      <w:pPr>
        <w:pStyle w:val="TerminalDisplay"/>
      </w:pPr>
      <w:r>
        <w:t xml:space="preserve">  network 10.0.13.3 0.0.0.0</w:t>
      </w:r>
    </w:p>
    <w:p w14:paraId="7C178909" w14:textId="77777777" w:rsidR="00BA0562" w:rsidRDefault="00BA0562" w:rsidP="0000387B">
      <w:pPr>
        <w:pStyle w:val="TerminalDisplay"/>
      </w:pPr>
      <w:r>
        <w:t xml:space="preserve">  network 10.0.23.3 0.0.0.0</w:t>
      </w:r>
    </w:p>
    <w:p w14:paraId="2DF115C8" w14:textId="77777777" w:rsidR="00BA0562" w:rsidRDefault="00BA0562" w:rsidP="0000387B">
      <w:pPr>
        <w:pStyle w:val="TerminalDisplay"/>
      </w:pPr>
      <w:r>
        <w:t>#</w:t>
      </w:r>
    </w:p>
    <w:p w14:paraId="14DD68B5" w14:textId="77777777" w:rsidR="00BA0562" w:rsidRPr="00782FEE" w:rsidRDefault="00BA0562" w:rsidP="0000387B">
      <w:pPr>
        <w:pStyle w:val="TerminalDisplay"/>
      </w:pPr>
      <w:r>
        <w:t>return</w:t>
      </w:r>
    </w:p>
    <w:p w14:paraId="0D06B36F" w14:textId="77777777" w:rsidR="00BA0562" w:rsidRPr="007E1CD2" w:rsidRDefault="00BA0562" w:rsidP="0000387B">
      <w:pPr>
        <w:pStyle w:val="Heading3"/>
      </w:pPr>
      <w:bookmarkStart w:id="52" w:name="_Toc66968512"/>
      <w:r>
        <w:t>Вопросы</w:t>
      </w:r>
      <w:bookmarkEnd w:id="52"/>
    </w:p>
    <w:p w14:paraId="551E6E55" w14:textId="77777777" w:rsidR="00BA0562" w:rsidRDefault="00BA0562" w:rsidP="002075CB">
      <w:pPr>
        <w:pStyle w:val="ItemStep"/>
        <w:outlineLvl w:val="9"/>
      </w:pPr>
      <w:r>
        <w:t>Какой маршрут будет использоваться на шаге 6 маршрутизатором R2 для возврата пакетов ICMP на маршрутизатор R1? Попробуйте объяснить причину.</w:t>
      </w:r>
    </w:p>
    <w:p w14:paraId="0B7B97E3" w14:textId="77777777" w:rsidR="0000387B" w:rsidRDefault="0000387B" w:rsidP="0000387B">
      <w:pPr>
        <w:pStyle w:val="ItemListText"/>
        <w:sectPr w:rsidR="0000387B" w:rsidSect="002075CB">
          <w:pgSz w:w="11906" w:h="16838" w:code="9"/>
          <w:pgMar w:top="1701" w:right="1134" w:bottom="1701" w:left="1134" w:header="567" w:footer="567" w:gutter="0"/>
          <w:cols w:space="425"/>
          <w:docGrid w:linePitch="312"/>
        </w:sectPr>
      </w:pPr>
    </w:p>
    <w:p w14:paraId="1F7E8D40" w14:textId="77777777" w:rsidR="00BA0562" w:rsidRPr="00621C09" w:rsidRDefault="00BA0562" w:rsidP="00FB59F1">
      <w:pPr>
        <w:pStyle w:val="Heading1"/>
      </w:pPr>
      <w:bookmarkStart w:id="53" w:name="_Toc33196105"/>
      <w:bookmarkStart w:id="54" w:name="_Toc35261160"/>
      <w:bookmarkStart w:id="55" w:name="_Toc66968513"/>
      <w:r>
        <w:lastRenderedPageBreak/>
        <w:t>Создание коммутируемой сети Ethernet</w:t>
      </w:r>
      <w:bookmarkEnd w:id="53"/>
      <w:bookmarkEnd w:id="54"/>
      <w:bookmarkEnd w:id="55"/>
    </w:p>
    <w:p w14:paraId="54FD830D" w14:textId="5935AE6E" w:rsidR="00BA0562" w:rsidRPr="00BA68D3" w:rsidRDefault="00BA0562" w:rsidP="00621C09">
      <w:pPr>
        <w:pStyle w:val="Heading2"/>
      </w:pPr>
      <w:bookmarkStart w:id="56" w:name="_Toc33196106"/>
      <w:bookmarkStart w:id="57" w:name="_Toc35261161"/>
      <w:bookmarkStart w:id="58" w:name="_Toc66968514"/>
      <w:r>
        <w:t>Лабораторная работа 1</w:t>
      </w:r>
      <w:r w:rsidR="00C5465E">
        <w:t>.</w:t>
      </w:r>
      <w:r>
        <w:t xml:space="preserve"> Основы Ethernet и конфигурирование VLAN</w:t>
      </w:r>
      <w:bookmarkEnd w:id="56"/>
      <w:bookmarkEnd w:id="57"/>
      <w:bookmarkEnd w:id="58"/>
    </w:p>
    <w:p w14:paraId="1C996969" w14:textId="77777777" w:rsidR="00BA0562" w:rsidRPr="00BA68D3" w:rsidRDefault="00BA0562" w:rsidP="00621C09">
      <w:pPr>
        <w:pStyle w:val="Heading3"/>
      </w:pPr>
      <w:bookmarkStart w:id="59" w:name="_Toc66968515"/>
      <w:r>
        <w:t>Общая информация</w:t>
      </w:r>
      <w:bookmarkEnd w:id="59"/>
    </w:p>
    <w:p w14:paraId="446D92E6" w14:textId="77777777" w:rsidR="00BA0562" w:rsidRPr="006C17C6" w:rsidRDefault="00BA0562" w:rsidP="00621C09">
      <w:pPr>
        <w:pStyle w:val="Heading4"/>
        <w:rPr>
          <w:rFonts w:asciiTheme="minorHAnsi" w:hAnsiTheme="minorHAnsi" w:hint="default"/>
        </w:rPr>
      </w:pPr>
      <w:bookmarkStart w:id="60" w:name="_Toc66968516"/>
      <w:r w:rsidRPr="006C17C6">
        <w:rPr>
          <w:rFonts w:asciiTheme="minorHAnsi" w:hAnsiTheme="minorHAnsi" w:hint="default"/>
        </w:rPr>
        <w:t>О лабораторной работе</w:t>
      </w:r>
      <w:bookmarkEnd w:id="60"/>
    </w:p>
    <w:p w14:paraId="3AA94C69" w14:textId="77777777" w:rsidR="00BA0562" w:rsidRDefault="00BA0562" w:rsidP="00621C09">
      <w:r>
        <w:t>В сетях Ethernet используется метод доступа к общей среде передачи данных, называемый методом множественного доступа с контролем несущей и обнаружением коллизий (Carrier Sense Multiple Access/Collision Detection, CSMA/CD). При наличии в сети Ethernet большого количества хостов коллизии становятся серьезной проблемой, приводящей к широковещательным штормам. Это снижает производительность сети или даже может полностью вывести ее из строя. Использование коммутаторов для подключения к локальным сетям (LAN) позволяет сократить число коллизий, но широковещательная передача по-прежнему может создавать проблемы.</w:t>
      </w:r>
    </w:p>
    <w:p w14:paraId="0BE51D3B" w14:textId="77777777" w:rsidR="00BA0562" w:rsidRDefault="00BA0562" w:rsidP="00621C09">
      <w:r>
        <w:t>Для подавления широковещательных штормов используется технология VLAN, которая позволяет разделить физическую локальную сеть (LAN) на несколько виртуальных локальных сетей (VLAN), чтобы широковещательные домены были меньше. Хосты внутри VLAN могут напрямую взаимодействовать только с хостами той же VLAN. А их связь с хостами в других VLAN реализуется через маршрутизатор.</w:t>
      </w:r>
    </w:p>
    <w:p w14:paraId="6F9F260A" w14:textId="77777777" w:rsidR="00BA0562" w:rsidRPr="00BA68D3" w:rsidRDefault="00BA0562" w:rsidP="00621C09">
      <w:r>
        <w:t>С помощью этой лабораторной работы вы узнаете, как настроить VLAN на коммутаторах Huawei.</w:t>
      </w:r>
    </w:p>
    <w:p w14:paraId="47834405" w14:textId="77777777" w:rsidR="00BA0562" w:rsidRPr="006C17C6" w:rsidRDefault="00BA0562" w:rsidP="00621C09">
      <w:pPr>
        <w:pStyle w:val="Heading4"/>
        <w:rPr>
          <w:rFonts w:asciiTheme="minorHAnsi" w:hAnsiTheme="minorHAnsi" w:hint="default"/>
        </w:rPr>
      </w:pPr>
      <w:bookmarkStart w:id="61" w:name="_Toc66968517"/>
      <w:r w:rsidRPr="006C17C6">
        <w:rPr>
          <w:rFonts w:asciiTheme="minorHAnsi" w:hAnsiTheme="minorHAnsi" w:hint="default"/>
        </w:rPr>
        <w:t>Цели</w:t>
      </w:r>
      <w:bookmarkEnd w:id="61"/>
    </w:p>
    <w:p w14:paraId="11D54D5C" w14:textId="77777777" w:rsidR="00BA0562" w:rsidRPr="0000387B" w:rsidRDefault="00BA0562" w:rsidP="00621C09">
      <w:r>
        <w:t>Лабораторная работа помогает получить практические навыки по изучению следующих тем:</w:t>
      </w:r>
    </w:p>
    <w:p w14:paraId="3F057839" w14:textId="77777777" w:rsidR="00BA0562" w:rsidRPr="00BA68D3" w:rsidRDefault="00BA0562" w:rsidP="00621C09">
      <w:pPr>
        <w:pStyle w:val="ItemList"/>
      </w:pPr>
      <w:r>
        <w:t>Создание VLAN</w:t>
      </w:r>
    </w:p>
    <w:p w14:paraId="4FE1E637" w14:textId="77777777" w:rsidR="00BA0562" w:rsidRPr="00BA68D3" w:rsidRDefault="00BA0562" w:rsidP="00621C09">
      <w:pPr>
        <w:pStyle w:val="ItemList"/>
      </w:pPr>
      <w:r>
        <w:t>Конфигурирование портов доступа, магистральных портов и гибридных портов</w:t>
      </w:r>
    </w:p>
    <w:p w14:paraId="2849BF12" w14:textId="77777777" w:rsidR="00BA0562" w:rsidRDefault="00BA0562" w:rsidP="00621C09">
      <w:pPr>
        <w:pStyle w:val="ItemList"/>
      </w:pPr>
      <w:r>
        <w:t>Конфигурирование VLAN на основе портов</w:t>
      </w:r>
    </w:p>
    <w:p w14:paraId="3033EF61" w14:textId="77777777" w:rsidR="00BA0562" w:rsidRDefault="00BA0562" w:rsidP="00621C09">
      <w:pPr>
        <w:pStyle w:val="ItemList"/>
      </w:pPr>
      <w:r>
        <w:t>Конфигурирование VLAN на основе MAC-адресов</w:t>
      </w:r>
    </w:p>
    <w:p w14:paraId="53732DE9" w14:textId="77777777" w:rsidR="00BA0562" w:rsidRPr="00BA68D3" w:rsidRDefault="00BA0562" w:rsidP="00621C09">
      <w:pPr>
        <w:pStyle w:val="ItemList"/>
      </w:pPr>
      <w:r>
        <w:t>Просмотр таблицы MAC-адресов и информации о VLAN</w:t>
      </w:r>
    </w:p>
    <w:p w14:paraId="04B51D0A" w14:textId="77777777" w:rsidR="00BA0562" w:rsidRPr="006C17C6" w:rsidRDefault="00BA0562" w:rsidP="00621C09">
      <w:pPr>
        <w:pStyle w:val="Heading4"/>
        <w:rPr>
          <w:rFonts w:asciiTheme="minorHAnsi" w:hAnsiTheme="minorHAnsi" w:hint="default"/>
        </w:rPr>
      </w:pPr>
      <w:bookmarkStart w:id="62" w:name="_Toc66968518"/>
      <w:r w:rsidRPr="006C17C6">
        <w:rPr>
          <w:rFonts w:asciiTheme="minorHAnsi" w:hAnsiTheme="minorHAnsi" w:hint="default"/>
        </w:rPr>
        <w:lastRenderedPageBreak/>
        <w:t>Топология сети</w:t>
      </w:r>
      <w:bookmarkEnd w:id="62"/>
    </w:p>
    <w:p w14:paraId="3327B07F" w14:textId="3553F247" w:rsidR="00BA0562" w:rsidRDefault="00BA0562" w:rsidP="00621C09">
      <w:r>
        <w:t xml:space="preserve">Компании необходимо разделить сеть уровня 2 на несколько VLAN для удовлетворения служебных требований. Кроме того, VLAN 10 должна обеспечивать более высокий уровень безопасности, поэтому в нее можно добавить только </w:t>
      </w:r>
      <w:r w:rsidR="001B1020">
        <w:t xml:space="preserve">специальные </w:t>
      </w:r>
      <w:r>
        <w:t>ПК.</w:t>
      </w:r>
    </w:p>
    <w:p w14:paraId="14AAC3E4" w14:textId="77777777" w:rsidR="00BA0562" w:rsidRPr="0054339D" w:rsidRDefault="00BA0562" w:rsidP="00621C09">
      <w:r>
        <w:t>Для этого пользовательские порты идентичных служб на S1 и S2 необходимо назначить в одну и ту же VLAN, а порты с определенными MAC-адресами на S2 — в другую VLAN.</w:t>
      </w:r>
    </w:p>
    <w:p w14:paraId="7629CDCD" w14:textId="77777777" w:rsidR="00BA0562" w:rsidRPr="0054339D" w:rsidRDefault="00BA0562" w:rsidP="002075CB">
      <w:pPr>
        <w:pStyle w:val="FigureDescription"/>
        <w:outlineLvl w:val="9"/>
      </w:pPr>
      <w:r>
        <w:t>Топология сети для конфигурирования VLAN, используемая в данной лабораторной работе</w:t>
      </w:r>
    </w:p>
    <w:p w14:paraId="3CC938B8" w14:textId="017D7BF7" w:rsidR="00621C09" w:rsidRDefault="001B1020" w:rsidP="00FE2B14">
      <w:pPr>
        <w:jc w:val="center"/>
        <w:rPr>
          <w:noProof/>
        </w:rPr>
      </w:pPr>
      <w:r>
        <w:rPr>
          <w:noProof/>
          <w:lang w:eastAsia="zh-TW"/>
        </w:rPr>
        <w:drawing>
          <wp:inline distT="0" distB="0" distL="0" distR="0" wp14:anchorId="6EAE0825" wp14:editId="6D5BE293">
            <wp:extent cx="4900612" cy="2075034"/>
            <wp:effectExtent l="0" t="0" r="0"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24587" cy="2085185"/>
                    </a:xfrm>
                    <a:prstGeom prst="rect">
                      <a:avLst/>
                    </a:prstGeom>
                    <a:noFill/>
                    <a:ln>
                      <a:noFill/>
                    </a:ln>
                  </pic:spPr>
                </pic:pic>
              </a:graphicData>
            </a:graphic>
          </wp:inline>
        </w:drawing>
      </w:r>
    </w:p>
    <w:p w14:paraId="086A084D" w14:textId="77777777" w:rsidR="00BA0562" w:rsidRPr="00BA68D3" w:rsidRDefault="00BA0562" w:rsidP="00621C09">
      <w:pPr>
        <w:pStyle w:val="Heading3"/>
      </w:pPr>
      <w:bookmarkStart w:id="63" w:name="_Toc66968519"/>
      <w:r>
        <w:t>Лабораторная работа</w:t>
      </w:r>
      <w:bookmarkEnd w:id="63"/>
    </w:p>
    <w:p w14:paraId="66CD38ED" w14:textId="77777777" w:rsidR="00BA0562" w:rsidRPr="006C17C6" w:rsidRDefault="00BA0562" w:rsidP="00621C09">
      <w:pPr>
        <w:pStyle w:val="Heading4"/>
        <w:rPr>
          <w:rFonts w:asciiTheme="minorHAnsi" w:hAnsiTheme="minorHAnsi" w:hint="default"/>
        </w:rPr>
      </w:pPr>
      <w:bookmarkStart w:id="64" w:name="_Toc66968520"/>
      <w:r w:rsidRPr="006C17C6">
        <w:rPr>
          <w:rFonts w:asciiTheme="minorHAnsi" w:hAnsiTheme="minorHAnsi" w:hint="default"/>
        </w:rPr>
        <w:t>План работы</w:t>
      </w:r>
      <w:bookmarkEnd w:id="64"/>
    </w:p>
    <w:p w14:paraId="6A0DDCD2" w14:textId="77777777" w:rsidR="00BA0562" w:rsidRDefault="00BA0562" w:rsidP="002075CB">
      <w:pPr>
        <w:pStyle w:val="ItemStep"/>
        <w:outlineLvl w:val="9"/>
      </w:pPr>
      <w:r>
        <w:t>Создание VLAN.</w:t>
      </w:r>
    </w:p>
    <w:p w14:paraId="30DD66BE" w14:textId="77777777" w:rsidR="00BA0562" w:rsidRDefault="00BA0562" w:rsidP="002075CB">
      <w:pPr>
        <w:pStyle w:val="ItemStep"/>
        <w:outlineLvl w:val="9"/>
      </w:pPr>
      <w:r>
        <w:t>Конфигурирование VLAN на основе портов.</w:t>
      </w:r>
    </w:p>
    <w:p w14:paraId="38BB4391" w14:textId="77777777" w:rsidR="00BA0562" w:rsidRDefault="00BA0562" w:rsidP="002075CB">
      <w:pPr>
        <w:pStyle w:val="ItemStep"/>
        <w:outlineLvl w:val="9"/>
      </w:pPr>
      <w:r>
        <w:t>Конфигурирование VLAN на основе MAC-адресов.</w:t>
      </w:r>
    </w:p>
    <w:p w14:paraId="031BE287" w14:textId="77777777" w:rsidR="00BA0562" w:rsidRPr="006C17C6" w:rsidRDefault="00BA0562" w:rsidP="00621C09">
      <w:pPr>
        <w:pStyle w:val="Heading4"/>
        <w:rPr>
          <w:rFonts w:asciiTheme="minorHAnsi" w:hAnsiTheme="minorHAnsi" w:hint="default"/>
        </w:rPr>
      </w:pPr>
      <w:bookmarkStart w:id="65" w:name="_Toc66968521"/>
      <w:r w:rsidRPr="006C17C6">
        <w:rPr>
          <w:rFonts w:asciiTheme="minorHAnsi" w:hAnsiTheme="minorHAnsi" w:hint="default"/>
        </w:rPr>
        <w:t>Процедура конфигурирования</w:t>
      </w:r>
      <w:bookmarkEnd w:id="65"/>
    </w:p>
    <w:p w14:paraId="5FCE0824" w14:textId="77777777" w:rsidR="00BA0562" w:rsidRDefault="00BA0562" w:rsidP="002075CB">
      <w:pPr>
        <w:pStyle w:val="Step"/>
        <w:outlineLvl w:val="9"/>
      </w:pPr>
      <w:r>
        <w:t>Настройте имена для S1 и S2 и отключите ненужные порты.</w:t>
      </w:r>
    </w:p>
    <w:p w14:paraId="7E1B48A2" w14:textId="75FB10B0" w:rsidR="00BA0562" w:rsidRDefault="00BA0562" w:rsidP="00621C09">
      <w:r>
        <w:t xml:space="preserve"># </w:t>
      </w:r>
      <w:r w:rsidR="006C17C6">
        <w:t>Задайте имена устройств</w:t>
      </w:r>
      <w:r>
        <w:t>.</w:t>
      </w:r>
    </w:p>
    <w:p w14:paraId="77BE73D9" w14:textId="77777777" w:rsidR="00BA0562" w:rsidRDefault="00BA0562" w:rsidP="00621C09">
      <w:r>
        <w:t>Подробности данной операции здесь не приводятся.</w:t>
      </w:r>
    </w:p>
    <w:p w14:paraId="606F358E" w14:textId="0AF644E9" w:rsidR="00BA0562" w:rsidRDefault="00BA0562" w:rsidP="00621C09">
      <w:r>
        <w:t xml:space="preserve"># Отключите порты GE0/0/11 и GE0/0/12 на S1. Этот шаг можно выполнять только в среде, описанной в </w:t>
      </w:r>
      <w:r>
        <w:rPr>
          <w:i/>
          <w:iCs/>
        </w:rPr>
        <w:t xml:space="preserve">Руководстве по выполнению лабораторных работ для </w:t>
      </w:r>
      <w:r w:rsidR="00AC7227">
        <w:rPr>
          <w:i/>
          <w:iCs/>
        </w:rPr>
        <w:t xml:space="preserve">подготовки к </w:t>
      </w:r>
      <w:r>
        <w:rPr>
          <w:i/>
          <w:iCs/>
        </w:rPr>
        <w:t>сертификации</w:t>
      </w:r>
      <w:r>
        <w:t xml:space="preserve"> </w:t>
      </w:r>
      <w:r>
        <w:rPr>
          <w:i/>
          <w:iCs/>
        </w:rPr>
        <w:t>HCIA-Datacom V1.0</w:t>
      </w:r>
      <w:r>
        <w:t>.</w:t>
      </w:r>
    </w:p>
    <w:p w14:paraId="25666DD1" w14:textId="77777777" w:rsidR="00BA0562" w:rsidRDefault="00BA0562" w:rsidP="006132A9">
      <w:pPr>
        <w:pStyle w:val="TerminalDisplay"/>
      </w:pPr>
      <w:r>
        <w:t>[S1]interface GigabitEthernet 0/0/11</w:t>
      </w:r>
    </w:p>
    <w:p w14:paraId="658FAD9C" w14:textId="77777777" w:rsidR="00BA0562" w:rsidRDefault="00BA0562" w:rsidP="006132A9">
      <w:pPr>
        <w:pStyle w:val="TerminalDisplay"/>
      </w:pPr>
      <w:r>
        <w:t>[S1-GigabitEthernet0/0/11]shutdown</w:t>
      </w:r>
    </w:p>
    <w:p w14:paraId="54042CD6" w14:textId="77777777" w:rsidR="00BA0562" w:rsidRDefault="00BA0562" w:rsidP="006132A9">
      <w:pPr>
        <w:pStyle w:val="TerminalDisplay"/>
      </w:pPr>
      <w:r>
        <w:t>[S1-GigabitEthernet0/0/11]quit</w:t>
      </w:r>
    </w:p>
    <w:p w14:paraId="3F38EE8D" w14:textId="77777777" w:rsidR="00BA0562" w:rsidRDefault="00BA0562" w:rsidP="006132A9">
      <w:pPr>
        <w:pStyle w:val="TerminalDisplay"/>
      </w:pPr>
      <w:r>
        <w:t>[S1]interface GigabitEthernet 0/0/12</w:t>
      </w:r>
    </w:p>
    <w:p w14:paraId="062464C7" w14:textId="77777777" w:rsidR="00BA0562" w:rsidRDefault="00BA0562" w:rsidP="006132A9">
      <w:pPr>
        <w:pStyle w:val="TerminalDisplay"/>
      </w:pPr>
      <w:r>
        <w:t>[S1-GigabitEthernet0/0/12]shutdown</w:t>
      </w:r>
    </w:p>
    <w:p w14:paraId="3D3AD9B2" w14:textId="77777777" w:rsidR="00BA0562" w:rsidRDefault="00BA0562" w:rsidP="006132A9">
      <w:pPr>
        <w:pStyle w:val="TerminalDisplay"/>
      </w:pPr>
      <w:r>
        <w:t>[S1-GigabitEthernet0/0/12]quit</w:t>
      </w:r>
    </w:p>
    <w:p w14:paraId="15BE4C5F" w14:textId="77777777" w:rsidR="00BA0562" w:rsidRDefault="00BA0562" w:rsidP="00621C09">
      <w:r>
        <w:lastRenderedPageBreak/>
        <w:t># Отключите порты GE0/0/11 и GE0/0/12 на S2.</w:t>
      </w:r>
    </w:p>
    <w:p w14:paraId="40848FA9" w14:textId="77777777" w:rsidR="00BA0562" w:rsidRDefault="00BA0562" w:rsidP="006132A9">
      <w:pPr>
        <w:pStyle w:val="TerminalDisplay"/>
      </w:pPr>
      <w:r>
        <w:t>[S2]interface GigabitEthernet 0/0/11</w:t>
      </w:r>
    </w:p>
    <w:p w14:paraId="3888143F" w14:textId="77777777" w:rsidR="00BA0562" w:rsidRDefault="00BA0562" w:rsidP="006132A9">
      <w:pPr>
        <w:pStyle w:val="TerminalDisplay"/>
      </w:pPr>
      <w:r>
        <w:t>[S2-GigabitEthernet0/0/11]shutdown</w:t>
      </w:r>
    </w:p>
    <w:p w14:paraId="577D8429" w14:textId="77777777" w:rsidR="00BA0562" w:rsidRDefault="00BA0562" w:rsidP="006132A9">
      <w:pPr>
        <w:pStyle w:val="TerminalDisplay"/>
      </w:pPr>
      <w:r>
        <w:t>[S2-GigabitEthernet0/0/11]quit</w:t>
      </w:r>
    </w:p>
    <w:p w14:paraId="0543F97B" w14:textId="77777777" w:rsidR="00BA0562" w:rsidRDefault="00BA0562" w:rsidP="006132A9">
      <w:pPr>
        <w:pStyle w:val="TerminalDisplay"/>
      </w:pPr>
      <w:r>
        <w:t>[S2]interface GigabitEthernet 0/0/12</w:t>
      </w:r>
    </w:p>
    <w:p w14:paraId="1BC69C55" w14:textId="77777777" w:rsidR="00BA0562" w:rsidRDefault="00BA0562" w:rsidP="006132A9">
      <w:pPr>
        <w:pStyle w:val="TerminalDisplay"/>
      </w:pPr>
      <w:r>
        <w:t>[S2-GigabitEthernet0/0/12]shutdown</w:t>
      </w:r>
    </w:p>
    <w:p w14:paraId="2D6828A5" w14:textId="77777777" w:rsidR="00BA0562" w:rsidRDefault="00BA0562" w:rsidP="006132A9">
      <w:pPr>
        <w:pStyle w:val="TerminalDisplay"/>
      </w:pPr>
      <w:r>
        <w:t>[S2-GigabitEthernet0/0/12]quit</w:t>
      </w:r>
    </w:p>
    <w:p w14:paraId="0FEC0B86" w14:textId="77777777" w:rsidR="00BA0562" w:rsidRPr="00BA68D3" w:rsidRDefault="00BA0562" w:rsidP="002075CB">
      <w:pPr>
        <w:pStyle w:val="Step"/>
        <w:outlineLvl w:val="9"/>
      </w:pPr>
      <w:r>
        <w:t>Настройте IP-адреса устройств.</w:t>
      </w:r>
    </w:p>
    <w:p w14:paraId="6D82D564" w14:textId="77777777" w:rsidR="00BA0562" w:rsidRPr="00BA68D3" w:rsidRDefault="00BA0562" w:rsidP="00621C09">
      <w:r>
        <w:t># Установите для R1 и R3 IP-адреса 10.1.2.1/24 и 10.1.10.1/24 соответственно.</w:t>
      </w:r>
    </w:p>
    <w:p w14:paraId="4F4142A1" w14:textId="77777777" w:rsidR="00BA0562" w:rsidRDefault="00BA0562" w:rsidP="006132A9">
      <w:pPr>
        <w:pStyle w:val="TerminalDisplay"/>
      </w:pPr>
      <w:r>
        <w:t>[R1]interface GigabitEthernet0/0/1</w:t>
      </w:r>
    </w:p>
    <w:p w14:paraId="15A60A82" w14:textId="77777777" w:rsidR="00BA0562" w:rsidRDefault="00BA0562" w:rsidP="006132A9">
      <w:pPr>
        <w:pStyle w:val="TerminalDisplay"/>
      </w:pPr>
      <w:r>
        <w:t>[R1-GigabitEthernet0/0/1]ip address 10.1.2.1 24</w:t>
      </w:r>
    </w:p>
    <w:p w14:paraId="1DEDE5E9" w14:textId="77777777" w:rsidR="00BA0562" w:rsidRDefault="00BA0562" w:rsidP="00FE2B14"/>
    <w:p w14:paraId="4A99D677" w14:textId="77777777" w:rsidR="00BA0562" w:rsidRDefault="00BA0562" w:rsidP="006132A9">
      <w:pPr>
        <w:pStyle w:val="TerminalDisplay"/>
      </w:pPr>
      <w:r>
        <w:t>[R3]interface GigabitEthernet0/0/2</w:t>
      </w:r>
    </w:p>
    <w:p w14:paraId="0AC55D43" w14:textId="77777777" w:rsidR="00BA0562" w:rsidRDefault="00BA0562" w:rsidP="006132A9">
      <w:pPr>
        <w:pStyle w:val="TerminalDisplay"/>
      </w:pPr>
      <w:r>
        <w:t>[R3-GigabitEthernet0/0/2]ip address 10.1.10.1 24</w:t>
      </w:r>
    </w:p>
    <w:p w14:paraId="5097987F" w14:textId="3720C049" w:rsidR="00BA0562" w:rsidRPr="00992F5C" w:rsidRDefault="00BA0562" w:rsidP="00621C09">
      <w:r>
        <w:t xml:space="preserve"># Установите для S3 и S4 IP-адреса 10.1.3.1/24 и 10.1.3.2/24 соответственно. </w:t>
      </w:r>
      <w:r w:rsidR="00AC7227">
        <w:br/>
      </w:r>
      <w:r>
        <w:t xml:space="preserve">(Сценарий 1: интерфейсы коммутаторов S3 и S4 поддерживают переключение из режима уровня </w:t>
      </w:r>
      <w:r w:rsidR="00AC7227">
        <w:t xml:space="preserve">2 </w:t>
      </w:r>
      <w:r>
        <w:t>в режим уровня 3.)</w:t>
      </w:r>
    </w:p>
    <w:p w14:paraId="62C23313" w14:textId="77777777" w:rsidR="00BA0562" w:rsidRDefault="00BA0562" w:rsidP="006132A9">
      <w:pPr>
        <w:pStyle w:val="TerminalDisplay"/>
      </w:pPr>
      <w:r>
        <w:t>[S3]interface GigabitEthernet0/0/1</w:t>
      </w:r>
    </w:p>
    <w:p w14:paraId="4F2E522B" w14:textId="77777777" w:rsidR="00BA0562" w:rsidRDefault="00BA0562" w:rsidP="006132A9">
      <w:pPr>
        <w:pStyle w:val="TerminalDisplay"/>
      </w:pPr>
      <w:r>
        <w:t>[S3-GigabitEthernet0/0/1]undo portswitch</w:t>
      </w:r>
    </w:p>
    <w:p w14:paraId="3F131589" w14:textId="77777777" w:rsidR="00BA0562" w:rsidRPr="00621C09" w:rsidRDefault="00BA0562" w:rsidP="006132A9">
      <w:pPr>
        <w:pStyle w:val="TerminalDisplay"/>
      </w:pPr>
      <w:r>
        <w:t>The interface changes to Layer 3 mode.</w:t>
      </w:r>
    </w:p>
    <w:p w14:paraId="5A2E0169" w14:textId="77777777" w:rsidR="00BA0562" w:rsidRPr="00E3172F" w:rsidRDefault="00BA0562" w:rsidP="00621C09">
      <w:r>
        <w:t xml:space="preserve">Команда </w:t>
      </w:r>
      <w:r>
        <w:rPr>
          <w:b/>
          <w:bCs/>
        </w:rPr>
        <w:t>undo portswitch</w:t>
      </w:r>
      <w:r>
        <w:t xml:space="preserve"> позволяет переключать интерфейсы Ethernet из рабочего режима уровня 2 в рабочий режим уровня 3.</w:t>
      </w:r>
    </w:p>
    <w:p w14:paraId="31F8EE6A" w14:textId="77777777" w:rsidR="00BA0562" w:rsidRDefault="00BA0562" w:rsidP="006132A9">
      <w:pPr>
        <w:pStyle w:val="TerminalDisplay"/>
      </w:pPr>
      <w:r>
        <w:t>[S3-GigabitEthernet0/0/1]ip address 10.1.3.1 24</w:t>
      </w:r>
    </w:p>
    <w:p w14:paraId="35DF271C" w14:textId="77777777" w:rsidR="00BA0562" w:rsidRDefault="00BA0562" w:rsidP="00FE2B14"/>
    <w:p w14:paraId="4CEC2567" w14:textId="77777777" w:rsidR="00BA0562" w:rsidRDefault="00BA0562" w:rsidP="006132A9">
      <w:pPr>
        <w:pStyle w:val="TerminalDisplay"/>
      </w:pPr>
      <w:r>
        <w:t>[S4]interface GigabitEthernet0/0/2</w:t>
      </w:r>
    </w:p>
    <w:p w14:paraId="1A63BE28" w14:textId="77777777" w:rsidR="00BA0562" w:rsidRDefault="00BA0562" w:rsidP="006132A9">
      <w:pPr>
        <w:pStyle w:val="TerminalDisplay"/>
      </w:pPr>
      <w:r>
        <w:t>[S4-GigabitEthernet0/0/2]undo portswitch</w:t>
      </w:r>
    </w:p>
    <w:p w14:paraId="7F82C0EB" w14:textId="77777777" w:rsidR="00BA0562" w:rsidRDefault="00BA0562" w:rsidP="006132A9">
      <w:pPr>
        <w:pStyle w:val="TerminalDisplay"/>
      </w:pPr>
      <w:r>
        <w:t>[S4-GigabitEthernet0/0/2]ip address 10.1.3.2 24</w:t>
      </w:r>
    </w:p>
    <w:p w14:paraId="56300702" w14:textId="026428A4" w:rsidR="00BA0562" w:rsidRDefault="00BA0562" w:rsidP="00621C09">
      <w:r>
        <w:t xml:space="preserve"># Установите для VLANIF3 на S3 и S4 IP-адреса 10.1.3.1/24 и 10.1.3.2/24 соответственно. (Сценарий 2: интерфейсы коммутаторов S3 и S4 не поддерживают переключение из режима уровня </w:t>
      </w:r>
      <w:r w:rsidR="001B1020">
        <w:t xml:space="preserve">2 </w:t>
      </w:r>
      <w:r>
        <w:t>в режим уровня 3.)</w:t>
      </w:r>
    </w:p>
    <w:p w14:paraId="0B89B983" w14:textId="77777777" w:rsidR="00BA0562" w:rsidRDefault="00BA0562" w:rsidP="002075CB">
      <w:pPr>
        <w:pStyle w:val="ItemStep"/>
        <w:outlineLvl w:val="9"/>
      </w:pPr>
      <w:r>
        <w:t>Создайте VLAN 3 на S3 и S4.</w:t>
      </w:r>
    </w:p>
    <w:p w14:paraId="3D9E8BA4" w14:textId="77777777" w:rsidR="00BA0562" w:rsidRDefault="00BA0562" w:rsidP="006132A9">
      <w:pPr>
        <w:pStyle w:val="TerminalDisplay"/>
      </w:pPr>
      <w:r>
        <w:t>[S3]vlan 3</w:t>
      </w:r>
    </w:p>
    <w:p w14:paraId="065FDD23" w14:textId="77777777" w:rsidR="00BA0562" w:rsidRDefault="00BA0562" w:rsidP="006132A9">
      <w:pPr>
        <w:pStyle w:val="TerminalDisplay"/>
      </w:pPr>
      <w:r>
        <w:t>[S3-vlan3]</w:t>
      </w:r>
    </w:p>
    <w:p w14:paraId="26B330ED" w14:textId="77777777" w:rsidR="00BA0562" w:rsidRPr="00FE2B14" w:rsidRDefault="00BA0562" w:rsidP="00FE2B14"/>
    <w:p w14:paraId="4368CA31" w14:textId="77777777" w:rsidR="00BA0562" w:rsidRDefault="00BA0562" w:rsidP="006132A9">
      <w:pPr>
        <w:pStyle w:val="TerminalDisplay"/>
      </w:pPr>
      <w:r>
        <w:t>[S4]vlan 3</w:t>
      </w:r>
    </w:p>
    <w:p w14:paraId="26218854" w14:textId="77777777" w:rsidR="00BA0562" w:rsidRDefault="00BA0562" w:rsidP="006132A9">
      <w:pPr>
        <w:pStyle w:val="TerminalDisplay"/>
      </w:pPr>
      <w:r>
        <w:t>[S4-vlan3]</w:t>
      </w:r>
    </w:p>
    <w:p w14:paraId="6F77BFC7" w14:textId="77777777" w:rsidR="00BA0562" w:rsidRPr="00BA68D3" w:rsidRDefault="00BA0562" w:rsidP="002075CB">
      <w:pPr>
        <w:pStyle w:val="ItemStep"/>
        <w:outlineLvl w:val="9"/>
      </w:pPr>
      <w:r>
        <w:t>Настройте порты на S3 и S4 в качестве портов доступа и назначьте их в соответствующие VLAN.</w:t>
      </w:r>
    </w:p>
    <w:p w14:paraId="60051726" w14:textId="77777777" w:rsidR="00BA0562" w:rsidRDefault="00BA0562" w:rsidP="006132A9">
      <w:pPr>
        <w:pStyle w:val="TerminalDisplay"/>
      </w:pPr>
      <w:r>
        <w:t>[S3]interface GigabitEthernet0/0/1</w:t>
      </w:r>
    </w:p>
    <w:p w14:paraId="3E55EF56" w14:textId="77777777" w:rsidR="00BA0562" w:rsidRDefault="00BA0562" w:rsidP="006132A9">
      <w:pPr>
        <w:pStyle w:val="TerminalDisplay"/>
      </w:pPr>
      <w:r>
        <w:t>[S3-GigabitEthernet0/0/1]port link-type access</w:t>
      </w:r>
    </w:p>
    <w:p w14:paraId="01CB8A9E" w14:textId="77777777" w:rsidR="00BA0562" w:rsidRDefault="00BA0562" w:rsidP="006132A9">
      <w:pPr>
        <w:pStyle w:val="TerminalDisplay"/>
      </w:pPr>
      <w:r>
        <w:t>[S3-GigabitEthernet0/0/1]port default vlan 3</w:t>
      </w:r>
    </w:p>
    <w:p w14:paraId="789170BD" w14:textId="77777777" w:rsidR="00BA0562" w:rsidRDefault="00BA0562" w:rsidP="006132A9">
      <w:pPr>
        <w:pStyle w:val="TerminalDisplay"/>
      </w:pPr>
      <w:r>
        <w:t>[S3-GigabitEthernet0/0/1]quit</w:t>
      </w:r>
    </w:p>
    <w:p w14:paraId="7E9EFC58" w14:textId="77777777" w:rsidR="00BA0562" w:rsidRDefault="00BA0562" w:rsidP="00FE2B14"/>
    <w:p w14:paraId="3443AC4A" w14:textId="77777777" w:rsidR="00BA0562" w:rsidRDefault="00BA0562" w:rsidP="006132A9">
      <w:pPr>
        <w:pStyle w:val="TerminalDisplay"/>
      </w:pPr>
      <w:r>
        <w:t>[S4]interface GigabitEthernet0/0/2</w:t>
      </w:r>
    </w:p>
    <w:p w14:paraId="23355126" w14:textId="77777777" w:rsidR="00BA0562" w:rsidRDefault="00BA0562" w:rsidP="006132A9">
      <w:pPr>
        <w:pStyle w:val="TerminalDisplay"/>
      </w:pPr>
      <w:r>
        <w:t>[S4-GigabitEthernet0/0/2]port link-type access</w:t>
      </w:r>
    </w:p>
    <w:p w14:paraId="4F76F678" w14:textId="77777777" w:rsidR="00BA0562" w:rsidRDefault="00BA0562" w:rsidP="006132A9">
      <w:pPr>
        <w:pStyle w:val="TerminalDisplay"/>
      </w:pPr>
      <w:r>
        <w:t>[S4-GigabitEthernet0/0/2]port default vlan 3</w:t>
      </w:r>
    </w:p>
    <w:p w14:paraId="21DA475E" w14:textId="77777777" w:rsidR="00BA0562" w:rsidRDefault="00BA0562" w:rsidP="006132A9">
      <w:pPr>
        <w:pStyle w:val="TerminalDisplay"/>
      </w:pPr>
      <w:r>
        <w:t>[S4-GigabitEthernet0/0/2]quit</w:t>
      </w:r>
    </w:p>
    <w:p w14:paraId="4DF09898" w14:textId="77777777" w:rsidR="00BA0562" w:rsidRDefault="00BA0562" w:rsidP="006132A9">
      <w:pPr>
        <w:pStyle w:val="TerminalDisplay"/>
      </w:pPr>
    </w:p>
    <w:p w14:paraId="221AE8F2" w14:textId="77777777" w:rsidR="00BA0562" w:rsidRDefault="00BA0562" w:rsidP="002075CB">
      <w:pPr>
        <w:pStyle w:val="ItemStep"/>
        <w:outlineLvl w:val="9"/>
      </w:pPr>
      <w:r>
        <w:t># Создайте интерфейсы VLANIF и настройте IP-адреса.</w:t>
      </w:r>
    </w:p>
    <w:p w14:paraId="7D674AB3" w14:textId="77777777" w:rsidR="00BA0562" w:rsidRDefault="00BA0562" w:rsidP="006132A9">
      <w:pPr>
        <w:pStyle w:val="TerminalDisplay"/>
      </w:pPr>
      <w:r>
        <w:t>[S3] interface Vlanif 3</w:t>
      </w:r>
    </w:p>
    <w:p w14:paraId="7EA9BD78" w14:textId="77777777" w:rsidR="00BA0562" w:rsidRDefault="00BA0562" w:rsidP="00621C09">
      <w:r>
        <w:t xml:space="preserve">С помощью команды </w:t>
      </w:r>
      <w:r>
        <w:rPr>
          <w:b/>
          <w:bCs/>
        </w:rPr>
        <w:t>interface vlanif</w:t>
      </w:r>
      <w:r>
        <w:t xml:space="preserve"> </w:t>
      </w:r>
      <w:r>
        <w:rPr>
          <w:i/>
          <w:iCs/>
        </w:rPr>
        <w:t>vlan-id</w:t>
      </w:r>
      <w:r>
        <w:t xml:space="preserve"> можно создать интерфейс VLANIF и перейти в режим конфигурирования интерфейса VLANIF.</w:t>
      </w:r>
    </w:p>
    <w:p w14:paraId="50D69BF4" w14:textId="77777777" w:rsidR="00BA0562" w:rsidRDefault="00BA0562" w:rsidP="006132A9">
      <w:pPr>
        <w:pStyle w:val="TerminalDisplay"/>
      </w:pPr>
      <w:r>
        <w:t>[S3-Vlanif3]ip address 10.1.3.1 24</w:t>
      </w:r>
    </w:p>
    <w:p w14:paraId="5429C71E" w14:textId="77777777" w:rsidR="00BA0562" w:rsidRDefault="00BA0562" w:rsidP="00FE2B14"/>
    <w:p w14:paraId="61C89DD1" w14:textId="77777777" w:rsidR="00BA0562" w:rsidRDefault="00BA0562" w:rsidP="006132A9">
      <w:pPr>
        <w:pStyle w:val="TerminalDisplay"/>
      </w:pPr>
      <w:r>
        <w:t>[S4] interface Vlanif 3</w:t>
      </w:r>
    </w:p>
    <w:p w14:paraId="685B458C" w14:textId="77777777" w:rsidR="00BA0562" w:rsidRDefault="00BA0562" w:rsidP="006132A9">
      <w:pPr>
        <w:pStyle w:val="TerminalDisplay"/>
      </w:pPr>
      <w:r>
        <w:t>[S4-Vlanif3]ip address 10.1.3.2 24</w:t>
      </w:r>
    </w:p>
    <w:p w14:paraId="1087F7E9" w14:textId="77777777" w:rsidR="00BA0562" w:rsidRDefault="00BA0562" w:rsidP="002075CB">
      <w:pPr>
        <w:pStyle w:val="Step"/>
        <w:outlineLvl w:val="9"/>
      </w:pPr>
      <w:r>
        <w:t>Создайте VLAN.</w:t>
      </w:r>
    </w:p>
    <w:p w14:paraId="4B3E5646" w14:textId="77777777" w:rsidR="00BA0562" w:rsidRDefault="00BA0562" w:rsidP="00621C09">
      <w:r>
        <w:t>Создайте VLAN 2, 3 и 10 на S1 и S2.</w:t>
      </w:r>
    </w:p>
    <w:p w14:paraId="318090D9" w14:textId="77777777" w:rsidR="00BA0562" w:rsidRDefault="00BA0562" w:rsidP="006132A9">
      <w:pPr>
        <w:pStyle w:val="TerminalDisplay"/>
      </w:pPr>
      <w:r>
        <w:t>[S1]vlan batch 2 to 3 10</w:t>
      </w:r>
    </w:p>
    <w:p w14:paraId="2C41B15F" w14:textId="77777777" w:rsidR="00BA0562" w:rsidRDefault="00BA0562" w:rsidP="006132A9">
      <w:pPr>
        <w:pStyle w:val="TerminalDisplay"/>
      </w:pPr>
      <w:r>
        <w:t>Info: This operation may take a few seconds. Please wait for a moment...done.</w:t>
      </w:r>
    </w:p>
    <w:p w14:paraId="6F3E497F" w14:textId="77777777" w:rsidR="00BA0562" w:rsidRPr="00621C09" w:rsidRDefault="00BA0562" w:rsidP="006132A9">
      <w:pPr>
        <w:pStyle w:val="TerminalDisplay"/>
      </w:pPr>
      <w:r>
        <w:t>VLANs 2, 3, and 10 are created successfully.</w:t>
      </w:r>
    </w:p>
    <w:p w14:paraId="439691FC" w14:textId="77777777" w:rsidR="00BA0562" w:rsidRDefault="00BA0562" w:rsidP="00621C09">
      <w:r>
        <w:t xml:space="preserve">С помощью команды </w:t>
      </w:r>
      <w:r>
        <w:rPr>
          <w:b/>
          <w:bCs/>
        </w:rPr>
        <w:t>vlan</w:t>
      </w:r>
      <w:r>
        <w:t xml:space="preserve"> </w:t>
      </w:r>
      <w:r>
        <w:rPr>
          <w:i/>
          <w:iCs/>
        </w:rPr>
        <w:t>vlan-id</w:t>
      </w:r>
      <w:r>
        <w:t xml:space="preserve"> можно создать VLAN и перейти в режим конфигурирования VLAN. Если VLAN существуют, то режим VLAN отобразится на экране.</w:t>
      </w:r>
    </w:p>
    <w:p w14:paraId="026B4C57" w14:textId="77777777" w:rsidR="00BA0562" w:rsidRPr="005D389A" w:rsidRDefault="00BA0562" w:rsidP="00621C09">
      <w:r>
        <w:t xml:space="preserve">Команда </w:t>
      </w:r>
      <w:r>
        <w:rPr>
          <w:b/>
          <w:bCs/>
        </w:rPr>
        <w:t>vlan batch</w:t>
      </w:r>
      <w:r>
        <w:t xml:space="preserve"> { </w:t>
      </w:r>
      <w:r>
        <w:rPr>
          <w:i/>
          <w:iCs/>
        </w:rPr>
        <w:t>vlan-id1</w:t>
      </w:r>
      <w:r>
        <w:t xml:space="preserve"> [ </w:t>
      </w:r>
      <w:r>
        <w:rPr>
          <w:b/>
          <w:bCs/>
        </w:rPr>
        <w:t>to</w:t>
      </w:r>
      <w:r>
        <w:rPr>
          <w:i/>
          <w:iCs/>
        </w:rPr>
        <w:t xml:space="preserve"> vlan-id2</w:t>
      </w:r>
      <w:r>
        <w:t xml:space="preserve"> ] } позволяет создавать сразу несколько VLAN.</w:t>
      </w:r>
    </w:p>
    <w:p w14:paraId="695C4646" w14:textId="77777777" w:rsidR="00BA0562" w:rsidRDefault="00BA0562" w:rsidP="006132A9">
      <w:pPr>
        <w:pStyle w:val="TerminalDisplay"/>
      </w:pPr>
      <w:r>
        <w:t>[S2]vlan batch 2 to 3 10</w:t>
      </w:r>
    </w:p>
    <w:p w14:paraId="1400CCC4" w14:textId="77777777" w:rsidR="00BA0562" w:rsidRDefault="00BA0562" w:rsidP="002075CB">
      <w:pPr>
        <w:pStyle w:val="Step"/>
        <w:outlineLvl w:val="9"/>
      </w:pPr>
      <w:r>
        <w:t>Настройте сети VLAN на основе портов.</w:t>
      </w:r>
    </w:p>
    <w:p w14:paraId="7DBC43CE" w14:textId="77777777" w:rsidR="00BA0562" w:rsidRPr="00BA68D3" w:rsidRDefault="00BA0562" w:rsidP="00621C09">
      <w:r>
        <w:t># Настройте пользовательские порты на S3 и S4 в качестве портов доступа и назначьте их в соответствующие VLAN.</w:t>
      </w:r>
    </w:p>
    <w:p w14:paraId="3A82366A" w14:textId="77777777" w:rsidR="00BA0562" w:rsidRDefault="00BA0562" w:rsidP="006132A9">
      <w:pPr>
        <w:pStyle w:val="TerminalDisplay"/>
      </w:pPr>
      <w:r>
        <w:t>[S1]interface GigabitEthernet0/0/1</w:t>
      </w:r>
    </w:p>
    <w:p w14:paraId="306E4EA9" w14:textId="77777777" w:rsidR="00BA0562" w:rsidRDefault="00BA0562" w:rsidP="006132A9">
      <w:pPr>
        <w:pStyle w:val="TerminalDisplay"/>
      </w:pPr>
      <w:r>
        <w:t>[S1-GigabitEthernet0/0/1]port link-type access</w:t>
      </w:r>
    </w:p>
    <w:p w14:paraId="12CC6E2F" w14:textId="77777777" w:rsidR="00BA0562" w:rsidRDefault="00BA0562" w:rsidP="00621C09">
      <w:r>
        <w:t xml:space="preserve">С помощью команды </w:t>
      </w:r>
      <w:r>
        <w:rPr>
          <w:b/>
          <w:bCs/>
        </w:rPr>
        <w:t>port link-type</w:t>
      </w:r>
      <w:r>
        <w:t xml:space="preserve"> </w:t>
      </w:r>
      <w:r>
        <w:rPr>
          <w:b/>
          <w:bCs/>
        </w:rPr>
        <w:t>{ access | hybrid | trunk }</w:t>
      </w:r>
      <w:r>
        <w:t xml:space="preserve"> можно задать тип интерфейса, который может быть Access, Trunk или Hybrid.</w:t>
      </w:r>
    </w:p>
    <w:p w14:paraId="47ABAACF" w14:textId="77777777" w:rsidR="00BA0562" w:rsidRDefault="00BA0562" w:rsidP="006132A9">
      <w:pPr>
        <w:pStyle w:val="TerminalDisplay"/>
      </w:pPr>
      <w:r>
        <w:t>[S1-GigabitEthernet0/0/1]port default vlan 2</w:t>
      </w:r>
    </w:p>
    <w:p w14:paraId="1FC4A7B6" w14:textId="77777777" w:rsidR="00BA0562" w:rsidRDefault="00BA0562" w:rsidP="00621C09">
      <w:r>
        <w:t xml:space="preserve">Команда </w:t>
      </w:r>
      <w:r>
        <w:rPr>
          <w:b/>
          <w:bCs/>
        </w:rPr>
        <w:t xml:space="preserve">port default vlan </w:t>
      </w:r>
      <w:r>
        <w:rPr>
          <w:i/>
          <w:iCs/>
        </w:rPr>
        <w:t>vlan-id</w:t>
      </w:r>
      <w:r>
        <w:t xml:space="preserve"> позволяет настроить VLAN по умолчанию для интерфейса и назначить интерфейс в эту VLAN.</w:t>
      </w:r>
    </w:p>
    <w:p w14:paraId="5662A2CB" w14:textId="77777777" w:rsidR="00BA0562" w:rsidRDefault="00BA0562" w:rsidP="006132A9">
      <w:pPr>
        <w:pStyle w:val="TerminalDisplay"/>
      </w:pPr>
      <w:r>
        <w:t>[S1-GigabitEthernet0/0/1]quit</w:t>
      </w:r>
    </w:p>
    <w:p w14:paraId="210C2FFF" w14:textId="77777777" w:rsidR="00BA0562" w:rsidRDefault="00BA0562" w:rsidP="006132A9">
      <w:pPr>
        <w:pStyle w:val="TerminalDisplay"/>
      </w:pPr>
      <w:r>
        <w:t>[S1]interface GigabitEthernet0/0/13</w:t>
      </w:r>
    </w:p>
    <w:p w14:paraId="6B9A12D7" w14:textId="77777777" w:rsidR="00BA0562" w:rsidRDefault="00BA0562" w:rsidP="006132A9">
      <w:pPr>
        <w:pStyle w:val="TerminalDisplay"/>
      </w:pPr>
      <w:r>
        <w:t>[S1-GigabitEthernet0/0/13]port link-type access</w:t>
      </w:r>
    </w:p>
    <w:p w14:paraId="10D1ADB5" w14:textId="77777777" w:rsidR="00BA0562" w:rsidRDefault="00BA0562" w:rsidP="006132A9">
      <w:pPr>
        <w:pStyle w:val="TerminalDisplay"/>
      </w:pPr>
      <w:r>
        <w:t>[S1-GigabitEthernet0/0/13]port default vlan 3</w:t>
      </w:r>
    </w:p>
    <w:p w14:paraId="5701A5EF" w14:textId="77777777" w:rsidR="00BA0562" w:rsidRDefault="00BA0562" w:rsidP="006132A9">
      <w:pPr>
        <w:pStyle w:val="TerminalDisplay"/>
      </w:pPr>
      <w:r>
        <w:t>[S1-GigabitEthernet0/0/13]quit</w:t>
      </w:r>
    </w:p>
    <w:p w14:paraId="5A369762" w14:textId="77777777" w:rsidR="00BA0562" w:rsidRDefault="00BA0562" w:rsidP="006132A9">
      <w:pPr>
        <w:pStyle w:val="TerminalDisplay"/>
      </w:pPr>
      <w:r>
        <w:t>[S2]interface GigabitEthernet0/0/14</w:t>
      </w:r>
    </w:p>
    <w:p w14:paraId="7B5A5FCB" w14:textId="77777777" w:rsidR="00BA0562" w:rsidRDefault="00BA0562" w:rsidP="006132A9">
      <w:pPr>
        <w:pStyle w:val="TerminalDisplay"/>
      </w:pPr>
      <w:r>
        <w:lastRenderedPageBreak/>
        <w:t>[S2-GigabitEthernet0/0/14]port link-type access</w:t>
      </w:r>
    </w:p>
    <w:p w14:paraId="5519DCBD" w14:textId="77777777" w:rsidR="00BA0562" w:rsidRDefault="00BA0562" w:rsidP="006132A9">
      <w:pPr>
        <w:pStyle w:val="TerminalDisplay"/>
      </w:pPr>
      <w:r>
        <w:t>[S2-GigabitEthernet0/0/14]port default vlan 3</w:t>
      </w:r>
    </w:p>
    <w:p w14:paraId="5C363160" w14:textId="77777777" w:rsidR="00BA0562" w:rsidRDefault="00BA0562" w:rsidP="006132A9">
      <w:pPr>
        <w:pStyle w:val="TerminalDisplay"/>
      </w:pPr>
      <w:r>
        <w:t>[S2-GigabitEthernet0/0/14]quit</w:t>
      </w:r>
    </w:p>
    <w:p w14:paraId="26110D3D" w14:textId="77777777" w:rsidR="00BA0562" w:rsidRPr="00BA68D3" w:rsidRDefault="00BA0562" w:rsidP="00621C09">
      <w:r>
        <w:t># Настройте порты, соединяющие S1 и S2, в качестве магистральных портов и разрешите прохождение только пакетов из VLAN 2 и VLAN 3.</w:t>
      </w:r>
    </w:p>
    <w:p w14:paraId="77359D12" w14:textId="77777777" w:rsidR="00BA0562" w:rsidRDefault="00BA0562" w:rsidP="006132A9">
      <w:pPr>
        <w:pStyle w:val="TerminalDisplay"/>
      </w:pPr>
      <w:r>
        <w:t>[S1]interface GigabitEthernet0/0/10</w:t>
      </w:r>
    </w:p>
    <w:p w14:paraId="5ED7B96B" w14:textId="77777777" w:rsidR="00BA0562" w:rsidRDefault="00BA0562" w:rsidP="006132A9">
      <w:pPr>
        <w:pStyle w:val="TerminalDisplay"/>
      </w:pPr>
      <w:r>
        <w:t>[S1-GigabitEthernet0/0/10]port link-type trunk</w:t>
      </w:r>
    </w:p>
    <w:p w14:paraId="14F11DB5" w14:textId="77777777" w:rsidR="00BA0562" w:rsidRDefault="00BA0562" w:rsidP="006132A9">
      <w:pPr>
        <w:pStyle w:val="TerminalDisplay"/>
      </w:pPr>
      <w:r>
        <w:t>[S1-GigabitEthernet0/0/10]port trunk allow-pass vlan 2 3</w:t>
      </w:r>
    </w:p>
    <w:p w14:paraId="010D6872" w14:textId="77777777" w:rsidR="00BA0562" w:rsidRDefault="00BA0562" w:rsidP="00621C09">
      <w:r>
        <w:t xml:space="preserve">Команда </w:t>
      </w:r>
      <w:r>
        <w:rPr>
          <w:b/>
          <w:bCs/>
        </w:rPr>
        <w:t>port trunk allow-pass vlan</w:t>
      </w:r>
      <w:r>
        <w:t xml:space="preserve"> позволяет назначить магистральный порт в определенные сети VLAN.</w:t>
      </w:r>
    </w:p>
    <w:p w14:paraId="7A6CA006" w14:textId="77777777" w:rsidR="00BA0562" w:rsidRDefault="00BA0562" w:rsidP="006132A9">
      <w:pPr>
        <w:pStyle w:val="TerminalDisplay"/>
      </w:pPr>
      <w:r>
        <w:t>[S1-GigabitEthernet0/0/10]undo port trunk allow-pass vlan 1</w:t>
      </w:r>
    </w:p>
    <w:p w14:paraId="3443F261" w14:textId="77777777" w:rsidR="00BA0562" w:rsidRDefault="00BA0562" w:rsidP="00621C09">
      <w:r>
        <w:t xml:space="preserve">Команда </w:t>
      </w:r>
      <w:r>
        <w:rPr>
          <w:b/>
          <w:bCs/>
        </w:rPr>
        <w:t>undo port trunk allow-pass vlan</w:t>
      </w:r>
      <w:r>
        <w:t xml:space="preserve"> позволяет удалить магистральный порт из определенных сетей VLAN.</w:t>
      </w:r>
    </w:p>
    <w:p w14:paraId="2DB63D58" w14:textId="77777777" w:rsidR="00BA0562" w:rsidRDefault="00BA0562" w:rsidP="00621C09">
      <w:r>
        <w:t>По умолчанию VLAN 1 находится в списке разрешенных сетей. Если VLAN 1 не используется какой-либо службой, ее необходимо удалить в целях безопасности.</w:t>
      </w:r>
    </w:p>
    <w:p w14:paraId="435C2519" w14:textId="77777777" w:rsidR="00BA0562" w:rsidRDefault="00BA0562" w:rsidP="006132A9">
      <w:pPr>
        <w:pStyle w:val="TerminalDisplay"/>
      </w:pPr>
      <w:r>
        <w:t>[S2]interface GigabitEthernet0/0/10</w:t>
      </w:r>
    </w:p>
    <w:p w14:paraId="4107F88A" w14:textId="77777777" w:rsidR="00BA0562" w:rsidRDefault="00BA0562" w:rsidP="006132A9">
      <w:pPr>
        <w:pStyle w:val="TerminalDisplay"/>
      </w:pPr>
      <w:r>
        <w:t>[S2-GigabitEthernet0/0/10]port link-type trunk</w:t>
      </w:r>
    </w:p>
    <w:p w14:paraId="69D69268" w14:textId="77777777" w:rsidR="00BA0562" w:rsidRDefault="00BA0562" w:rsidP="006132A9">
      <w:pPr>
        <w:pStyle w:val="TerminalDisplay"/>
      </w:pPr>
      <w:r>
        <w:t>[S2-GigabitEthernet0/0/10]port trunk allow-pass vlan 2 3</w:t>
      </w:r>
    </w:p>
    <w:p w14:paraId="67BB9C89" w14:textId="77777777" w:rsidR="00BA0562" w:rsidRDefault="00BA0562" w:rsidP="006132A9">
      <w:pPr>
        <w:pStyle w:val="TerminalDisplay"/>
      </w:pPr>
      <w:r>
        <w:t>[S2-GigabitEthernet0/0/10]undo port trunk allow-pass vlan 1</w:t>
      </w:r>
    </w:p>
    <w:p w14:paraId="23711E2B" w14:textId="77777777" w:rsidR="00BA0562" w:rsidRDefault="00BA0562" w:rsidP="002075CB">
      <w:pPr>
        <w:pStyle w:val="Step"/>
        <w:outlineLvl w:val="9"/>
      </w:pPr>
      <w:r>
        <w:t>Сконфигурируйте сети VLAN на основе MAC-адресов.</w:t>
      </w:r>
    </w:p>
    <w:p w14:paraId="459F2EC3" w14:textId="77777777" w:rsidR="00BA0562" w:rsidRDefault="00BA0562" w:rsidP="00621C09">
      <w:r>
        <w:t>Как показано на схеме сети, R3 имитирует специальный служебный ПК. Допустим, что данный ПК имеет MAC-адрес a008-6fe1-0c46. Предполагается, что ПК будет подключаться к сети через любой из портов GigabitEthernet0/0/1, GigabitEthernet0/0/2 и GigabitEthernet0/0/3 на S2 и передавать данные через VLAN 10.</w:t>
      </w:r>
    </w:p>
    <w:p w14:paraId="06D1D233" w14:textId="723889D0" w:rsidR="00BA0562" w:rsidRDefault="00BA0562" w:rsidP="00621C09">
      <w:r>
        <w:t xml:space="preserve"># Настройте на S2 привязку MAC-адреса ПК </w:t>
      </w:r>
      <w:r w:rsidR="00AF0E6A">
        <w:t>к</w:t>
      </w:r>
      <w:r>
        <w:t xml:space="preserve"> VLAN 10.</w:t>
      </w:r>
    </w:p>
    <w:p w14:paraId="3A799C76" w14:textId="77777777" w:rsidR="00BA0562" w:rsidRDefault="00BA0562" w:rsidP="00621C09">
      <w:r>
        <w:t>Принадлежность к VLAN зависит от исходных MAC-адресов пакетов, и соответственно добавляются теги VLAN. Этот метод назначения VLAN не зависит от местоположения, обеспечивая более высокий уровень безопасности и гибкости.</w:t>
      </w:r>
    </w:p>
    <w:p w14:paraId="66741B9A" w14:textId="77777777" w:rsidR="00BA0562" w:rsidRDefault="00BA0562" w:rsidP="006132A9">
      <w:pPr>
        <w:pStyle w:val="TerminalDisplay"/>
      </w:pPr>
      <w:r>
        <w:t>[S2] vlan 10</w:t>
      </w:r>
    </w:p>
    <w:p w14:paraId="0F53E0C1" w14:textId="77777777" w:rsidR="00BA0562" w:rsidRDefault="00BA0562" w:rsidP="006132A9">
      <w:pPr>
        <w:pStyle w:val="TerminalDisplay"/>
      </w:pPr>
      <w:r>
        <w:t>[S2-vlan10] mac-vlan mac-address a008-6fe1-0c46</w:t>
      </w:r>
    </w:p>
    <w:p w14:paraId="1FE1FE9E" w14:textId="77777777" w:rsidR="00BA0562" w:rsidRDefault="00BA0562" w:rsidP="00621C09">
      <w:r>
        <w:t xml:space="preserve">Команда </w:t>
      </w:r>
      <w:r>
        <w:rPr>
          <w:b/>
          <w:bCs/>
        </w:rPr>
        <w:t>mac-vlan mac-address</w:t>
      </w:r>
      <w:r>
        <w:t xml:space="preserve"> позволяет установить привязку MAC-адреса к VLAN.</w:t>
      </w:r>
    </w:p>
    <w:p w14:paraId="3BF1B736" w14:textId="77777777" w:rsidR="00BA0562" w:rsidRDefault="00BA0562" w:rsidP="00621C09">
      <w:r>
        <w:t># Настройте GigabitEthernet0/0/1, GigabitEthernet0/0/2 и GigabitEthernet0/0/3 на S2 в качестве гибридных портов и разрешите прохождение пакетов из VLAN на основе MAC-адресов.</w:t>
      </w:r>
    </w:p>
    <w:p w14:paraId="430E54DB" w14:textId="77777777" w:rsidR="00BA0562" w:rsidRDefault="00BA0562" w:rsidP="00621C09">
      <w:r>
        <w:t>На портах доступа и магистральных портах назначение VLAN на основе MAC-адресов можно использовать только в том случае, если VLAN соответствует PVID. Поэтому рекомендуется настроить назначение VLAN на основе MAC-адресов на гибридном порте для получения из нескольких VLAN нетегированных пакетов.</w:t>
      </w:r>
    </w:p>
    <w:p w14:paraId="17DA1EEB" w14:textId="77777777" w:rsidR="00BA0562" w:rsidRDefault="00BA0562" w:rsidP="006132A9">
      <w:pPr>
        <w:pStyle w:val="TerminalDisplay"/>
      </w:pPr>
      <w:r>
        <w:t>[S2]interface GigabitEthernet0/0/1</w:t>
      </w:r>
    </w:p>
    <w:p w14:paraId="25E0CA2E" w14:textId="77777777" w:rsidR="00BA0562" w:rsidRDefault="00BA0562" w:rsidP="006132A9">
      <w:pPr>
        <w:pStyle w:val="TerminalDisplay"/>
      </w:pPr>
      <w:r>
        <w:t>[S2-GigabitEthernet0/0/1]port link-type hybrid</w:t>
      </w:r>
    </w:p>
    <w:p w14:paraId="3BB91204" w14:textId="77777777" w:rsidR="00BA0562" w:rsidRDefault="00BA0562" w:rsidP="006132A9">
      <w:pPr>
        <w:pStyle w:val="TerminalDisplay"/>
      </w:pPr>
      <w:r>
        <w:t>[S2-GigabitEthernet0/0/1]port hybrid untagged vlan 10</w:t>
      </w:r>
    </w:p>
    <w:p w14:paraId="45F4EBFC" w14:textId="77777777" w:rsidR="00BA0562" w:rsidRDefault="00BA0562" w:rsidP="00621C09">
      <w:r>
        <w:lastRenderedPageBreak/>
        <w:t xml:space="preserve">Команда </w:t>
      </w:r>
      <w:r>
        <w:rPr>
          <w:b/>
          <w:bCs/>
        </w:rPr>
        <w:t>port hybrid untagged vlan</w:t>
      </w:r>
      <w:r>
        <w:t xml:space="preserve"> позволяет назначить гибридный порт в определенные сети VLAN, чтобы передавать нетегированные кадры.</w:t>
      </w:r>
    </w:p>
    <w:p w14:paraId="600DF5CA" w14:textId="77777777" w:rsidR="00BA0562" w:rsidRDefault="00BA0562" w:rsidP="006132A9">
      <w:pPr>
        <w:pStyle w:val="TerminalDisplay"/>
      </w:pPr>
      <w:r>
        <w:t>[S2-GigabitEthernet0/0/1]quit</w:t>
      </w:r>
    </w:p>
    <w:p w14:paraId="129B3F05" w14:textId="77777777" w:rsidR="00BA0562" w:rsidRDefault="00BA0562" w:rsidP="006132A9">
      <w:pPr>
        <w:pStyle w:val="TerminalDisplay"/>
      </w:pPr>
      <w:r>
        <w:t>[S2]interface GigabitEthernet0/0/2</w:t>
      </w:r>
    </w:p>
    <w:p w14:paraId="68CD6739" w14:textId="77777777" w:rsidR="00BA0562" w:rsidRDefault="00BA0562" w:rsidP="006132A9">
      <w:pPr>
        <w:pStyle w:val="TerminalDisplay"/>
      </w:pPr>
      <w:r>
        <w:t>[S2-GigabitEthernet0/0/2]port link-type hybrid</w:t>
      </w:r>
    </w:p>
    <w:p w14:paraId="2AFDEFB1" w14:textId="77777777" w:rsidR="00BA0562" w:rsidRDefault="00BA0562" w:rsidP="006132A9">
      <w:pPr>
        <w:pStyle w:val="TerminalDisplay"/>
      </w:pPr>
      <w:r>
        <w:t>[S2-GigabitEthernet0/0/2]port hybrid untagged vlan 10</w:t>
      </w:r>
    </w:p>
    <w:p w14:paraId="6AE1280C" w14:textId="77777777" w:rsidR="00BA0562" w:rsidRDefault="00BA0562" w:rsidP="006132A9">
      <w:pPr>
        <w:pStyle w:val="TerminalDisplay"/>
      </w:pPr>
      <w:r>
        <w:t>[S2-GigabitEthernet0/0/2]quit</w:t>
      </w:r>
    </w:p>
    <w:p w14:paraId="5ACA50E4" w14:textId="77777777" w:rsidR="00BA0562" w:rsidRDefault="00BA0562" w:rsidP="006132A9">
      <w:pPr>
        <w:pStyle w:val="TerminalDisplay"/>
      </w:pPr>
      <w:r>
        <w:t>[S2]interface GigabitEthernet0/0/3</w:t>
      </w:r>
    </w:p>
    <w:p w14:paraId="1E8E1079" w14:textId="77777777" w:rsidR="00BA0562" w:rsidRDefault="00BA0562" w:rsidP="006132A9">
      <w:pPr>
        <w:pStyle w:val="TerminalDisplay"/>
      </w:pPr>
      <w:r>
        <w:t>[S2-GigabitEthernet0/0/3]port link-type hybrid</w:t>
      </w:r>
    </w:p>
    <w:p w14:paraId="4B1ABD09" w14:textId="77777777" w:rsidR="00BA0562" w:rsidRDefault="00BA0562" w:rsidP="006132A9">
      <w:pPr>
        <w:pStyle w:val="TerminalDisplay"/>
      </w:pPr>
      <w:r>
        <w:t>[S2-GigabitEthernet0/0/3]port hybrid untagged vlan 10</w:t>
      </w:r>
    </w:p>
    <w:p w14:paraId="5BD2DC42" w14:textId="77777777" w:rsidR="00BA0562" w:rsidRDefault="00BA0562" w:rsidP="006132A9">
      <w:pPr>
        <w:pStyle w:val="TerminalDisplay"/>
      </w:pPr>
      <w:r>
        <w:t>[S2-GigabitEthernet0/0/3]quit</w:t>
      </w:r>
    </w:p>
    <w:p w14:paraId="4358AF96" w14:textId="77777777" w:rsidR="00BA0562" w:rsidRDefault="00BA0562" w:rsidP="00621C09">
      <w:r>
        <w:t># Настройте на портах, соединяющих S1 и S2, разрешение на прохождение пакетов из VLAN 10.</w:t>
      </w:r>
    </w:p>
    <w:p w14:paraId="3C54DEA4" w14:textId="77777777" w:rsidR="00BA0562" w:rsidRPr="00965DAB" w:rsidRDefault="00BA0562" w:rsidP="00621C09">
      <w:r>
        <w:t>Порты должны разрешать прохождение тегированных кадров из нескольких VLAN. Следовательно, порты можно настроить в качестве магистральных портов.</w:t>
      </w:r>
    </w:p>
    <w:p w14:paraId="1EEE088E" w14:textId="77777777" w:rsidR="00BA0562" w:rsidRDefault="00BA0562" w:rsidP="006132A9">
      <w:pPr>
        <w:pStyle w:val="TerminalDisplay"/>
      </w:pPr>
      <w:r>
        <w:t>[S1]interface GigabitEthernet0/0/10</w:t>
      </w:r>
    </w:p>
    <w:p w14:paraId="2CCAF44C" w14:textId="77777777" w:rsidR="00BA0562" w:rsidRDefault="00BA0562" w:rsidP="006132A9">
      <w:pPr>
        <w:pStyle w:val="TerminalDisplay"/>
      </w:pPr>
      <w:r>
        <w:t>[S1-GigabitEthernet0/0/10]port trunk allow-pass vlan 10</w:t>
      </w:r>
    </w:p>
    <w:p w14:paraId="010AD0BE" w14:textId="77777777" w:rsidR="00BA0562" w:rsidRDefault="00BA0562" w:rsidP="006132A9">
      <w:pPr>
        <w:pStyle w:val="TerminalDisplay"/>
      </w:pPr>
      <w:r>
        <w:t>[S1-GigabitEthernet0/0/10]quit</w:t>
      </w:r>
    </w:p>
    <w:p w14:paraId="16F6C74B" w14:textId="77777777" w:rsidR="00BA0562" w:rsidRDefault="00BA0562" w:rsidP="00FE2B14"/>
    <w:p w14:paraId="1448398E" w14:textId="77777777" w:rsidR="00BA0562" w:rsidRDefault="00BA0562" w:rsidP="006132A9">
      <w:pPr>
        <w:pStyle w:val="TerminalDisplay"/>
      </w:pPr>
      <w:r>
        <w:t>[S2]interface GigabitEthernet0/0/10</w:t>
      </w:r>
    </w:p>
    <w:p w14:paraId="31D4A922" w14:textId="77777777" w:rsidR="00BA0562" w:rsidRDefault="00BA0562" w:rsidP="006132A9">
      <w:pPr>
        <w:pStyle w:val="TerminalDisplay"/>
      </w:pPr>
      <w:r>
        <w:t>[S2-GigabitEthernet0/0/10]port trunk allow-pass vlan 10</w:t>
      </w:r>
    </w:p>
    <w:p w14:paraId="46694372" w14:textId="77777777" w:rsidR="00BA0562" w:rsidRDefault="00BA0562" w:rsidP="006132A9">
      <w:pPr>
        <w:pStyle w:val="TerminalDisplay"/>
      </w:pPr>
      <w:r>
        <w:t>[S2-GigabitEthernet0/0/10]quit</w:t>
      </w:r>
    </w:p>
    <w:p w14:paraId="4F4D568D" w14:textId="77777777" w:rsidR="00BA0562" w:rsidRDefault="00BA0562" w:rsidP="00621C09">
      <w:r>
        <w:t># Настройте S2 и включите назначение VLAN на основе MAC-адресов на GE0/0/1, GE0/0/2 и GE0/0/3.</w:t>
      </w:r>
    </w:p>
    <w:p w14:paraId="64FE3131" w14:textId="77777777" w:rsidR="00BA0562" w:rsidRDefault="00BA0562" w:rsidP="00621C09">
      <w:r>
        <w:t xml:space="preserve">Чтобы включить на порте передачу пакетов на основе привязки между MAC-адресом и VLAN, необходимо выполнить команду </w:t>
      </w:r>
      <w:r>
        <w:rPr>
          <w:b/>
          <w:bCs/>
        </w:rPr>
        <w:t>mac-vlan enable</w:t>
      </w:r>
      <w:r>
        <w:t>.</w:t>
      </w:r>
    </w:p>
    <w:p w14:paraId="06B21A11" w14:textId="77777777" w:rsidR="00BA0562" w:rsidRDefault="00BA0562" w:rsidP="006132A9">
      <w:pPr>
        <w:pStyle w:val="TerminalDisplay"/>
      </w:pPr>
      <w:r>
        <w:t>[S2]interface GigabitEthernet0/0/1</w:t>
      </w:r>
    </w:p>
    <w:p w14:paraId="799EBBEA" w14:textId="77777777" w:rsidR="00BA0562" w:rsidRDefault="00BA0562" w:rsidP="006132A9">
      <w:pPr>
        <w:pStyle w:val="TerminalDisplay"/>
      </w:pPr>
      <w:r>
        <w:t>[S2-GigabitEthernet0/0/1]mac-vlan enable</w:t>
      </w:r>
    </w:p>
    <w:p w14:paraId="599BF39F" w14:textId="77777777" w:rsidR="00BA0562" w:rsidRDefault="00BA0562" w:rsidP="00621C09">
      <w:r>
        <w:t xml:space="preserve">Команда </w:t>
      </w:r>
      <w:r>
        <w:rPr>
          <w:b/>
          <w:bCs/>
        </w:rPr>
        <w:t>mac-vlan enable</w:t>
      </w:r>
      <w:r>
        <w:t xml:space="preserve"> позволяет включить функцию назначения VLAN на основе MAC-адреса для порта.</w:t>
      </w:r>
    </w:p>
    <w:p w14:paraId="4EDDFF17" w14:textId="77777777" w:rsidR="00BA0562" w:rsidRDefault="00BA0562" w:rsidP="006132A9">
      <w:pPr>
        <w:pStyle w:val="TerminalDisplay"/>
      </w:pPr>
      <w:r>
        <w:t>[S2-GigabitEthernet0/0/1]quit</w:t>
      </w:r>
    </w:p>
    <w:p w14:paraId="358FF783" w14:textId="77777777" w:rsidR="00BA0562" w:rsidRDefault="00BA0562" w:rsidP="006132A9">
      <w:pPr>
        <w:pStyle w:val="TerminalDisplay"/>
      </w:pPr>
      <w:r>
        <w:t>[S2]interface GigabitEthernet0/0/2</w:t>
      </w:r>
    </w:p>
    <w:p w14:paraId="6F17347A" w14:textId="77777777" w:rsidR="00BA0562" w:rsidRDefault="00BA0562" w:rsidP="006132A9">
      <w:pPr>
        <w:pStyle w:val="TerminalDisplay"/>
      </w:pPr>
      <w:r>
        <w:t>[S2-GigabitEthernet0/0/2]mac-vlan enable</w:t>
      </w:r>
    </w:p>
    <w:p w14:paraId="68452EFE" w14:textId="77777777" w:rsidR="00BA0562" w:rsidRDefault="00BA0562" w:rsidP="006132A9">
      <w:pPr>
        <w:pStyle w:val="TerminalDisplay"/>
      </w:pPr>
      <w:r>
        <w:t>[S2-GigabitEthernet0/0/2]quit</w:t>
      </w:r>
    </w:p>
    <w:p w14:paraId="4128BE16" w14:textId="77777777" w:rsidR="00BA0562" w:rsidRDefault="00BA0562" w:rsidP="006132A9">
      <w:pPr>
        <w:pStyle w:val="TerminalDisplay"/>
      </w:pPr>
      <w:r>
        <w:t>[S2]interface GigabitEthernet0/0/3</w:t>
      </w:r>
    </w:p>
    <w:p w14:paraId="5311167A" w14:textId="77777777" w:rsidR="00BA0562" w:rsidRDefault="00BA0562" w:rsidP="006132A9">
      <w:pPr>
        <w:pStyle w:val="TerminalDisplay"/>
      </w:pPr>
      <w:r>
        <w:t>[S2-GigabitEthernet0/0/3]mac-vlan enable</w:t>
      </w:r>
    </w:p>
    <w:p w14:paraId="519820E8" w14:textId="77777777" w:rsidR="00BA0562" w:rsidRDefault="00BA0562" w:rsidP="006132A9">
      <w:pPr>
        <w:pStyle w:val="TerminalDisplay"/>
      </w:pPr>
      <w:r>
        <w:t>[S2-GigabitEthernet0/0/3]quit</w:t>
      </w:r>
    </w:p>
    <w:p w14:paraId="54335546" w14:textId="77777777" w:rsidR="00BA0562" w:rsidRDefault="00BA0562" w:rsidP="002075CB">
      <w:pPr>
        <w:pStyle w:val="Step"/>
        <w:outlineLvl w:val="9"/>
      </w:pPr>
      <w:r>
        <w:t>Выведите на экран информацию о конфигурации.</w:t>
      </w:r>
    </w:p>
    <w:p w14:paraId="505B34F9" w14:textId="77777777" w:rsidR="00BA0562" w:rsidRDefault="00BA0562" w:rsidP="00621C09">
      <w:r>
        <w:t># Выведите на экран информацию о VLAN на коммутаторе.</w:t>
      </w:r>
    </w:p>
    <w:p w14:paraId="560C066D" w14:textId="77777777" w:rsidR="00BA0562" w:rsidRDefault="00BA0562" w:rsidP="006132A9">
      <w:pPr>
        <w:pStyle w:val="TerminalDisplay"/>
      </w:pPr>
      <w:r>
        <w:t>[S1]display vlan</w:t>
      </w:r>
    </w:p>
    <w:p w14:paraId="265F78DD" w14:textId="77777777" w:rsidR="00BA0562" w:rsidRDefault="00BA0562" w:rsidP="00621C09">
      <w:r>
        <w:t xml:space="preserve">Команда </w:t>
      </w:r>
      <w:r>
        <w:rPr>
          <w:b/>
          <w:bCs/>
        </w:rPr>
        <w:t>display vlan</w:t>
      </w:r>
      <w:r>
        <w:t xml:space="preserve"> позволяет вывести на экран информацию о сетях VLAN.</w:t>
      </w:r>
    </w:p>
    <w:p w14:paraId="37AC7407" w14:textId="77777777" w:rsidR="00BA0562" w:rsidRDefault="00BA0562" w:rsidP="00621C09">
      <w:r>
        <w:t xml:space="preserve">С помощью команды </w:t>
      </w:r>
      <w:r>
        <w:rPr>
          <w:b/>
          <w:bCs/>
        </w:rPr>
        <w:t>display vlan verbose</w:t>
      </w:r>
      <w:r>
        <w:t xml:space="preserve"> можно вывести на экран подробную информацию определенной VLAN, включая идентификатор, тип, описание и </w:t>
      </w:r>
      <w:r>
        <w:lastRenderedPageBreak/>
        <w:t>состояние VLAN, состояние функции статистики трафика, порты VLAN и режим, в котором осуществляется назначение портов в VLAN.</w:t>
      </w:r>
    </w:p>
    <w:p w14:paraId="6DEBFDCB" w14:textId="77777777" w:rsidR="00BA0562" w:rsidRPr="0080332C" w:rsidRDefault="00BA0562" w:rsidP="006132A9">
      <w:pPr>
        <w:pStyle w:val="TerminalDisplay"/>
      </w:pPr>
      <w:r>
        <w:t>The total number of vlans is : 4</w:t>
      </w:r>
    </w:p>
    <w:p w14:paraId="11743901" w14:textId="77777777" w:rsidR="00BA0562" w:rsidRPr="0080332C" w:rsidRDefault="00BA0562" w:rsidP="006132A9">
      <w:pPr>
        <w:pStyle w:val="TerminalDisplay"/>
      </w:pPr>
      <w:r>
        <w:t>--------------------------------------------------------------------------------</w:t>
      </w:r>
      <w:r>
        <w:rPr>
          <w:i/>
          <w:iCs/>
        </w:rPr>
        <w:t>-------------------------------------</w:t>
      </w:r>
    </w:p>
    <w:p w14:paraId="32BB9057" w14:textId="77777777" w:rsidR="00BA0562" w:rsidRPr="0080332C" w:rsidRDefault="00BA0562" w:rsidP="006132A9">
      <w:pPr>
        <w:pStyle w:val="TerminalDisplay"/>
      </w:pPr>
      <w:r>
        <w:t>U: Up;         D: Down;         TG: Tagged;         UT: Untagged;</w:t>
      </w:r>
    </w:p>
    <w:p w14:paraId="609D1D30" w14:textId="77777777" w:rsidR="00BA0562" w:rsidRPr="0080332C" w:rsidRDefault="00BA0562" w:rsidP="006132A9">
      <w:pPr>
        <w:pStyle w:val="TerminalDisplay"/>
      </w:pPr>
      <w:r>
        <w:t>MP: Vlan-mapping;               ST: Vlan-stacking;</w:t>
      </w:r>
    </w:p>
    <w:p w14:paraId="0675B480" w14:textId="77777777" w:rsidR="00BA0562" w:rsidRPr="0080332C" w:rsidRDefault="00BA0562" w:rsidP="006132A9">
      <w:pPr>
        <w:pStyle w:val="TerminalDisplay"/>
      </w:pPr>
      <w:r>
        <w:t>#: ProtocolTransparent-vlan;     *: Management-vlan;</w:t>
      </w:r>
    </w:p>
    <w:p w14:paraId="6C9A41DA" w14:textId="77777777" w:rsidR="00BA0562" w:rsidRPr="0080332C" w:rsidRDefault="00BA0562" w:rsidP="006132A9">
      <w:pPr>
        <w:pStyle w:val="TerminalDisplay"/>
      </w:pPr>
      <w:r>
        <w:t>--------------------------------------------------------------------------------</w:t>
      </w:r>
      <w:r>
        <w:rPr>
          <w:i/>
          <w:iCs/>
        </w:rPr>
        <w:t>-------------------------------------</w:t>
      </w:r>
    </w:p>
    <w:p w14:paraId="74DD409A" w14:textId="77777777" w:rsidR="00BA0562" w:rsidRPr="0080332C" w:rsidRDefault="00BA0562" w:rsidP="006132A9">
      <w:pPr>
        <w:pStyle w:val="TerminalDisplay"/>
      </w:pPr>
    </w:p>
    <w:p w14:paraId="67045040" w14:textId="77777777" w:rsidR="00BA0562" w:rsidRPr="0080332C" w:rsidRDefault="00BA0562" w:rsidP="006132A9">
      <w:pPr>
        <w:pStyle w:val="TerminalDisplay"/>
      </w:pPr>
      <w:r>
        <w:t xml:space="preserve">VID  Type    Ports                                                          </w:t>
      </w:r>
    </w:p>
    <w:p w14:paraId="2B878E47" w14:textId="77777777" w:rsidR="00BA0562" w:rsidRPr="0080332C" w:rsidRDefault="00BA0562" w:rsidP="006132A9">
      <w:pPr>
        <w:pStyle w:val="TerminalDisplay"/>
      </w:pPr>
      <w:r>
        <w:t>--------------------------------------------------------------------------------</w:t>
      </w:r>
      <w:r>
        <w:rPr>
          <w:i/>
          <w:iCs/>
        </w:rPr>
        <w:t>--------------------------------------</w:t>
      </w:r>
    </w:p>
    <w:p w14:paraId="0A6A0A45" w14:textId="6511C0E2" w:rsidR="00BA0562" w:rsidRPr="0080332C" w:rsidRDefault="00BA0562" w:rsidP="006132A9">
      <w:pPr>
        <w:pStyle w:val="TerminalDisplay"/>
      </w:pPr>
      <w:r>
        <w:t xml:space="preserve">1    common  </w:t>
      </w:r>
      <w:r>
        <w:tab/>
      </w:r>
      <w:r>
        <w:tab/>
        <w:t>UT:</w:t>
      </w:r>
      <w:r>
        <w:rPr>
          <w:i/>
          <w:iCs/>
        </w:rPr>
        <w:t xml:space="preserve"> </w:t>
      </w:r>
      <w:r>
        <w:t xml:space="preserve">GE0/0/2(D)      </w:t>
      </w:r>
      <w:r>
        <w:tab/>
        <w:t xml:space="preserve">GE0/0/3(D)      GE0/0/4(D)      GE0/0/5(D)      </w:t>
      </w:r>
    </w:p>
    <w:p w14:paraId="2118AFB1" w14:textId="0D90C61C" w:rsidR="00BA0562" w:rsidRPr="0080332C" w:rsidRDefault="00BA0562" w:rsidP="006132A9">
      <w:pPr>
        <w:pStyle w:val="TerminalDisplay"/>
      </w:pPr>
      <w:r>
        <w:t xml:space="preserve">                </w:t>
      </w:r>
      <w:r>
        <w:rPr>
          <w:i/>
          <w:iCs/>
        </w:rPr>
        <w:t xml:space="preserve">  </w:t>
      </w:r>
      <w:r>
        <w:rPr>
          <w:i/>
          <w:iCs/>
        </w:rPr>
        <w:tab/>
      </w:r>
      <w:r>
        <w:t xml:space="preserve">GE0/0/6(D)      </w:t>
      </w:r>
      <w:r>
        <w:tab/>
        <w:t xml:space="preserve">GE0/0/7(D)      GE0/0/8(D)      GE0/0/9(D)      </w:t>
      </w:r>
    </w:p>
    <w:p w14:paraId="4B18DCBC" w14:textId="060CD4C7" w:rsidR="00BA0562" w:rsidRPr="0080332C" w:rsidRDefault="00BA0562" w:rsidP="006132A9">
      <w:pPr>
        <w:pStyle w:val="TerminalDisplay"/>
      </w:pPr>
      <w:r>
        <w:t xml:space="preserve">                </w:t>
      </w:r>
      <w:r>
        <w:rPr>
          <w:i/>
          <w:iCs/>
        </w:rPr>
        <w:t xml:space="preserve">  </w:t>
      </w:r>
      <w:r>
        <w:rPr>
          <w:i/>
          <w:iCs/>
        </w:rPr>
        <w:tab/>
      </w:r>
      <w:r>
        <w:t xml:space="preserve">GE0/0/11(D)     </w:t>
      </w:r>
      <w:r>
        <w:tab/>
        <w:t xml:space="preserve">GE0/0/12(D)     GE0/0/14(D)     GE0/0/15(D)     </w:t>
      </w:r>
    </w:p>
    <w:p w14:paraId="13D9046C" w14:textId="354B770A" w:rsidR="00BA0562" w:rsidRPr="0080332C" w:rsidRDefault="00BA0562" w:rsidP="006132A9">
      <w:pPr>
        <w:pStyle w:val="TerminalDisplay"/>
      </w:pPr>
      <w:r>
        <w:t xml:space="preserve">                </w:t>
      </w:r>
      <w:r>
        <w:rPr>
          <w:i/>
          <w:iCs/>
        </w:rPr>
        <w:t xml:space="preserve">  </w:t>
      </w:r>
      <w:r>
        <w:rPr>
          <w:i/>
          <w:iCs/>
        </w:rPr>
        <w:tab/>
      </w:r>
      <w:r>
        <w:t xml:space="preserve">GE0/0/16(D)     </w:t>
      </w:r>
      <w:r>
        <w:tab/>
        <w:t xml:space="preserve">GE0/0/17(D)     GE0/0/18(D)     GE0/0/19(D)     </w:t>
      </w:r>
    </w:p>
    <w:p w14:paraId="078B5AD6" w14:textId="2B227C92" w:rsidR="00BA0562" w:rsidRPr="0080332C" w:rsidRDefault="00BA0562" w:rsidP="006132A9">
      <w:pPr>
        <w:pStyle w:val="TerminalDisplay"/>
      </w:pPr>
      <w:r>
        <w:t xml:space="preserve">                </w:t>
      </w:r>
      <w:r>
        <w:rPr>
          <w:i/>
          <w:iCs/>
        </w:rPr>
        <w:t xml:space="preserve">  </w:t>
      </w:r>
      <w:r>
        <w:rPr>
          <w:i/>
          <w:iCs/>
        </w:rPr>
        <w:tab/>
      </w:r>
      <w:r>
        <w:t xml:space="preserve">GE0/0/20(D)     </w:t>
      </w:r>
      <w:r>
        <w:tab/>
        <w:t xml:space="preserve">GE0/0/21(D)     GE0/0/22(D)     GE0/0/23(D)     </w:t>
      </w:r>
    </w:p>
    <w:p w14:paraId="08286EAE" w14:textId="35D0F6DC" w:rsidR="00BA0562" w:rsidRPr="0080332C" w:rsidRDefault="00BA0562" w:rsidP="006132A9">
      <w:pPr>
        <w:pStyle w:val="TerminalDisplay"/>
      </w:pPr>
      <w:r>
        <w:t xml:space="preserve">                </w:t>
      </w:r>
      <w:r>
        <w:rPr>
          <w:i/>
          <w:iCs/>
        </w:rPr>
        <w:t xml:space="preserve">  </w:t>
      </w:r>
      <w:r>
        <w:rPr>
          <w:i/>
          <w:iCs/>
        </w:rPr>
        <w:tab/>
      </w:r>
      <w:r>
        <w:t xml:space="preserve">GE0/0/24(D)                                                     </w:t>
      </w:r>
    </w:p>
    <w:p w14:paraId="122ABFC3" w14:textId="0581C2E8" w:rsidR="00BA0562" w:rsidRPr="0080332C" w:rsidRDefault="00BA0562" w:rsidP="006132A9">
      <w:pPr>
        <w:pStyle w:val="TerminalDisplay"/>
      </w:pPr>
      <w:r>
        <w:t xml:space="preserve">2    common  </w:t>
      </w:r>
      <w:r>
        <w:tab/>
      </w:r>
      <w:r>
        <w:tab/>
        <w:t>UT:</w:t>
      </w:r>
      <w:r>
        <w:rPr>
          <w:i/>
          <w:iCs/>
        </w:rPr>
        <w:t xml:space="preserve"> </w:t>
      </w:r>
      <w:r>
        <w:t xml:space="preserve">GE0/0/1(U)                                                      </w:t>
      </w:r>
    </w:p>
    <w:p w14:paraId="0D0B584F" w14:textId="65724288" w:rsidR="00BA0562" w:rsidRPr="0080332C" w:rsidRDefault="00BA0562" w:rsidP="006132A9">
      <w:pPr>
        <w:pStyle w:val="TerminalDisplay"/>
      </w:pPr>
      <w:r>
        <w:t xml:space="preserve">             </w:t>
      </w:r>
      <w:r>
        <w:rPr>
          <w:i/>
          <w:iCs/>
        </w:rPr>
        <w:t xml:space="preserve"> </w:t>
      </w:r>
      <w:r>
        <w:rPr>
          <w:i/>
          <w:iCs/>
        </w:rPr>
        <w:tab/>
      </w:r>
      <w:r>
        <w:rPr>
          <w:i/>
          <w:iCs/>
        </w:rPr>
        <w:tab/>
      </w:r>
      <w:r>
        <w:t>TG:</w:t>
      </w:r>
      <w:r>
        <w:rPr>
          <w:i/>
          <w:iCs/>
        </w:rPr>
        <w:t xml:space="preserve"> </w:t>
      </w:r>
      <w:r>
        <w:t xml:space="preserve">GE0/0/10(U)                                                     </w:t>
      </w:r>
    </w:p>
    <w:p w14:paraId="07479895" w14:textId="293CEB4E" w:rsidR="00BA0562" w:rsidRPr="0080332C" w:rsidRDefault="00BA0562" w:rsidP="006132A9">
      <w:pPr>
        <w:pStyle w:val="TerminalDisplay"/>
      </w:pPr>
      <w:r>
        <w:t xml:space="preserve">3    common  </w:t>
      </w:r>
      <w:r>
        <w:tab/>
      </w:r>
      <w:r>
        <w:tab/>
        <w:t>UT:</w:t>
      </w:r>
      <w:r>
        <w:rPr>
          <w:i/>
          <w:iCs/>
        </w:rPr>
        <w:t xml:space="preserve"> </w:t>
      </w:r>
      <w:r>
        <w:t xml:space="preserve">GE0/0/13(U)                                                     </w:t>
      </w:r>
    </w:p>
    <w:p w14:paraId="60B54359" w14:textId="428EA5E8" w:rsidR="00BA0562" w:rsidRPr="0080332C" w:rsidRDefault="00BA0562" w:rsidP="006132A9">
      <w:pPr>
        <w:pStyle w:val="TerminalDisplay"/>
      </w:pPr>
      <w:r>
        <w:t xml:space="preserve">             </w:t>
      </w:r>
      <w:r>
        <w:rPr>
          <w:i/>
          <w:iCs/>
        </w:rPr>
        <w:t xml:space="preserve"> </w:t>
      </w:r>
      <w:r>
        <w:rPr>
          <w:i/>
          <w:iCs/>
        </w:rPr>
        <w:tab/>
      </w:r>
      <w:r>
        <w:rPr>
          <w:i/>
          <w:iCs/>
        </w:rPr>
        <w:tab/>
      </w:r>
      <w:r>
        <w:t>TG:</w:t>
      </w:r>
      <w:r>
        <w:rPr>
          <w:i/>
          <w:iCs/>
        </w:rPr>
        <w:t xml:space="preserve"> </w:t>
      </w:r>
      <w:r>
        <w:t xml:space="preserve">GE0/0/10(U)                                                     </w:t>
      </w:r>
    </w:p>
    <w:p w14:paraId="24E5A884" w14:textId="374C84D6" w:rsidR="00BA0562" w:rsidRPr="0080332C" w:rsidRDefault="00BA0562" w:rsidP="006132A9">
      <w:pPr>
        <w:pStyle w:val="TerminalDisplay"/>
      </w:pPr>
      <w:r>
        <w:t xml:space="preserve">10   common  </w:t>
      </w:r>
      <w:r>
        <w:tab/>
      </w:r>
      <w:r>
        <w:tab/>
        <w:t>TG:</w:t>
      </w:r>
      <w:r>
        <w:rPr>
          <w:i/>
          <w:iCs/>
        </w:rPr>
        <w:t xml:space="preserve"> </w:t>
      </w:r>
      <w:r>
        <w:t xml:space="preserve">GE0/0/10(U)                                                     </w:t>
      </w:r>
    </w:p>
    <w:p w14:paraId="197E9B1C" w14:textId="77777777" w:rsidR="00BA0562" w:rsidRDefault="00BA0562" w:rsidP="006132A9">
      <w:pPr>
        <w:pStyle w:val="TerminalDisplay"/>
      </w:pPr>
    </w:p>
    <w:p w14:paraId="29113BC4" w14:textId="77777777" w:rsidR="00BA0562" w:rsidRPr="0080332C" w:rsidRDefault="00BA0562" w:rsidP="006132A9">
      <w:pPr>
        <w:pStyle w:val="TerminalDisplay"/>
      </w:pPr>
      <w:r>
        <w:t xml:space="preserve">VID  Status  Property      MAC-LRN Statistics </w:t>
      </w:r>
      <w:r>
        <w:rPr>
          <w:i/>
          <w:iCs/>
        </w:rPr>
        <w:t xml:space="preserve"> </w:t>
      </w:r>
      <w:r>
        <w:t xml:space="preserve">Description      </w:t>
      </w:r>
    </w:p>
    <w:p w14:paraId="152EA9B2" w14:textId="77777777" w:rsidR="00BA0562" w:rsidRPr="0080332C" w:rsidRDefault="00BA0562" w:rsidP="006132A9">
      <w:pPr>
        <w:pStyle w:val="TerminalDisplay"/>
      </w:pPr>
      <w:r>
        <w:t>--------------------------------------------------------------------------------</w:t>
      </w:r>
      <w:r>
        <w:rPr>
          <w:i/>
          <w:iCs/>
        </w:rPr>
        <w:t>----------------------------------------</w:t>
      </w:r>
    </w:p>
    <w:p w14:paraId="3A30BCD3" w14:textId="77777777" w:rsidR="00BA0562" w:rsidRPr="0080332C" w:rsidRDefault="00BA0562" w:rsidP="006132A9">
      <w:pPr>
        <w:pStyle w:val="TerminalDisplay"/>
      </w:pPr>
      <w:r>
        <w:t xml:space="preserve">1    enable  default       enable  </w:t>
      </w:r>
      <w:r>
        <w:rPr>
          <w:i/>
          <w:iCs/>
        </w:rPr>
        <w:t xml:space="preserve"> </w:t>
      </w:r>
      <w:r>
        <w:t xml:space="preserve">disable    VLAN 0001                         </w:t>
      </w:r>
    </w:p>
    <w:p w14:paraId="7AC8B61A" w14:textId="77777777" w:rsidR="00BA0562" w:rsidRPr="0080332C" w:rsidRDefault="00BA0562" w:rsidP="006132A9">
      <w:pPr>
        <w:pStyle w:val="TerminalDisplay"/>
      </w:pPr>
      <w:r>
        <w:t xml:space="preserve">2    enable  default       enable  </w:t>
      </w:r>
      <w:r>
        <w:rPr>
          <w:i/>
          <w:iCs/>
        </w:rPr>
        <w:t xml:space="preserve"> </w:t>
      </w:r>
      <w:r>
        <w:t xml:space="preserve">disable    VLAN 0002                         </w:t>
      </w:r>
    </w:p>
    <w:p w14:paraId="00FF0048" w14:textId="77777777" w:rsidR="00BA0562" w:rsidRPr="0080332C" w:rsidRDefault="00BA0562" w:rsidP="006132A9">
      <w:pPr>
        <w:pStyle w:val="TerminalDisplay"/>
      </w:pPr>
      <w:r>
        <w:t xml:space="preserve">3    enable  default       enable  </w:t>
      </w:r>
      <w:r>
        <w:rPr>
          <w:i/>
          <w:iCs/>
        </w:rPr>
        <w:t xml:space="preserve"> </w:t>
      </w:r>
      <w:r>
        <w:t xml:space="preserve">disable    VLAN 0003                         </w:t>
      </w:r>
    </w:p>
    <w:p w14:paraId="51BA6EF2" w14:textId="77777777" w:rsidR="00BA0562" w:rsidRDefault="00BA0562" w:rsidP="006132A9">
      <w:pPr>
        <w:pStyle w:val="TerminalDisplay"/>
      </w:pPr>
      <w:r>
        <w:t xml:space="preserve">10   enable  default       enable  </w:t>
      </w:r>
      <w:r>
        <w:rPr>
          <w:i/>
          <w:iCs/>
        </w:rPr>
        <w:t xml:space="preserve"> </w:t>
      </w:r>
      <w:r>
        <w:t>disable    VLAN 0010</w:t>
      </w:r>
    </w:p>
    <w:p w14:paraId="783F1ADF" w14:textId="77777777" w:rsidR="00BA0562" w:rsidRDefault="00BA0562" w:rsidP="00FE2B14"/>
    <w:p w14:paraId="27F6C3F7" w14:textId="77777777" w:rsidR="00BA0562" w:rsidRDefault="00BA0562" w:rsidP="006132A9">
      <w:pPr>
        <w:pStyle w:val="TerminalDisplay"/>
      </w:pPr>
      <w:r>
        <w:t xml:space="preserve">[S2]display vlan </w:t>
      </w:r>
    </w:p>
    <w:p w14:paraId="40C8A463" w14:textId="77777777" w:rsidR="00BA0562" w:rsidRDefault="00BA0562" w:rsidP="006132A9">
      <w:pPr>
        <w:pStyle w:val="TerminalDisplay"/>
      </w:pPr>
      <w:r>
        <w:t>The total number of vlans is : 4</w:t>
      </w:r>
    </w:p>
    <w:p w14:paraId="6C5732A5" w14:textId="77777777" w:rsidR="00BA0562" w:rsidRDefault="00BA0562" w:rsidP="006132A9">
      <w:pPr>
        <w:pStyle w:val="TerminalDisplay"/>
      </w:pPr>
      <w:r>
        <w:t>------------------------------------------------------------------------------------------------------------------------</w:t>
      </w:r>
    </w:p>
    <w:p w14:paraId="683EC51F" w14:textId="77777777" w:rsidR="00BA0562" w:rsidRDefault="00BA0562" w:rsidP="006132A9">
      <w:pPr>
        <w:pStyle w:val="TerminalDisplay"/>
      </w:pPr>
      <w:r>
        <w:t>U: Up;         D: Down;         TG: Tagged;         UT: Untagged;</w:t>
      </w:r>
    </w:p>
    <w:p w14:paraId="4B1D26BB" w14:textId="77777777" w:rsidR="00BA0562" w:rsidRDefault="00BA0562" w:rsidP="006132A9">
      <w:pPr>
        <w:pStyle w:val="TerminalDisplay"/>
      </w:pPr>
      <w:r>
        <w:t>MP: Vlan-mapping;               ST: Vlan-stacking;</w:t>
      </w:r>
    </w:p>
    <w:p w14:paraId="3863A010" w14:textId="77777777" w:rsidR="00BA0562" w:rsidRDefault="00BA0562" w:rsidP="006132A9">
      <w:pPr>
        <w:pStyle w:val="TerminalDisplay"/>
      </w:pPr>
      <w:r>
        <w:t>#: ProtocolTransparent-vlan;     *: Management-vlan;</w:t>
      </w:r>
    </w:p>
    <w:p w14:paraId="61004E44" w14:textId="77777777" w:rsidR="00BA0562" w:rsidRDefault="00BA0562" w:rsidP="006132A9">
      <w:pPr>
        <w:pStyle w:val="TerminalDisplay"/>
      </w:pPr>
      <w:r>
        <w:t>------------------------------------------------------------------------------------------------------------------------</w:t>
      </w:r>
    </w:p>
    <w:p w14:paraId="63C77957" w14:textId="77777777" w:rsidR="00BA0562" w:rsidRDefault="00BA0562" w:rsidP="006132A9">
      <w:pPr>
        <w:pStyle w:val="TerminalDisplay"/>
      </w:pPr>
    </w:p>
    <w:p w14:paraId="7686FB5C" w14:textId="77777777" w:rsidR="00BA0562" w:rsidRDefault="00BA0562" w:rsidP="006132A9">
      <w:pPr>
        <w:pStyle w:val="TerminalDisplay"/>
      </w:pPr>
      <w:r>
        <w:t xml:space="preserve">VID  Type    Ports                                                          </w:t>
      </w:r>
    </w:p>
    <w:p w14:paraId="3365E2D2" w14:textId="77777777" w:rsidR="00BA0562" w:rsidRDefault="00BA0562" w:rsidP="006132A9">
      <w:pPr>
        <w:pStyle w:val="TerminalDisplay"/>
      </w:pPr>
      <w:r>
        <w:t>------------------------------------------------------------------------------------------------------------------------</w:t>
      </w:r>
    </w:p>
    <w:p w14:paraId="66BB696E" w14:textId="6B824B7D" w:rsidR="00BA0562" w:rsidRDefault="00BA0562" w:rsidP="006132A9">
      <w:pPr>
        <w:pStyle w:val="TerminalDisplay"/>
      </w:pPr>
      <w:r>
        <w:t xml:space="preserve">1    common  </w:t>
      </w:r>
      <w:r>
        <w:tab/>
      </w:r>
      <w:r>
        <w:tab/>
        <w:t xml:space="preserve">UT: GE0/0/1(U)      </w:t>
      </w:r>
      <w:r>
        <w:tab/>
        <w:t xml:space="preserve">GE0/0/2(D)      GE0/0/3(D)      GE0/0/4(D)      </w:t>
      </w:r>
    </w:p>
    <w:p w14:paraId="3EC88451" w14:textId="0096F958" w:rsidR="00BA0562" w:rsidRDefault="00BA0562" w:rsidP="006132A9">
      <w:pPr>
        <w:pStyle w:val="TerminalDisplay"/>
      </w:pPr>
      <w:r>
        <w:t xml:space="preserve">                  </w:t>
      </w:r>
      <w:r>
        <w:tab/>
        <w:t xml:space="preserve">GE0/0/5(D)      </w:t>
      </w:r>
      <w:r>
        <w:tab/>
        <w:t xml:space="preserve">GE0/0/6(D)      GE0/0/7(D)      GE0/0/8(D)      </w:t>
      </w:r>
    </w:p>
    <w:p w14:paraId="2D88EBB9" w14:textId="3AE84D0E" w:rsidR="00BA0562" w:rsidRDefault="00BA0562" w:rsidP="006132A9">
      <w:pPr>
        <w:pStyle w:val="TerminalDisplay"/>
      </w:pPr>
      <w:r>
        <w:t xml:space="preserve">                  </w:t>
      </w:r>
      <w:r>
        <w:tab/>
        <w:t xml:space="preserve">GE0/0/9(D)      </w:t>
      </w:r>
      <w:r>
        <w:tab/>
        <w:t xml:space="preserve">GE0/0/11(D)     GE0/0/12(D)     GE0/0/13(D)     </w:t>
      </w:r>
    </w:p>
    <w:p w14:paraId="78C7D8F1" w14:textId="7CE0F2BE" w:rsidR="00BA0562" w:rsidRDefault="00BA0562" w:rsidP="006132A9">
      <w:pPr>
        <w:pStyle w:val="TerminalDisplay"/>
      </w:pPr>
      <w:r>
        <w:t xml:space="preserve">                  </w:t>
      </w:r>
      <w:r>
        <w:tab/>
        <w:t xml:space="preserve">GE0/0/15(D)     </w:t>
      </w:r>
      <w:r>
        <w:tab/>
        <w:t xml:space="preserve">GE0/0/16(D)     GE0/0/17(D)     GE0/0/18(D)     </w:t>
      </w:r>
    </w:p>
    <w:p w14:paraId="25DA935B" w14:textId="5CCD5477" w:rsidR="00BA0562" w:rsidRDefault="00BA0562" w:rsidP="006132A9">
      <w:pPr>
        <w:pStyle w:val="TerminalDisplay"/>
      </w:pPr>
      <w:r>
        <w:t xml:space="preserve">                  </w:t>
      </w:r>
      <w:r>
        <w:tab/>
        <w:t xml:space="preserve">GE0/0/19(D)     </w:t>
      </w:r>
      <w:r>
        <w:tab/>
        <w:t xml:space="preserve">GE0/0/20(D)     GE0/0/21(D)     GE0/0/22(D)     </w:t>
      </w:r>
    </w:p>
    <w:p w14:paraId="4D53E2FF" w14:textId="4C2E335E" w:rsidR="00BA0562" w:rsidRDefault="00BA0562" w:rsidP="006132A9">
      <w:pPr>
        <w:pStyle w:val="TerminalDisplay"/>
      </w:pPr>
      <w:r>
        <w:t xml:space="preserve">                  </w:t>
      </w:r>
      <w:r>
        <w:tab/>
        <w:t xml:space="preserve">GE0/0/23(D)     </w:t>
      </w:r>
      <w:r>
        <w:tab/>
        <w:t xml:space="preserve">GE0/0/24(D)                                     </w:t>
      </w:r>
    </w:p>
    <w:p w14:paraId="263841C8" w14:textId="29B1E2AA" w:rsidR="00BA0562" w:rsidRDefault="00BA0562" w:rsidP="006132A9">
      <w:pPr>
        <w:pStyle w:val="TerminalDisplay"/>
      </w:pPr>
      <w:r>
        <w:t xml:space="preserve">2    common  </w:t>
      </w:r>
      <w:r>
        <w:tab/>
      </w:r>
      <w:r>
        <w:tab/>
        <w:t xml:space="preserve">TG: GE0/0/10(U)                                                     </w:t>
      </w:r>
    </w:p>
    <w:p w14:paraId="574053C5" w14:textId="51F2B149" w:rsidR="00BA0562" w:rsidRDefault="00BA0562" w:rsidP="006132A9">
      <w:pPr>
        <w:pStyle w:val="TerminalDisplay"/>
      </w:pPr>
      <w:r>
        <w:t xml:space="preserve">3    common  </w:t>
      </w:r>
      <w:r>
        <w:tab/>
      </w:r>
      <w:r>
        <w:tab/>
        <w:t xml:space="preserve">UT: GE0/0/14(U)                                                     </w:t>
      </w:r>
    </w:p>
    <w:p w14:paraId="59DA9CA8" w14:textId="1008BE2C" w:rsidR="00BA0562" w:rsidRDefault="00BA0562" w:rsidP="006132A9">
      <w:pPr>
        <w:pStyle w:val="TerminalDisplay"/>
      </w:pPr>
      <w:r>
        <w:t xml:space="preserve">              </w:t>
      </w:r>
      <w:r>
        <w:tab/>
      </w:r>
      <w:r>
        <w:tab/>
        <w:t xml:space="preserve">TG: GE0/0/10(U)                                                     </w:t>
      </w:r>
    </w:p>
    <w:p w14:paraId="32B8CF0B" w14:textId="23758AB2" w:rsidR="00BA0562" w:rsidRDefault="00BA0562" w:rsidP="006132A9">
      <w:pPr>
        <w:pStyle w:val="TerminalDisplay"/>
      </w:pPr>
      <w:r>
        <w:t xml:space="preserve">10   common  </w:t>
      </w:r>
      <w:r>
        <w:tab/>
      </w:r>
      <w:r>
        <w:tab/>
        <w:t xml:space="preserve">UT: GE0/0/1(U)      </w:t>
      </w:r>
      <w:r>
        <w:tab/>
        <w:t xml:space="preserve">GE0/0/2(D)      GE0/0/3(D)                      </w:t>
      </w:r>
    </w:p>
    <w:p w14:paraId="76EBB60E" w14:textId="48EF7EDE" w:rsidR="00BA0562" w:rsidRDefault="00BA0562" w:rsidP="006132A9">
      <w:pPr>
        <w:pStyle w:val="TerminalDisplay"/>
      </w:pPr>
      <w:r>
        <w:t xml:space="preserve">              </w:t>
      </w:r>
      <w:r>
        <w:tab/>
      </w:r>
      <w:r>
        <w:tab/>
        <w:t xml:space="preserve">TG: GE0/0/10(U)                                                     </w:t>
      </w:r>
    </w:p>
    <w:p w14:paraId="4BB427DA" w14:textId="77777777" w:rsidR="00BA0562" w:rsidRDefault="00BA0562" w:rsidP="006132A9">
      <w:pPr>
        <w:pStyle w:val="TerminalDisplay"/>
      </w:pPr>
    </w:p>
    <w:p w14:paraId="5969BE45" w14:textId="77777777" w:rsidR="00BA0562" w:rsidRDefault="00BA0562" w:rsidP="006132A9">
      <w:pPr>
        <w:pStyle w:val="TerminalDisplay"/>
      </w:pPr>
      <w:r>
        <w:t xml:space="preserve">VID  Status  Property      MAC-LRN Statistics  Description      </w:t>
      </w:r>
    </w:p>
    <w:p w14:paraId="48B5425F" w14:textId="77777777" w:rsidR="00BA0562" w:rsidRDefault="00BA0562" w:rsidP="006132A9">
      <w:pPr>
        <w:pStyle w:val="TerminalDisplay"/>
      </w:pPr>
      <w:r>
        <w:lastRenderedPageBreak/>
        <w:t>--------------------------------------------------------------------------------------------------------------------------</w:t>
      </w:r>
    </w:p>
    <w:p w14:paraId="6CC0002A" w14:textId="77777777" w:rsidR="00BA0562" w:rsidRDefault="00BA0562" w:rsidP="006132A9">
      <w:pPr>
        <w:pStyle w:val="TerminalDisplay"/>
      </w:pPr>
      <w:r>
        <w:t xml:space="preserve">1    enable  default       enable   disable    VLAN 0001                         </w:t>
      </w:r>
    </w:p>
    <w:p w14:paraId="1CD33A4E" w14:textId="77777777" w:rsidR="00BA0562" w:rsidRDefault="00BA0562" w:rsidP="006132A9">
      <w:pPr>
        <w:pStyle w:val="TerminalDisplay"/>
      </w:pPr>
      <w:r>
        <w:t xml:space="preserve">2    enable  default       enable   disable    VLAN 0002                         </w:t>
      </w:r>
    </w:p>
    <w:p w14:paraId="6E707D4D" w14:textId="77777777" w:rsidR="00BA0562" w:rsidRDefault="00BA0562" w:rsidP="006132A9">
      <w:pPr>
        <w:pStyle w:val="TerminalDisplay"/>
      </w:pPr>
      <w:r>
        <w:t xml:space="preserve">3    enable  default       enable   disable    VLAN 0003                         </w:t>
      </w:r>
    </w:p>
    <w:p w14:paraId="6C83F14D" w14:textId="77777777" w:rsidR="00BA0562" w:rsidRDefault="00BA0562" w:rsidP="006132A9">
      <w:pPr>
        <w:pStyle w:val="TerminalDisplay"/>
      </w:pPr>
      <w:r>
        <w:t>10   enable  default       enable   disable    VLAN 0010</w:t>
      </w:r>
    </w:p>
    <w:p w14:paraId="1CCCFA68" w14:textId="77777777" w:rsidR="00BA0562" w:rsidRDefault="00BA0562" w:rsidP="00621C09">
      <w:r>
        <w:t># Выведите на экран конфигурацию назначения VLAN на основе MAC-адресов, имеющуюся на коммутаторе.</w:t>
      </w:r>
    </w:p>
    <w:p w14:paraId="7EAF1CC1" w14:textId="77777777" w:rsidR="00BA0562" w:rsidRDefault="00BA0562" w:rsidP="006132A9">
      <w:pPr>
        <w:pStyle w:val="TerminalDisplay"/>
      </w:pPr>
      <w:r>
        <w:t>[S2]display mac-vlan vlan 10</w:t>
      </w:r>
    </w:p>
    <w:p w14:paraId="1EEF0210" w14:textId="77777777" w:rsidR="00BA0562" w:rsidRDefault="00BA0562" w:rsidP="006132A9">
      <w:pPr>
        <w:pStyle w:val="TerminalDisplay"/>
      </w:pPr>
      <w:r>
        <w:t>---------------------------------------------------------------------------------</w:t>
      </w:r>
    </w:p>
    <w:p w14:paraId="522EF3A8" w14:textId="1E5B9BDF" w:rsidR="00BA0562" w:rsidRDefault="00BA0562" w:rsidP="006132A9">
      <w:pPr>
        <w:pStyle w:val="TerminalDisplay"/>
      </w:pPr>
      <w:r>
        <w:t xml:space="preserve">MAC Address     MASK            </w:t>
      </w:r>
      <w:r>
        <w:tab/>
        <w:t xml:space="preserve">VLAN    Priority   </w:t>
      </w:r>
    </w:p>
    <w:p w14:paraId="6E4657AF" w14:textId="77777777" w:rsidR="00BA0562" w:rsidRDefault="00BA0562" w:rsidP="006132A9">
      <w:pPr>
        <w:pStyle w:val="TerminalDisplay"/>
      </w:pPr>
      <w:r>
        <w:t>---------------------------------------------------------------------------------</w:t>
      </w:r>
    </w:p>
    <w:p w14:paraId="1B9EC4BF" w14:textId="68018BC3" w:rsidR="00BA0562" w:rsidRDefault="00BA0562" w:rsidP="006132A9">
      <w:pPr>
        <w:pStyle w:val="TerminalDisplay"/>
      </w:pPr>
      <w:r>
        <w:t xml:space="preserve">00e0-fc1c-47a7   ffff-ffff-ffff   </w:t>
      </w:r>
      <w:r>
        <w:tab/>
      </w:r>
      <w:r>
        <w:tab/>
        <w:t xml:space="preserve">10       0          </w:t>
      </w:r>
    </w:p>
    <w:p w14:paraId="34EE83B7" w14:textId="77777777" w:rsidR="00BA0562" w:rsidRDefault="00BA0562" w:rsidP="006132A9">
      <w:pPr>
        <w:pStyle w:val="TerminalDisplay"/>
      </w:pPr>
    </w:p>
    <w:p w14:paraId="3D3FE364" w14:textId="77777777" w:rsidR="00BA0562" w:rsidRDefault="00BA0562" w:rsidP="006132A9">
      <w:pPr>
        <w:pStyle w:val="TerminalDisplay"/>
      </w:pPr>
      <w:r>
        <w:t>Total MAC VLAN address count: 1</w:t>
      </w:r>
    </w:p>
    <w:p w14:paraId="570339FC" w14:textId="77777777" w:rsidR="00FE2B14" w:rsidRDefault="00FE2B14" w:rsidP="00FE2B14">
      <w:r>
        <w:t xml:space="preserve">Команда </w:t>
      </w:r>
      <w:r>
        <w:rPr>
          <w:b/>
          <w:bCs/>
        </w:rPr>
        <w:t>display mac-vlan</w:t>
      </w:r>
      <w:r>
        <w:t xml:space="preserve"> позволяет вывести на экран конфигурацию назначения VLAN на основе MAC-адресов.</w:t>
      </w:r>
    </w:p>
    <w:p w14:paraId="31D45D67" w14:textId="6564A8C3" w:rsidR="00BA0562" w:rsidRDefault="00BA0562" w:rsidP="00621C09">
      <w:pPr>
        <w:pStyle w:val="Heading3"/>
      </w:pPr>
      <w:bookmarkStart w:id="66" w:name="_Toc66968522"/>
      <w:r>
        <w:t>Проверка</w:t>
      </w:r>
      <w:bookmarkEnd w:id="66"/>
    </w:p>
    <w:p w14:paraId="3B0FFEA0" w14:textId="77777777" w:rsidR="00BA0562" w:rsidRDefault="00BA0562" w:rsidP="00621C09">
      <w:r>
        <w:t>Проверьте подключение устройства и конфигурацию VLAN.</w:t>
      </w:r>
    </w:p>
    <w:p w14:paraId="6FA82187" w14:textId="77777777" w:rsidR="00BA0562" w:rsidRPr="00CD3427" w:rsidRDefault="00BA0562" w:rsidP="002075CB">
      <w:pPr>
        <w:pStyle w:val="ItemStep"/>
        <w:outlineLvl w:val="9"/>
      </w:pPr>
      <w:r>
        <w:t>Выполните команду Ping на S4 для проверки связи с S3 и убедитесь, что операция ping успешно выполняется.</w:t>
      </w:r>
    </w:p>
    <w:p w14:paraId="201B3D58" w14:textId="77777777" w:rsidR="00BA0562" w:rsidRPr="00CD3427" w:rsidRDefault="00BA0562" w:rsidP="002075CB">
      <w:pPr>
        <w:pStyle w:val="ItemStep"/>
        <w:outlineLvl w:val="9"/>
      </w:pPr>
      <w:r>
        <w:t>Выполните команду Ping на R1 для проверки связи с другими устройствами и убедитесь, что операция ping не выполняется.</w:t>
      </w:r>
    </w:p>
    <w:p w14:paraId="207239C7" w14:textId="073F5F3D" w:rsidR="00BA0562" w:rsidRPr="007A7268" w:rsidRDefault="00BA0562" w:rsidP="002075CB">
      <w:pPr>
        <w:pStyle w:val="ItemStep"/>
        <w:outlineLvl w:val="9"/>
      </w:pPr>
      <w:r>
        <w:t xml:space="preserve">Выполните команду </w:t>
      </w:r>
      <w:r>
        <w:rPr>
          <w:b/>
          <w:bCs/>
        </w:rPr>
        <w:t>display mac-address verbose</w:t>
      </w:r>
      <w:r>
        <w:t xml:space="preserve"> на S1 и S2, чтобы проверить табли</w:t>
      </w:r>
      <w:r w:rsidR="00C97018">
        <w:t>цы MAC-адресов на коммутаторах.</w:t>
      </w:r>
    </w:p>
    <w:p w14:paraId="591F4482" w14:textId="0DA6A0D8" w:rsidR="00BA0562" w:rsidRDefault="00C97018" w:rsidP="00621C09">
      <w:pPr>
        <w:pStyle w:val="Heading3"/>
      </w:pPr>
      <w:bookmarkStart w:id="67" w:name="_Toc66968523"/>
      <w:r>
        <w:t>Справочные конфигурации</w:t>
      </w:r>
      <w:bookmarkEnd w:id="67"/>
    </w:p>
    <w:p w14:paraId="1F94186E" w14:textId="77777777" w:rsidR="00BA0562" w:rsidRDefault="00BA0562" w:rsidP="00621C09">
      <w:r>
        <w:t>Конфигурация на S1</w:t>
      </w:r>
    </w:p>
    <w:p w14:paraId="0F79E857" w14:textId="77777777" w:rsidR="00BA0562" w:rsidRDefault="00BA0562" w:rsidP="006132A9">
      <w:pPr>
        <w:pStyle w:val="TerminalDisplay"/>
      </w:pPr>
      <w:r>
        <w:t>#</w:t>
      </w:r>
    </w:p>
    <w:p w14:paraId="52D303CE" w14:textId="77777777" w:rsidR="00BA0562" w:rsidRDefault="00BA0562" w:rsidP="006132A9">
      <w:pPr>
        <w:pStyle w:val="TerminalDisplay"/>
      </w:pPr>
      <w:r>
        <w:t>sysname S1</w:t>
      </w:r>
    </w:p>
    <w:p w14:paraId="0445EA81" w14:textId="77777777" w:rsidR="00BA0562" w:rsidRDefault="00BA0562" w:rsidP="006132A9">
      <w:pPr>
        <w:pStyle w:val="TerminalDisplay"/>
      </w:pPr>
      <w:r>
        <w:t>#</w:t>
      </w:r>
    </w:p>
    <w:p w14:paraId="09420339" w14:textId="77777777" w:rsidR="00BA0562" w:rsidRDefault="00BA0562" w:rsidP="006132A9">
      <w:pPr>
        <w:pStyle w:val="TerminalDisplay"/>
      </w:pPr>
      <w:r>
        <w:t>vlan batch 2 to 3 10</w:t>
      </w:r>
    </w:p>
    <w:p w14:paraId="44826990" w14:textId="77777777" w:rsidR="00BA0562" w:rsidRDefault="00BA0562" w:rsidP="006132A9">
      <w:pPr>
        <w:pStyle w:val="TerminalDisplay"/>
      </w:pPr>
      <w:r>
        <w:t xml:space="preserve">#                                    </w:t>
      </w:r>
    </w:p>
    <w:p w14:paraId="5A189A91" w14:textId="77777777" w:rsidR="00BA0562" w:rsidRDefault="00BA0562" w:rsidP="006132A9">
      <w:pPr>
        <w:pStyle w:val="TerminalDisplay"/>
      </w:pPr>
      <w:r>
        <w:t>interface GigabitEthernet0/0/1</w:t>
      </w:r>
    </w:p>
    <w:p w14:paraId="7CEEA408" w14:textId="77777777" w:rsidR="00BA0562" w:rsidRDefault="00BA0562" w:rsidP="006132A9">
      <w:pPr>
        <w:pStyle w:val="TerminalDisplay"/>
      </w:pPr>
      <w:r>
        <w:t xml:space="preserve"> port link-type access</w:t>
      </w:r>
    </w:p>
    <w:p w14:paraId="6A17D4AB" w14:textId="77777777" w:rsidR="00BA0562" w:rsidRDefault="00BA0562" w:rsidP="006132A9">
      <w:pPr>
        <w:pStyle w:val="TerminalDisplay"/>
      </w:pPr>
      <w:r>
        <w:t xml:space="preserve"> port default vlan 2</w:t>
      </w:r>
    </w:p>
    <w:p w14:paraId="2F469770" w14:textId="77777777" w:rsidR="00BA0562" w:rsidRDefault="00BA0562" w:rsidP="006132A9">
      <w:pPr>
        <w:pStyle w:val="TerminalDisplay"/>
      </w:pPr>
      <w:r>
        <w:t>#</w:t>
      </w:r>
    </w:p>
    <w:p w14:paraId="422C6C12" w14:textId="77777777" w:rsidR="00BA0562" w:rsidRDefault="00BA0562" w:rsidP="006132A9">
      <w:pPr>
        <w:pStyle w:val="TerminalDisplay"/>
      </w:pPr>
      <w:r>
        <w:t>interface GigabitEthernet0/0/10</w:t>
      </w:r>
    </w:p>
    <w:p w14:paraId="3D3AB3D9" w14:textId="77777777" w:rsidR="00BA0562" w:rsidRDefault="00BA0562" w:rsidP="006132A9">
      <w:pPr>
        <w:pStyle w:val="TerminalDisplay"/>
      </w:pPr>
      <w:r>
        <w:t xml:space="preserve"> port link-type trunk</w:t>
      </w:r>
    </w:p>
    <w:p w14:paraId="10126659" w14:textId="77777777" w:rsidR="00BA0562" w:rsidRDefault="00BA0562" w:rsidP="006132A9">
      <w:pPr>
        <w:pStyle w:val="TerminalDisplay"/>
      </w:pPr>
      <w:r>
        <w:t xml:space="preserve"> undo port trunk allow-pass vlan 1</w:t>
      </w:r>
    </w:p>
    <w:p w14:paraId="2CED27FE" w14:textId="77777777" w:rsidR="00BA0562" w:rsidRDefault="00BA0562" w:rsidP="006132A9">
      <w:pPr>
        <w:pStyle w:val="TerminalDisplay"/>
      </w:pPr>
      <w:r>
        <w:t xml:space="preserve"> port trunk allow-pass vlan 2 to 3 10     </w:t>
      </w:r>
    </w:p>
    <w:p w14:paraId="212415F0" w14:textId="77777777" w:rsidR="00BA0562" w:rsidRDefault="00BA0562" w:rsidP="006132A9">
      <w:pPr>
        <w:pStyle w:val="TerminalDisplay"/>
      </w:pPr>
      <w:r>
        <w:t>#</w:t>
      </w:r>
    </w:p>
    <w:p w14:paraId="006A69CA" w14:textId="77777777" w:rsidR="00BA0562" w:rsidRDefault="00BA0562" w:rsidP="006132A9">
      <w:pPr>
        <w:pStyle w:val="TerminalDisplay"/>
      </w:pPr>
      <w:r>
        <w:t>interface GigabitEthernet0/0/11</w:t>
      </w:r>
    </w:p>
    <w:p w14:paraId="0D691672" w14:textId="77777777" w:rsidR="00BA0562" w:rsidRDefault="00BA0562" w:rsidP="006132A9">
      <w:pPr>
        <w:pStyle w:val="TerminalDisplay"/>
      </w:pPr>
      <w:r>
        <w:t xml:space="preserve"> shutdown</w:t>
      </w:r>
    </w:p>
    <w:p w14:paraId="138EBF67" w14:textId="77777777" w:rsidR="00BA0562" w:rsidRDefault="00BA0562" w:rsidP="006132A9">
      <w:pPr>
        <w:pStyle w:val="TerminalDisplay"/>
      </w:pPr>
      <w:r>
        <w:t>#</w:t>
      </w:r>
    </w:p>
    <w:p w14:paraId="665182EF" w14:textId="77777777" w:rsidR="00BA0562" w:rsidRDefault="00BA0562" w:rsidP="006132A9">
      <w:pPr>
        <w:pStyle w:val="TerminalDisplay"/>
      </w:pPr>
      <w:r>
        <w:t>interface GigabitEthernet0/0/12</w:t>
      </w:r>
    </w:p>
    <w:p w14:paraId="6018E8F8" w14:textId="77777777" w:rsidR="00BA0562" w:rsidRDefault="00BA0562" w:rsidP="006132A9">
      <w:pPr>
        <w:pStyle w:val="TerminalDisplay"/>
      </w:pPr>
      <w:r>
        <w:t xml:space="preserve"> shutdown</w:t>
      </w:r>
    </w:p>
    <w:p w14:paraId="36AE6808" w14:textId="77777777" w:rsidR="00BA0562" w:rsidRDefault="00BA0562" w:rsidP="006132A9">
      <w:pPr>
        <w:pStyle w:val="TerminalDisplay"/>
      </w:pPr>
      <w:r>
        <w:t>#</w:t>
      </w:r>
    </w:p>
    <w:p w14:paraId="5BD9D0FF" w14:textId="77777777" w:rsidR="00BA0562" w:rsidRDefault="00BA0562" w:rsidP="006132A9">
      <w:pPr>
        <w:pStyle w:val="TerminalDisplay"/>
      </w:pPr>
      <w:r>
        <w:lastRenderedPageBreak/>
        <w:t>interface GigabitEthernet0/0/13</w:t>
      </w:r>
    </w:p>
    <w:p w14:paraId="4E33BB86" w14:textId="77777777" w:rsidR="00BA0562" w:rsidRDefault="00BA0562" w:rsidP="006132A9">
      <w:pPr>
        <w:pStyle w:val="TerminalDisplay"/>
      </w:pPr>
      <w:r>
        <w:t xml:space="preserve"> port link-type access</w:t>
      </w:r>
    </w:p>
    <w:p w14:paraId="31ADEB4F" w14:textId="77777777" w:rsidR="00BA0562" w:rsidRDefault="00BA0562" w:rsidP="006132A9">
      <w:pPr>
        <w:pStyle w:val="TerminalDisplay"/>
      </w:pPr>
      <w:r>
        <w:t xml:space="preserve"> port default vlan 3</w:t>
      </w:r>
    </w:p>
    <w:p w14:paraId="7828F130" w14:textId="77777777" w:rsidR="00BA0562" w:rsidRDefault="00BA0562" w:rsidP="006132A9">
      <w:pPr>
        <w:pStyle w:val="TerminalDisplay"/>
      </w:pPr>
      <w:r>
        <w:t>#</w:t>
      </w:r>
    </w:p>
    <w:p w14:paraId="55B9C72E" w14:textId="77777777" w:rsidR="00BA0562" w:rsidRDefault="00BA0562" w:rsidP="006132A9">
      <w:pPr>
        <w:pStyle w:val="TerminalDisplay"/>
      </w:pPr>
      <w:r>
        <w:t>return</w:t>
      </w:r>
    </w:p>
    <w:p w14:paraId="531B1C95" w14:textId="77777777" w:rsidR="00BA0562" w:rsidRDefault="00BA0562" w:rsidP="00621C09">
      <w:r>
        <w:t>Конфигурация на S2</w:t>
      </w:r>
    </w:p>
    <w:p w14:paraId="5224570C" w14:textId="77777777" w:rsidR="00BA0562" w:rsidRDefault="00BA0562" w:rsidP="006132A9">
      <w:pPr>
        <w:pStyle w:val="TerminalDisplay"/>
      </w:pPr>
      <w:r>
        <w:t>#</w:t>
      </w:r>
    </w:p>
    <w:p w14:paraId="572C35CF" w14:textId="77777777" w:rsidR="00BA0562" w:rsidRDefault="00BA0562" w:rsidP="006132A9">
      <w:pPr>
        <w:pStyle w:val="TerminalDisplay"/>
      </w:pPr>
      <w:r>
        <w:t>sysname S2</w:t>
      </w:r>
    </w:p>
    <w:p w14:paraId="561926DB" w14:textId="77777777" w:rsidR="00BA0562" w:rsidRDefault="00BA0562" w:rsidP="006132A9">
      <w:pPr>
        <w:pStyle w:val="TerminalDisplay"/>
      </w:pPr>
      <w:r>
        <w:t>#</w:t>
      </w:r>
    </w:p>
    <w:p w14:paraId="1DF4858A" w14:textId="77777777" w:rsidR="00BA0562" w:rsidRDefault="00BA0562" w:rsidP="006132A9">
      <w:pPr>
        <w:pStyle w:val="TerminalDisplay"/>
      </w:pPr>
      <w:r>
        <w:t>vlan batch 2 to 3 10</w:t>
      </w:r>
    </w:p>
    <w:p w14:paraId="48B3BAC7" w14:textId="77777777" w:rsidR="00BA0562" w:rsidRDefault="00BA0562" w:rsidP="006132A9">
      <w:pPr>
        <w:pStyle w:val="TerminalDisplay"/>
      </w:pPr>
      <w:r>
        <w:t xml:space="preserve">#                                       </w:t>
      </w:r>
    </w:p>
    <w:p w14:paraId="32112E40" w14:textId="77777777" w:rsidR="00BA0562" w:rsidRDefault="00BA0562" w:rsidP="006132A9">
      <w:pPr>
        <w:pStyle w:val="TerminalDisplay"/>
      </w:pPr>
      <w:r>
        <w:t>vlan 10</w:t>
      </w:r>
    </w:p>
    <w:p w14:paraId="58280B70" w14:textId="77777777" w:rsidR="00BA0562" w:rsidRDefault="00BA0562" w:rsidP="006132A9">
      <w:pPr>
        <w:pStyle w:val="TerminalDisplay"/>
      </w:pPr>
      <w:r>
        <w:t xml:space="preserve"> mac-vlan mac-address a008-6fe1-0c46 priority 0</w:t>
      </w:r>
    </w:p>
    <w:p w14:paraId="134BBEC0" w14:textId="77777777" w:rsidR="00BA0562" w:rsidRDefault="00BA0562" w:rsidP="006132A9">
      <w:pPr>
        <w:pStyle w:val="TerminalDisplay"/>
      </w:pPr>
      <w:r>
        <w:t>#</w:t>
      </w:r>
    </w:p>
    <w:p w14:paraId="5BE19747" w14:textId="77777777" w:rsidR="00BA0562" w:rsidRDefault="00BA0562" w:rsidP="006132A9">
      <w:pPr>
        <w:pStyle w:val="TerminalDisplay"/>
      </w:pPr>
      <w:r>
        <w:t>interface GigabitEthernet0/0/1</w:t>
      </w:r>
    </w:p>
    <w:p w14:paraId="78755C3A" w14:textId="77777777" w:rsidR="00BA0562" w:rsidRDefault="00BA0562" w:rsidP="006132A9">
      <w:pPr>
        <w:pStyle w:val="TerminalDisplay"/>
      </w:pPr>
      <w:r>
        <w:t xml:space="preserve"> port link-type hybrid</w:t>
      </w:r>
    </w:p>
    <w:p w14:paraId="49600A51" w14:textId="77777777" w:rsidR="00BA0562" w:rsidRDefault="00BA0562" w:rsidP="006132A9">
      <w:pPr>
        <w:pStyle w:val="TerminalDisplay"/>
      </w:pPr>
      <w:r>
        <w:t xml:space="preserve"> port hybrid untagged vlan 10</w:t>
      </w:r>
    </w:p>
    <w:p w14:paraId="047898FA" w14:textId="77777777" w:rsidR="00BA0562" w:rsidRDefault="00BA0562" w:rsidP="006132A9">
      <w:pPr>
        <w:pStyle w:val="TerminalDisplay"/>
      </w:pPr>
      <w:r>
        <w:t xml:space="preserve"> mac-vlan enable</w:t>
      </w:r>
    </w:p>
    <w:p w14:paraId="2191503E" w14:textId="77777777" w:rsidR="00BA0562" w:rsidRDefault="00BA0562" w:rsidP="006132A9">
      <w:pPr>
        <w:pStyle w:val="TerminalDisplay"/>
      </w:pPr>
      <w:r>
        <w:t>#</w:t>
      </w:r>
    </w:p>
    <w:p w14:paraId="5EC00E72" w14:textId="77777777" w:rsidR="00BA0562" w:rsidRDefault="00BA0562" w:rsidP="006132A9">
      <w:pPr>
        <w:pStyle w:val="TerminalDisplay"/>
      </w:pPr>
      <w:r>
        <w:t>interface GigabitEthernet0/0/2</w:t>
      </w:r>
    </w:p>
    <w:p w14:paraId="08F726E6" w14:textId="77777777" w:rsidR="00BA0562" w:rsidRDefault="00BA0562" w:rsidP="006132A9">
      <w:pPr>
        <w:pStyle w:val="TerminalDisplay"/>
      </w:pPr>
      <w:r>
        <w:t xml:space="preserve"> port link-type hybrid</w:t>
      </w:r>
    </w:p>
    <w:p w14:paraId="0C9C0639" w14:textId="77777777" w:rsidR="00BA0562" w:rsidRDefault="00BA0562" w:rsidP="006132A9">
      <w:pPr>
        <w:pStyle w:val="TerminalDisplay"/>
      </w:pPr>
      <w:r>
        <w:t xml:space="preserve"> port hybrid untagged vlan 10</w:t>
      </w:r>
    </w:p>
    <w:p w14:paraId="58A762D1" w14:textId="77777777" w:rsidR="00BA0562" w:rsidRDefault="00BA0562" w:rsidP="006132A9">
      <w:pPr>
        <w:pStyle w:val="TerminalDisplay"/>
      </w:pPr>
      <w:r>
        <w:t xml:space="preserve"> mac-vlan enable</w:t>
      </w:r>
    </w:p>
    <w:p w14:paraId="2886C8EA" w14:textId="77777777" w:rsidR="00BA0562" w:rsidRDefault="00BA0562" w:rsidP="006132A9">
      <w:pPr>
        <w:pStyle w:val="TerminalDisplay"/>
      </w:pPr>
      <w:r>
        <w:t>#</w:t>
      </w:r>
    </w:p>
    <w:p w14:paraId="55D67C71" w14:textId="77777777" w:rsidR="00BA0562" w:rsidRDefault="00BA0562" w:rsidP="006132A9">
      <w:pPr>
        <w:pStyle w:val="TerminalDisplay"/>
      </w:pPr>
      <w:r>
        <w:t>interface GigabitEthernet0/0/3</w:t>
      </w:r>
    </w:p>
    <w:p w14:paraId="2070E72D" w14:textId="77777777" w:rsidR="00BA0562" w:rsidRDefault="00BA0562" w:rsidP="006132A9">
      <w:pPr>
        <w:pStyle w:val="TerminalDisplay"/>
      </w:pPr>
      <w:r>
        <w:t xml:space="preserve"> port link-type hybrid</w:t>
      </w:r>
    </w:p>
    <w:p w14:paraId="266160F2" w14:textId="77777777" w:rsidR="00BA0562" w:rsidRDefault="00BA0562" w:rsidP="006132A9">
      <w:pPr>
        <w:pStyle w:val="TerminalDisplay"/>
      </w:pPr>
      <w:r>
        <w:t xml:space="preserve"> port hybrid untagged vlan 10</w:t>
      </w:r>
    </w:p>
    <w:p w14:paraId="00D0F537" w14:textId="77777777" w:rsidR="00BA0562" w:rsidRDefault="00BA0562" w:rsidP="006132A9">
      <w:pPr>
        <w:pStyle w:val="TerminalDisplay"/>
      </w:pPr>
      <w:r>
        <w:t xml:space="preserve"> mac-vlan enable</w:t>
      </w:r>
    </w:p>
    <w:p w14:paraId="6B5BF587" w14:textId="77777777" w:rsidR="00BA0562" w:rsidRDefault="00BA0562" w:rsidP="006132A9">
      <w:pPr>
        <w:pStyle w:val="TerminalDisplay"/>
      </w:pPr>
      <w:r>
        <w:t>#</w:t>
      </w:r>
    </w:p>
    <w:p w14:paraId="41E71EE0" w14:textId="77777777" w:rsidR="00BA0562" w:rsidRDefault="00BA0562" w:rsidP="006132A9">
      <w:pPr>
        <w:pStyle w:val="TerminalDisplay"/>
      </w:pPr>
      <w:r>
        <w:t>interface GigabitEthernet0/0/10</w:t>
      </w:r>
    </w:p>
    <w:p w14:paraId="5A984CDE" w14:textId="77777777" w:rsidR="00BA0562" w:rsidRDefault="00BA0562" w:rsidP="006132A9">
      <w:pPr>
        <w:pStyle w:val="TerminalDisplay"/>
      </w:pPr>
      <w:r>
        <w:t xml:space="preserve"> port link-type trunk</w:t>
      </w:r>
    </w:p>
    <w:p w14:paraId="1FC9C428" w14:textId="77777777" w:rsidR="00BA0562" w:rsidRDefault="00BA0562" w:rsidP="006132A9">
      <w:pPr>
        <w:pStyle w:val="TerminalDisplay"/>
      </w:pPr>
      <w:r>
        <w:t xml:space="preserve"> undo port trunk allow-pass vlan 1</w:t>
      </w:r>
    </w:p>
    <w:p w14:paraId="1A76EE67" w14:textId="77777777" w:rsidR="00BA0562" w:rsidRDefault="00BA0562" w:rsidP="006132A9">
      <w:pPr>
        <w:pStyle w:val="TerminalDisplay"/>
      </w:pPr>
      <w:r>
        <w:t xml:space="preserve"> port trunk allow-pass vlan 2 to 3 10</w:t>
      </w:r>
    </w:p>
    <w:p w14:paraId="5FA49DEA" w14:textId="77777777" w:rsidR="00BA0562" w:rsidRDefault="00BA0562" w:rsidP="006132A9">
      <w:pPr>
        <w:pStyle w:val="TerminalDisplay"/>
      </w:pPr>
      <w:r>
        <w:t>#</w:t>
      </w:r>
    </w:p>
    <w:p w14:paraId="494AF233" w14:textId="77777777" w:rsidR="00BA0562" w:rsidRDefault="00BA0562" w:rsidP="006132A9">
      <w:pPr>
        <w:pStyle w:val="TerminalDisplay"/>
      </w:pPr>
      <w:r>
        <w:t>interface GigabitEthernet0/0/11</w:t>
      </w:r>
    </w:p>
    <w:p w14:paraId="5B3A6059" w14:textId="77777777" w:rsidR="00BA0562" w:rsidRDefault="00BA0562" w:rsidP="006132A9">
      <w:pPr>
        <w:pStyle w:val="TerminalDisplay"/>
      </w:pPr>
      <w:r>
        <w:t xml:space="preserve"> shutdown</w:t>
      </w:r>
    </w:p>
    <w:p w14:paraId="698F1DA8" w14:textId="77777777" w:rsidR="00BA0562" w:rsidRDefault="00BA0562" w:rsidP="006132A9">
      <w:pPr>
        <w:pStyle w:val="TerminalDisplay"/>
      </w:pPr>
      <w:r>
        <w:t>#</w:t>
      </w:r>
    </w:p>
    <w:p w14:paraId="3271A261" w14:textId="77777777" w:rsidR="00BA0562" w:rsidRDefault="00BA0562" w:rsidP="006132A9">
      <w:pPr>
        <w:pStyle w:val="TerminalDisplay"/>
      </w:pPr>
      <w:r>
        <w:t>interface GigabitEthernet0/0/12</w:t>
      </w:r>
    </w:p>
    <w:p w14:paraId="4C6F2FBD" w14:textId="77777777" w:rsidR="00BA0562" w:rsidRDefault="00BA0562" w:rsidP="006132A9">
      <w:pPr>
        <w:pStyle w:val="TerminalDisplay"/>
      </w:pPr>
      <w:r>
        <w:t xml:space="preserve"> shutdown</w:t>
      </w:r>
    </w:p>
    <w:p w14:paraId="608750F5" w14:textId="77777777" w:rsidR="00BA0562" w:rsidRDefault="00BA0562" w:rsidP="006132A9">
      <w:pPr>
        <w:pStyle w:val="TerminalDisplay"/>
      </w:pPr>
      <w:r>
        <w:t>#</w:t>
      </w:r>
    </w:p>
    <w:p w14:paraId="4239A50A" w14:textId="77777777" w:rsidR="00BA0562" w:rsidRDefault="00BA0562" w:rsidP="006132A9">
      <w:pPr>
        <w:pStyle w:val="TerminalDisplay"/>
      </w:pPr>
      <w:r>
        <w:t>interface GigabitEthernet0/0/14</w:t>
      </w:r>
    </w:p>
    <w:p w14:paraId="387D48E6" w14:textId="77777777" w:rsidR="00BA0562" w:rsidRDefault="00BA0562" w:rsidP="006132A9">
      <w:pPr>
        <w:pStyle w:val="TerminalDisplay"/>
      </w:pPr>
      <w:r>
        <w:t xml:space="preserve"> port link-type access</w:t>
      </w:r>
    </w:p>
    <w:p w14:paraId="39627858" w14:textId="77777777" w:rsidR="00BA0562" w:rsidRDefault="00BA0562" w:rsidP="006132A9">
      <w:pPr>
        <w:pStyle w:val="TerminalDisplay"/>
      </w:pPr>
      <w:r>
        <w:t xml:space="preserve"> port default vlan 3</w:t>
      </w:r>
    </w:p>
    <w:p w14:paraId="11AFAB2D" w14:textId="77777777" w:rsidR="00BA0562" w:rsidRDefault="00BA0562" w:rsidP="006132A9">
      <w:pPr>
        <w:pStyle w:val="TerminalDisplay"/>
      </w:pPr>
      <w:r>
        <w:t>#</w:t>
      </w:r>
    </w:p>
    <w:p w14:paraId="1B46A3B5" w14:textId="77777777" w:rsidR="00BA0562" w:rsidRPr="008D47D1" w:rsidRDefault="00BA0562" w:rsidP="006132A9">
      <w:pPr>
        <w:pStyle w:val="TerminalDisplay"/>
      </w:pPr>
      <w:r>
        <w:t>return</w:t>
      </w:r>
    </w:p>
    <w:p w14:paraId="00031FBD" w14:textId="77777777" w:rsidR="00BA0562" w:rsidRPr="0000387B" w:rsidRDefault="00BA0562" w:rsidP="00621C09">
      <w:pPr>
        <w:pStyle w:val="Heading3"/>
      </w:pPr>
      <w:bookmarkStart w:id="68" w:name="_Toc66968524"/>
      <w:r>
        <w:t>Вопросы</w:t>
      </w:r>
      <w:bookmarkEnd w:id="68"/>
    </w:p>
    <w:p w14:paraId="12E545FE" w14:textId="77777777" w:rsidR="00621C09" w:rsidRDefault="00BA0562" w:rsidP="002075CB">
      <w:pPr>
        <w:pStyle w:val="ItemStep"/>
        <w:outlineLvl w:val="9"/>
      </w:pPr>
      <w:r>
        <w:t>Как показано на следующем рисунке, для обеспечения информационной безопасности определенной услуги только специальные ПК могут получить доступ к сети через VLAN 10. Как это требование можно реализовать на S1?</w:t>
      </w:r>
    </w:p>
    <w:p w14:paraId="00BADAD3" w14:textId="3669E6A1" w:rsidR="00FB59F1" w:rsidRDefault="00C97018" w:rsidP="00FE2B14">
      <w:pPr>
        <w:jc w:val="center"/>
      </w:pPr>
      <w:r>
        <w:rPr>
          <w:noProof/>
          <w:lang w:eastAsia="zh-TW"/>
        </w:rPr>
        <w:lastRenderedPageBreak/>
        <w:drawing>
          <wp:inline distT="0" distB="0" distL="0" distR="0" wp14:anchorId="616F3A1C" wp14:editId="53B54EF6">
            <wp:extent cx="2145727" cy="3729037"/>
            <wp:effectExtent l="0" t="0" r="6985"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51921" cy="3739802"/>
                    </a:xfrm>
                    <a:prstGeom prst="rect">
                      <a:avLst/>
                    </a:prstGeom>
                    <a:noFill/>
                    <a:ln>
                      <a:noFill/>
                    </a:ln>
                  </pic:spPr>
                </pic:pic>
              </a:graphicData>
            </a:graphic>
          </wp:inline>
        </w:drawing>
      </w:r>
    </w:p>
    <w:p w14:paraId="54E65F23" w14:textId="77777777" w:rsidR="00FB59F1" w:rsidRDefault="00FB59F1">
      <w:pPr>
        <w:topLinePunct w:val="0"/>
        <w:adjustRightInd/>
        <w:snapToGrid/>
        <w:spacing w:before="0" w:after="0" w:line="240" w:lineRule="auto"/>
        <w:ind w:left="0"/>
      </w:pPr>
      <w:r>
        <w:br w:type="page"/>
      </w:r>
    </w:p>
    <w:p w14:paraId="1B697EC6" w14:textId="22E28011" w:rsidR="00BA0562" w:rsidRDefault="00BA0562" w:rsidP="00621C09">
      <w:pPr>
        <w:pStyle w:val="Heading2"/>
      </w:pPr>
      <w:bookmarkStart w:id="69" w:name="_Toc35261162"/>
      <w:bookmarkStart w:id="70" w:name="_Toc66968525"/>
      <w:r>
        <w:lastRenderedPageBreak/>
        <w:t>Лабораторная работа 2</w:t>
      </w:r>
      <w:r w:rsidR="00C97018">
        <w:t>.</w:t>
      </w:r>
      <w:r>
        <w:t xml:space="preserve"> Протокол связующего дерева (STP)</w:t>
      </w:r>
      <w:bookmarkEnd w:id="69"/>
      <w:bookmarkEnd w:id="70"/>
    </w:p>
    <w:p w14:paraId="393130E9" w14:textId="77777777" w:rsidR="00BA0562" w:rsidRDefault="00BA0562" w:rsidP="00621C09">
      <w:pPr>
        <w:pStyle w:val="Heading3"/>
      </w:pPr>
      <w:bookmarkStart w:id="71" w:name="_Toc66968526"/>
      <w:r>
        <w:t>Общая информация</w:t>
      </w:r>
      <w:bookmarkEnd w:id="71"/>
    </w:p>
    <w:p w14:paraId="2F2E201B" w14:textId="77777777" w:rsidR="00BA0562" w:rsidRPr="00C97018" w:rsidRDefault="00BA0562" w:rsidP="00621C09">
      <w:pPr>
        <w:pStyle w:val="Heading4"/>
        <w:rPr>
          <w:rFonts w:asciiTheme="minorHAnsi" w:hAnsiTheme="minorHAnsi" w:hint="default"/>
        </w:rPr>
      </w:pPr>
      <w:bookmarkStart w:id="72" w:name="_Toc66968527"/>
      <w:r w:rsidRPr="00C97018">
        <w:rPr>
          <w:rFonts w:asciiTheme="minorHAnsi" w:hAnsiTheme="minorHAnsi" w:hint="default"/>
        </w:rPr>
        <w:t>О лабораторной работе</w:t>
      </w:r>
      <w:bookmarkEnd w:id="72"/>
    </w:p>
    <w:p w14:paraId="17926DE6" w14:textId="77777777" w:rsidR="00BA0562" w:rsidRDefault="00BA0562" w:rsidP="00621C09">
      <w:r>
        <w:t>В коммутируемой сети Ethernet для реализации резервирования путей связи и повышения сетевой доступности используются резервные каналы. Однако серьезным недостатком их применения является образование петель, которые могут вызывать широковещательные шторма, нестабильность таблицы MAC-адресов, ухудшение или даже прерывание связи. Чтобы предотвратить образование петель, ассоциация IEEE разработала протокол связующего дерева (Spanning Tree Protocol, STP).</w:t>
      </w:r>
    </w:p>
    <w:p w14:paraId="678ECBF9" w14:textId="77777777" w:rsidR="00BA0562" w:rsidRDefault="00BA0562" w:rsidP="00621C09">
      <w:r>
        <w:t>STP, определенный в стандарте IEEE 802.1D, был усовершенствован до протокола быстрого связующего дерева (Rapid Spanning Tree Protocol, RSTP), определенного в стандарте IEEE 802.1W, и протокола множественного связующего дерева (Multiple Spanning Tree Protocol, MSTP), определенного в стандарте IEEE 802.1S.</w:t>
      </w:r>
    </w:p>
    <w:p w14:paraId="6C33EADE" w14:textId="07211182" w:rsidR="00BA0562" w:rsidRPr="00815B1B" w:rsidRDefault="00BA0562" w:rsidP="00621C09">
      <w:r>
        <w:t>С помощью этой лабораторной работы вы узнаете базовую конфигурацию STP, поймете принцип</w:t>
      </w:r>
      <w:r w:rsidR="00867FB1">
        <w:t>ы и некоторые особенности RSTP.</w:t>
      </w:r>
    </w:p>
    <w:p w14:paraId="1EC63791" w14:textId="77777777" w:rsidR="00BA0562" w:rsidRPr="004B4DE1" w:rsidRDefault="00BA0562" w:rsidP="00621C09">
      <w:pPr>
        <w:pStyle w:val="Heading4"/>
        <w:rPr>
          <w:rFonts w:asciiTheme="minorHAnsi" w:hAnsiTheme="minorHAnsi" w:hint="default"/>
        </w:rPr>
      </w:pPr>
      <w:bookmarkStart w:id="73" w:name="_Toc66968528"/>
      <w:r w:rsidRPr="004B4DE1">
        <w:rPr>
          <w:rFonts w:asciiTheme="minorHAnsi" w:hAnsiTheme="minorHAnsi" w:hint="default"/>
        </w:rPr>
        <w:t>Цели</w:t>
      </w:r>
      <w:bookmarkEnd w:id="73"/>
    </w:p>
    <w:p w14:paraId="354E8553" w14:textId="77777777" w:rsidR="00BA0562" w:rsidRPr="0000387B" w:rsidRDefault="00BA0562" w:rsidP="00621C09">
      <w:r>
        <w:t>Лабораторная работа помогает получить практические навыки по изучению следующих тем:</w:t>
      </w:r>
    </w:p>
    <w:p w14:paraId="205D9E37" w14:textId="77777777" w:rsidR="00BA0562" w:rsidRDefault="00BA0562" w:rsidP="00621C09">
      <w:pPr>
        <w:pStyle w:val="ItemList"/>
      </w:pPr>
      <w:r>
        <w:t>Включение и отключение STP/RSTP.</w:t>
      </w:r>
    </w:p>
    <w:p w14:paraId="428B6E62" w14:textId="77777777" w:rsidR="00BA0562" w:rsidRDefault="00BA0562" w:rsidP="00621C09">
      <w:pPr>
        <w:pStyle w:val="ItemList"/>
      </w:pPr>
      <w:r>
        <w:t>Процедура изменения режима STP коммутатора.</w:t>
      </w:r>
    </w:p>
    <w:p w14:paraId="7A168D99" w14:textId="77777777" w:rsidR="00BA0562" w:rsidRDefault="00BA0562" w:rsidP="00621C09">
      <w:pPr>
        <w:pStyle w:val="ItemList"/>
      </w:pPr>
      <w:r>
        <w:t>Процедура изменения приоритетов мостов для управления выбором корневого моста.</w:t>
      </w:r>
    </w:p>
    <w:p w14:paraId="4E432B48" w14:textId="77777777" w:rsidR="00BA0562" w:rsidRDefault="00BA0562" w:rsidP="00621C09">
      <w:pPr>
        <w:pStyle w:val="ItemList"/>
      </w:pPr>
      <w:r>
        <w:t>Процедура изменения приоритетов портов для управления выбором корневого порта и назначенного порта.</w:t>
      </w:r>
    </w:p>
    <w:p w14:paraId="01E03703" w14:textId="77777777" w:rsidR="00BA0562" w:rsidRDefault="00BA0562" w:rsidP="00621C09">
      <w:pPr>
        <w:pStyle w:val="ItemList"/>
      </w:pPr>
      <w:r>
        <w:t>Процедура изменения стоимости портов для управления выбором корневого порта и назначенного порта.</w:t>
      </w:r>
    </w:p>
    <w:p w14:paraId="11AB1701" w14:textId="77777777" w:rsidR="00BA0562" w:rsidRDefault="00BA0562" w:rsidP="00621C09">
      <w:pPr>
        <w:pStyle w:val="ItemList"/>
      </w:pPr>
      <w:r>
        <w:t>Процедура настройки граничных портов.</w:t>
      </w:r>
    </w:p>
    <w:p w14:paraId="6B9E3B95" w14:textId="77777777" w:rsidR="00BA0562" w:rsidRDefault="00BA0562" w:rsidP="00621C09">
      <w:pPr>
        <w:pStyle w:val="ItemList"/>
      </w:pPr>
      <w:r>
        <w:t>Включение и отключение RSTP.</w:t>
      </w:r>
    </w:p>
    <w:p w14:paraId="3060B924" w14:textId="77777777" w:rsidR="00BA0562" w:rsidRPr="004B4DE1" w:rsidRDefault="00BA0562" w:rsidP="00621C09">
      <w:pPr>
        <w:pStyle w:val="Heading4"/>
        <w:rPr>
          <w:rFonts w:ascii="Calibri" w:hAnsi="Calibri" w:hint="default"/>
        </w:rPr>
      </w:pPr>
      <w:bookmarkStart w:id="74" w:name="_Toc66968529"/>
      <w:r w:rsidRPr="004B4DE1">
        <w:rPr>
          <w:rFonts w:ascii="Calibri" w:hAnsi="Calibri" w:hint="default"/>
        </w:rPr>
        <w:t>Топология сети</w:t>
      </w:r>
      <w:bookmarkEnd w:id="74"/>
    </w:p>
    <w:p w14:paraId="09AB7738" w14:textId="2476F6B1" w:rsidR="00BA0562" w:rsidRDefault="004B4DE1" w:rsidP="00621C09">
      <w:r>
        <w:t>В целях</w:t>
      </w:r>
      <w:r w:rsidR="00BA0562">
        <w:t xml:space="preserve"> повышения сетевой доступности</w:t>
      </w:r>
      <w:r>
        <w:t>,</w:t>
      </w:r>
      <w:r w:rsidR="00BA0562">
        <w:t xml:space="preserve"> компании необходимо создать резервные каналы в своей коммутируемой сети уровня 2. Кроме того, необходимо развернуть протокол STP, чтобы предотвратить образование петель на резервных каналах, вызывающих широковещательны</w:t>
      </w:r>
      <w:r>
        <w:t>й</w:t>
      </w:r>
      <w:r w:rsidR="00BA0562">
        <w:t xml:space="preserve"> шторм и нестабильность MAC-адресов.</w:t>
      </w:r>
    </w:p>
    <w:p w14:paraId="12094A5B" w14:textId="77777777" w:rsidR="00BA0562" w:rsidRPr="00CA717E" w:rsidRDefault="00BA0562" w:rsidP="002075CB">
      <w:pPr>
        <w:pStyle w:val="FigureDescription"/>
        <w:outlineLvl w:val="9"/>
      </w:pPr>
      <w:r>
        <w:lastRenderedPageBreak/>
        <w:t>Топология сети для конфигурирования STP, используемая в данной лабораторной работе</w:t>
      </w:r>
    </w:p>
    <w:p w14:paraId="09764294" w14:textId="77777777" w:rsidR="00BA0562" w:rsidRDefault="00A5717F" w:rsidP="009B783C">
      <w:pPr>
        <w:jc w:val="center"/>
        <w:rPr>
          <w:noProof/>
        </w:rPr>
      </w:pPr>
      <w:r>
        <w:rPr>
          <w:noProof/>
          <w:lang w:eastAsia="zh-TW"/>
        </w:rPr>
        <w:drawing>
          <wp:inline distT="0" distB="0" distL="0" distR="0" wp14:anchorId="46B26865" wp14:editId="455BCDBF">
            <wp:extent cx="5039995" cy="2574925"/>
            <wp:effectExtent l="0" t="0" r="0" b="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9995" cy="2574925"/>
                    </a:xfrm>
                    <a:prstGeom prst="rect">
                      <a:avLst/>
                    </a:prstGeom>
                    <a:noFill/>
                    <a:ln>
                      <a:noFill/>
                    </a:ln>
                  </pic:spPr>
                </pic:pic>
              </a:graphicData>
            </a:graphic>
          </wp:inline>
        </w:drawing>
      </w:r>
    </w:p>
    <w:p w14:paraId="18E4E01D" w14:textId="77777777" w:rsidR="00BA0562" w:rsidRPr="005F7EB7" w:rsidRDefault="00BA0562" w:rsidP="00621C09"/>
    <w:p w14:paraId="1F7682CB" w14:textId="77777777" w:rsidR="00BA0562" w:rsidRDefault="00BA0562" w:rsidP="00621C09">
      <w:pPr>
        <w:pStyle w:val="Heading3"/>
      </w:pPr>
      <w:bookmarkStart w:id="75" w:name="_Toc66968530"/>
      <w:r>
        <w:t>Лабораторная работа</w:t>
      </w:r>
      <w:bookmarkEnd w:id="75"/>
    </w:p>
    <w:p w14:paraId="20845973" w14:textId="77777777" w:rsidR="00BA0562" w:rsidRPr="00C75DD3" w:rsidRDefault="00BA0562" w:rsidP="00621C09">
      <w:pPr>
        <w:pStyle w:val="Heading4"/>
        <w:rPr>
          <w:rFonts w:asciiTheme="minorHAnsi" w:hAnsiTheme="minorHAnsi" w:hint="default"/>
        </w:rPr>
      </w:pPr>
      <w:bookmarkStart w:id="76" w:name="_Toc66968531"/>
      <w:r w:rsidRPr="00C75DD3">
        <w:rPr>
          <w:rFonts w:asciiTheme="minorHAnsi" w:hAnsiTheme="minorHAnsi" w:hint="default"/>
        </w:rPr>
        <w:t>План работы</w:t>
      </w:r>
      <w:bookmarkEnd w:id="76"/>
    </w:p>
    <w:p w14:paraId="106850FE" w14:textId="77777777" w:rsidR="00BA0562" w:rsidRDefault="00BA0562" w:rsidP="002075CB">
      <w:pPr>
        <w:pStyle w:val="ItemStep"/>
        <w:outlineLvl w:val="9"/>
      </w:pPr>
      <w:r>
        <w:t>Включение STP.</w:t>
      </w:r>
    </w:p>
    <w:p w14:paraId="0CF7ED4E" w14:textId="77777777" w:rsidR="00BA0562" w:rsidRDefault="00BA0562" w:rsidP="002075CB">
      <w:pPr>
        <w:pStyle w:val="ItemStep"/>
        <w:outlineLvl w:val="9"/>
      </w:pPr>
      <w:r>
        <w:t>Изменение приоритетов мостов, чтобы контролировать выбор корневого моста.</w:t>
      </w:r>
    </w:p>
    <w:p w14:paraId="1E577253" w14:textId="77777777" w:rsidR="00BA0562" w:rsidRDefault="00BA0562" w:rsidP="002075CB">
      <w:pPr>
        <w:pStyle w:val="ItemStep"/>
        <w:outlineLvl w:val="9"/>
      </w:pPr>
      <w:r>
        <w:t>Изменение параметров порта, чтобы определить роль порта.</w:t>
      </w:r>
    </w:p>
    <w:p w14:paraId="1BC99B58" w14:textId="77777777" w:rsidR="00BA0562" w:rsidRDefault="00BA0562" w:rsidP="002075CB">
      <w:pPr>
        <w:pStyle w:val="ItemStep"/>
        <w:outlineLvl w:val="9"/>
      </w:pPr>
      <w:r>
        <w:t>Изменение протокола на протокол RSTP.</w:t>
      </w:r>
    </w:p>
    <w:p w14:paraId="2059337F" w14:textId="77777777" w:rsidR="00BA0562" w:rsidRPr="00AB2962" w:rsidRDefault="00BA0562" w:rsidP="002075CB">
      <w:pPr>
        <w:pStyle w:val="ItemStep"/>
        <w:outlineLvl w:val="9"/>
      </w:pPr>
      <w:r>
        <w:t>Настройка граничных портов.</w:t>
      </w:r>
    </w:p>
    <w:p w14:paraId="19194F47" w14:textId="77777777" w:rsidR="00BA0562" w:rsidRPr="00C75DD3" w:rsidRDefault="00BA0562" w:rsidP="00621C09">
      <w:pPr>
        <w:pStyle w:val="Heading4"/>
        <w:rPr>
          <w:rFonts w:asciiTheme="minorHAnsi" w:hAnsiTheme="minorHAnsi" w:hint="default"/>
        </w:rPr>
      </w:pPr>
      <w:bookmarkStart w:id="77" w:name="_Toc66968532"/>
      <w:r w:rsidRPr="00C75DD3">
        <w:rPr>
          <w:rFonts w:asciiTheme="minorHAnsi" w:hAnsiTheme="minorHAnsi" w:hint="default"/>
        </w:rPr>
        <w:t>Процедура конфигурирования</w:t>
      </w:r>
      <w:bookmarkEnd w:id="77"/>
    </w:p>
    <w:p w14:paraId="7B031CD9" w14:textId="4D14938B" w:rsidR="00BA0562" w:rsidRDefault="00BA0562" w:rsidP="002075CB">
      <w:pPr>
        <w:pStyle w:val="Step"/>
        <w:outlineLvl w:val="9"/>
      </w:pPr>
      <w:r>
        <w:t xml:space="preserve">Отключите ненужные порты. Этот шаг можно выполнять только в среде, описанной в </w:t>
      </w:r>
      <w:r>
        <w:rPr>
          <w:i/>
          <w:iCs/>
        </w:rPr>
        <w:t xml:space="preserve">Руководстве по выполнению лабораторных работ для </w:t>
      </w:r>
      <w:r w:rsidR="00C75DD3">
        <w:rPr>
          <w:i/>
          <w:iCs/>
        </w:rPr>
        <w:t xml:space="preserve">подготовки к </w:t>
      </w:r>
      <w:r>
        <w:rPr>
          <w:i/>
          <w:iCs/>
        </w:rPr>
        <w:t>сертификации</w:t>
      </w:r>
      <w:r>
        <w:t xml:space="preserve"> </w:t>
      </w:r>
      <w:r>
        <w:rPr>
          <w:i/>
          <w:iCs/>
        </w:rPr>
        <w:t>HCIA-Datacom V1.0</w:t>
      </w:r>
      <w:r>
        <w:t>.</w:t>
      </w:r>
    </w:p>
    <w:p w14:paraId="4176AAAA" w14:textId="77777777" w:rsidR="00BA0562" w:rsidRDefault="00BA0562" w:rsidP="00621C09">
      <w:r>
        <w:t># Отключите порт GigabitEthernet0/0/12 между S1 и S2.</w:t>
      </w:r>
    </w:p>
    <w:p w14:paraId="007E2317" w14:textId="77777777" w:rsidR="00BA0562" w:rsidRDefault="00BA0562" w:rsidP="006132A9">
      <w:pPr>
        <w:pStyle w:val="TerminalDisplay"/>
      </w:pPr>
      <w:r>
        <w:t>[S1]interface GigabitEthernet 0/0/12</w:t>
      </w:r>
    </w:p>
    <w:p w14:paraId="0214C8FB" w14:textId="77777777" w:rsidR="00BA0562" w:rsidRDefault="00BA0562" w:rsidP="006132A9">
      <w:pPr>
        <w:pStyle w:val="TerminalDisplay"/>
      </w:pPr>
      <w:r>
        <w:t>[S1-GigabitEthernet0/0/12]shutdown</w:t>
      </w:r>
    </w:p>
    <w:p w14:paraId="726EEB52" w14:textId="77777777" w:rsidR="00BA0562" w:rsidRDefault="00BA0562" w:rsidP="009B783C"/>
    <w:p w14:paraId="24469F96" w14:textId="77777777" w:rsidR="00BA0562" w:rsidRDefault="00BA0562" w:rsidP="006132A9">
      <w:pPr>
        <w:pStyle w:val="TerminalDisplay"/>
      </w:pPr>
      <w:r>
        <w:t>[S2]interface GigabitEthernet 0/0/12</w:t>
      </w:r>
    </w:p>
    <w:p w14:paraId="44651349" w14:textId="77777777" w:rsidR="00BA0562" w:rsidRDefault="00BA0562" w:rsidP="006132A9">
      <w:pPr>
        <w:pStyle w:val="TerminalDisplay"/>
      </w:pPr>
      <w:r>
        <w:t>[S2-GigabitEthernet0/0/12]shutdown</w:t>
      </w:r>
    </w:p>
    <w:p w14:paraId="74A1B088" w14:textId="77777777" w:rsidR="00BA0562" w:rsidRDefault="00BA0562" w:rsidP="002075CB">
      <w:pPr>
        <w:pStyle w:val="Step"/>
        <w:outlineLvl w:val="9"/>
      </w:pPr>
      <w:r>
        <w:t>Включите STP.</w:t>
      </w:r>
    </w:p>
    <w:p w14:paraId="79FE4983" w14:textId="77777777" w:rsidR="00BA0562" w:rsidRDefault="00BA0562" w:rsidP="00621C09">
      <w:r>
        <w:t># Включите STP глобально.</w:t>
      </w:r>
    </w:p>
    <w:p w14:paraId="2B572D63" w14:textId="77777777" w:rsidR="00BA0562" w:rsidRPr="00FF4720" w:rsidRDefault="00BA0562" w:rsidP="006132A9">
      <w:pPr>
        <w:pStyle w:val="TerminalDisplay"/>
      </w:pPr>
      <w:r>
        <w:t xml:space="preserve">&lt;S1&gt;system-view </w:t>
      </w:r>
    </w:p>
    <w:p w14:paraId="4A75001D" w14:textId="77777777" w:rsidR="00BA0562" w:rsidRPr="00FF4720" w:rsidRDefault="00BA0562" w:rsidP="006132A9">
      <w:pPr>
        <w:pStyle w:val="TerminalDisplay"/>
      </w:pPr>
      <w:r>
        <w:t>Enter system view, return user view with Ctrl+Z.</w:t>
      </w:r>
    </w:p>
    <w:p w14:paraId="05922783" w14:textId="77777777" w:rsidR="00BA0562" w:rsidRDefault="00BA0562" w:rsidP="006132A9">
      <w:pPr>
        <w:pStyle w:val="TerminalDisplay"/>
      </w:pPr>
      <w:r>
        <w:t>[S1]stp enable</w:t>
      </w:r>
    </w:p>
    <w:p w14:paraId="5302914C" w14:textId="77777777" w:rsidR="00BA0562" w:rsidRPr="00FF4720" w:rsidRDefault="00BA0562" w:rsidP="00621C09">
      <w:r>
        <w:lastRenderedPageBreak/>
        <w:t xml:space="preserve">Команда </w:t>
      </w:r>
      <w:r>
        <w:rPr>
          <w:b/>
          <w:bCs/>
        </w:rPr>
        <w:t>stp enable</w:t>
      </w:r>
      <w:r>
        <w:t xml:space="preserve"> позволяет включить протокол STP, RSTP или MSTP на коммутационном устройстве или порте. По умолчанию на коммутаторах включен протокол STP, RSTP или MSTP.</w:t>
      </w:r>
    </w:p>
    <w:p w14:paraId="248D001B" w14:textId="77777777" w:rsidR="00BA0562" w:rsidRDefault="00BA0562" w:rsidP="00621C09">
      <w:r>
        <w:t># Измените режим связующего дерева на STP.</w:t>
      </w:r>
    </w:p>
    <w:p w14:paraId="5049CA13" w14:textId="77777777" w:rsidR="00BA0562" w:rsidRDefault="00BA0562" w:rsidP="006132A9">
      <w:pPr>
        <w:pStyle w:val="TerminalDisplay"/>
      </w:pPr>
      <w:r>
        <w:t xml:space="preserve">[S1]stp mode stp </w:t>
      </w:r>
    </w:p>
    <w:p w14:paraId="39DA1292" w14:textId="77777777" w:rsidR="00BA0562" w:rsidRDefault="00BA0562" w:rsidP="006132A9">
      <w:pPr>
        <w:pStyle w:val="TerminalDisplay"/>
      </w:pPr>
      <w:r>
        <w:t>Info: This operation may take a few seconds. Please wait for a moment...done.</w:t>
      </w:r>
    </w:p>
    <w:p w14:paraId="7E073271" w14:textId="77777777" w:rsidR="00BA0562" w:rsidRDefault="00BA0562" w:rsidP="00621C09">
      <w:r>
        <w:t xml:space="preserve">С помощью команды </w:t>
      </w:r>
      <w:r>
        <w:rPr>
          <w:b/>
          <w:bCs/>
        </w:rPr>
        <w:t>stp mode</w:t>
      </w:r>
      <w:r>
        <w:t>{</w:t>
      </w:r>
      <w:r>
        <w:rPr>
          <w:b/>
          <w:bCs/>
        </w:rPr>
        <w:t xml:space="preserve">mstp </w:t>
      </w:r>
      <w:r>
        <w:t>|</w:t>
      </w:r>
      <w:r>
        <w:rPr>
          <w:b/>
          <w:bCs/>
        </w:rPr>
        <w:t xml:space="preserve"> rstp</w:t>
      </w:r>
      <w:r>
        <w:t xml:space="preserve"> |</w:t>
      </w:r>
      <w:r>
        <w:rPr>
          <w:b/>
          <w:bCs/>
        </w:rPr>
        <w:t xml:space="preserve"> stp</w:t>
      </w:r>
      <w:r>
        <w:t>} можно установить режим работы протокола связующего дерева на коммутационном устройстве. По умолчанию коммутационное устройство работает в режиме MSTP. Режим связующего дерева текущего устройства был изменен на STP.</w:t>
      </w:r>
    </w:p>
    <w:p w14:paraId="75271D39" w14:textId="77777777" w:rsidR="00BA0562" w:rsidRDefault="00BA0562" w:rsidP="006132A9">
      <w:pPr>
        <w:pStyle w:val="TerminalDisplay"/>
      </w:pPr>
      <w:r>
        <w:t xml:space="preserve">[S2]stp mode stp </w:t>
      </w:r>
    </w:p>
    <w:p w14:paraId="7898FD6D" w14:textId="77777777" w:rsidR="00BA0562" w:rsidRDefault="00BA0562" w:rsidP="006132A9">
      <w:pPr>
        <w:pStyle w:val="TerminalDisplay"/>
      </w:pPr>
      <w:r>
        <w:t>Info: This operation may take a few seconds. Please wait for a moment...done.</w:t>
      </w:r>
    </w:p>
    <w:p w14:paraId="203F4A31" w14:textId="77777777" w:rsidR="00BA0562" w:rsidRDefault="00BA0562" w:rsidP="009B783C"/>
    <w:p w14:paraId="370DFC90" w14:textId="77777777" w:rsidR="00BA0562" w:rsidRDefault="00BA0562" w:rsidP="006132A9">
      <w:pPr>
        <w:pStyle w:val="TerminalDisplay"/>
      </w:pPr>
      <w:r>
        <w:t xml:space="preserve">[S3]stp mode stp </w:t>
      </w:r>
    </w:p>
    <w:p w14:paraId="2E9EF415" w14:textId="77777777" w:rsidR="00BA0562" w:rsidRDefault="00BA0562" w:rsidP="006132A9">
      <w:pPr>
        <w:pStyle w:val="TerminalDisplay"/>
      </w:pPr>
      <w:r>
        <w:t>Info: This operation may take a few seconds. Please wait for a moment...done.</w:t>
      </w:r>
    </w:p>
    <w:p w14:paraId="2306A651" w14:textId="77777777" w:rsidR="00BA0562" w:rsidRDefault="00BA0562" w:rsidP="009B783C"/>
    <w:p w14:paraId="51273F5A" w14:textId="77777777" w:rsidR="00BA0562" w:rsidRDefault="00BA0562" w:rsidP="006132A9">
      <w:pPr>
        <w:pStyle w:val="TerminalDisplay"/>
      </w:pPr>
      <w:r>
        <w:t xml:space="preserve">[S4]stp mode stp </w:t>
      </w:r>
    </w:p>
    <w:p w14:paraId="69B635F0" w14:textId="77777777" w:rsidR="00BA0562" w:rsidRPr="00FF4720" w:rsidRDefault="00BA0562" w:rsidP="006132A9">
      <w:pPr>
        <w:pStyle w:val="TerminalDisplay"/>
      </w:pPr>
      <w:r>
        <w:t>Info: This operation may take a few seconds. Please wait for a moment...done.</w:t>
      </w:r>
    </w:p>
    <w:p w14:paraId="0E4014A7" w14:textId="77777777" w:rsidR="00BA0562" w:rsidRDefault="00BA0562" w:rsidP="006132A9">
      <w:pPr>
        <w:pStyle w:val="TerminalDisplay"/>
      </w:pPr>
    </w:p>
    <w:p w14:paraId="4B6503B0" w14:textId="77777777" w:rsidR="00BA0562" w:rsidRDefault="00BA0562" w:rsidP="00621C09">
      <w:r>
        <w:t># Выведите на экран статус связующего дерева. В данном случае для примера используется S1.</w:t>
      </w:r>
    </w:p>
    <w:p w14:paraId="7D4B598A" w14:textId="77777777" w:rsidR="00BA0562" w:rsidRDefault="00BA0562" w:rsidP="006132A9">
      <w:pPr>
        <w:pStyle w:val="TerminalDisplay"/>
      </w:pPr>
      <w:r>
        <w:t xml:space="preserve">[S1]display stp </w:t>
      </w:r>
    </w:p>
    <w:p w14:paraId="4EB704D5" w14:textId="77777777" w:rsidR="00BA0562" w:rsidRDefault="00BA0562" w:rsidP="006132A9">
      <w:pPr>
        <w:pStyle w:val="TerminalDisplay"/>
      </w:pPr>
      <w:r>
        <w:t>-------[CIST Global Info][Mode STP]-------</w:t>
      </w:r>
    </w:p>
    <w:p w14:paraId="5E414967" w14:textId="56D9E166" w:rsidR="00BA0562" w:rsidRPr="006132A9" w:rsidRDefault="00BA0562" w:rsidP="006132A9">
      <w:pPr>
        <w:pStyle w:val="TerminalDisplay"/>
      </w:pPr>
      <w:r>
        <w:rPr>
          <w:b/>
          <w:bCs/>
        </w:rPr>
        <w:t xml:space="preserve">CIST Bridge          </w:t>
      </w:r>
      <w:r>
        <w:rPr>
          <w:b/>
          <w:bCs/>
        </w:rPr>
        <w:tab/>
        <w:t xml:space="preserve">:32768.4c1f-cc33-7359 </w:t>
      </w:r>
      <w:r>
        <w:t xml:space="preserve">                        </w:t>
      </w:r>
      <w:r>
        <w:rPr>
          <w:i/>
          <w:iCs/>
        </w:rPr>
        <w:t>//Идентификатор моста устройства.</w:t>
      </w:r>
    </w:p>
    <w:p w14:paraId="09A9CF16" w14:textId="2165BB94" w:rsidR="00BA0562" w:rsidRDefault="00BA0562" w:rsidP="006132A9">
      <w:pPr>
        <w:pStyle w:val="TerminalDisplay"/>
      </w:pPr>
      <w:r>
        <w:t xml:space="preserve">Config Times         </w:t>
      </w:r>
      <w:r>
        <w:tab/>
        <w:t>:Hello 2s MaxAge 20s FwDly 15s MaxHop 20</w:t>
      </w:r>
    </w:p>
    <w:p w14:paraId="527A2A3A" w14:textId="158B7073" w:rsidR="00BA0562" w:rsidRDefault="00BA0562" w:rsidP="006132A9">
      <w:pPr>
        <w:pStyle w:val="TerminalDisplay"/>
      </w:pPr>
      <w:r>
        <w:t xml:space="preserve">Active Times         </w:t>
      </w:r>
      <w:r>
        <w:tab/>
        <w:t>:Hello 2s MaxAge 20s FwDly 15s MaxHop 20</w:t>
      </w:r>
    </w:p>
    <w:p w14:paraId="33B2C57E" w14:textId="072E47F7" w:rsidR="00BA0562" w:rsidRDefault="00333340" w:rsidP="006132A9">
      <w:pPr>
        <w:pStyle w:val="TerminalDisplay"/>
      </w:pPr>
      <w:r>
        <w:rPr>
          <w:b/>
          <w:bCs/>
        </w:rPr>
        <w:t xml:space="preserve">CIST Root/ERPC    </w:t>
      </w:r>
      <w:r>
        <w:rPr>
          <w:b/>
          <w:bCs/>
        </w:rPr>
        <w:tab/>
        <w:t>:32768.4c1f-cc10-5913 / 20000</w:t>
      </w:r>
      <w:r>
        <w:t xml:space="preserve">           </w:t>
      </w:r>
      <w:r>
        <w:rPr>
          <w:i/>
          <w:iCs/>
        </w:rPr>
        <w:t>//Идентификатор и стоимость маршрута текущего корневого моста.</w:t>
      </w:r>
    </w:p>
    <w:p w14:paraId="6C4F451E" w14:textId="77777777" w:rsidR="00BA0562" w:rsidRDefault="00BA0562" w:rsidP="006132A9">
      <w:pPr>
        <w:pStyle w:val="TerminalDisplay"/>
      </w:pPr>
      <w:r>
        <w:t>CIST RegRoot/IRPC    :32768.4c1f-cc33-7359 / 0</w:t>
      </w:r>
    </w:p>
    <w:p w14:paraId="381B81A4" w14:textId="4390971D" w:rsidR="00BA0562" w:rsidRDefault="00BA0562" w:rsidP="006132A9">
      <w:pPr>
        <w:pStyle w:val="TerminalDisplay"/>
      </w:pPr>
      <w:r>
        <w:t xml:space="preserve">CIST RootPortId      </w:t>
      </w:r>
      <w:r>
        <w:tab/>
        <w:t>:128.14</w:t>
      </w:r>
    </w:p>
    <w:p w14:paraId="1249403B" w14:textId="5FB52671" w:rsidR="00BA0562" w:rsidRDefault="00333340" w:rsidP="006132A9">
      <w:pPr>
        <w:pStyle w:val="TerminalDisplay"/>
      </w:pPr>
      <w:r>
        <w:t xml:space="preserve">BPDU-Protection     </w:t>
      </w:r>
      <w:r>
        <w:tab/>
        <w:t>:Disabled</w:t>
      </w:r>
    </w:p>
    <w:p w14:paraId="1F31CE22" w14:textId="7281A59E" w:rsidR="00BA0562" w:rsidRDefault="00BA0562" w:rsidP="006132A9">
      <w:pPr>
        <w:pStyle w:val="TerminalDisplay"/>
      </w:pPr>
      <w:r>
        <w:t xml:space="preserve">TC or TCN received   </w:t>
      </w:r>
      <w:r>
        <w:tab/>
        <w:t>:47</w:t>
      </w:r>
    </w:p>
    <w:p w14:paraId="54BDB8C1" w14:textId="3B77804C" w:rsidR="00BA0562" w:rsidRDefault="00BA0562" w:rsidP="006132A9">
      <w:pPr>
        <w:pStyle w:val="TerminalDisplay"/>
      </w:pPr>
      <w:r>
        <w:t xml:space="preserve">TC count per hello   </w:t>
      </w:r>
      <w:r>
        <w:tab/>
        <w:t>:0</w:t>
      </w:r>
    </w:p>
    <w:p w14:paraId="0D65AC1E" w14:textId="0F96AA8F" w:rsidR="00BA0562" w:rsidRDefault="00333340" w:rsidP="006132A9">
      <w:pPr>
        <w:pStyle w:val="TerminalDisplay"/>
      </w:pPr>
      <w:r>
        <w:t xml:space="preserve">STP Converge Mode  </w:t>
      </w:r>
      <w:r>
        <w:tab/>
        <w:t xml:space="preserve">:Normal </w:t>
      </w:r>
    </w:p>
    <w:p w14:paraId="1088B2E0" w14:textId="2219F3C3" w:rsidR="00BA0562" w:rsidRDefault="00BA0562" w:rsidP="006132A9">
      <w:pPr>
        <w:pStyle w:val="TerminalDisplay"/>
      </w:pPr>
      <w:r>
        <w:t xml:space="preserve">Time since last TC   </w:t>
      </w:r>
      <w:r>
        <w:tab/>
        <w:t>:0 days 0h:0m:38s</w:t>
      </w:r>
    </w:p>
    <w:p w14:paraId="6742E2C9" w14:textId="6A32BE59" w:rsidR="00BA0562" w:rsidRDefault="00333340" w:rsidP="006132A9">
      <w:pPr>
        <w:pStyle w:val="TerminalDisplay"/>
      </w:pPr>
      <w:r>
        <w:t xml:space="preserve">Number of TC       </w:t>
      </w:r>
      <w:r>
        <w:tab/>
        <w:t>:15</w:t>
      </w:r>
    </w:p>
    <w:p w14:paraId="0C0327B1" w14:textId="37BD5531" w:rsidR="00BA0562" w:rsidRDefault="00BA0562" w:rsidP="006132A9">
      <w:pPr>
        <w:pStyle w:val="TerminalDisplay"/>
      </w:pPr>
      <w:r>
        <w:t xml:space="preserve">Last TC occurred     </w:t>
      </w:r>
      <w:r>
        <w:tab/>
        <w:t>:GigabitEthernet0/0/14</w:t>
      </w:r>
    </w:p>
    <w:p w14:paraId="70166FA3" w14:textId="77777777" w:rsidR="00BA0562" w:rsidRPr="009B783C" w:rsidRDefault="00BA0562" w:rsidP="009B783C">
      <w:pPr>
        <w:pStyle w:val="TerminalDisplay"/>
        <w:shd w:val="clear" w:color="auto" w:fill="auto"/>
        <w:rPr>
          <w:i/>
          <w:iCs/>
        </w:rPr>
      </w:pPr>
      <w:r>
        <w:rPr>
          <w:i/>
          <w:iCs/>
        </w:rPr>
        <w:t>Выведенная информация также включает данные состояния порта, которые не были включены в предыдущий командный вывод.</w:t>
      </w:r>
    </w:p>
    <w:p w14:paraId="27C5C537" w14:textId="77777777" w:rsidR="00BA0562" w:rsidRDefault="00BA0562" w:rsidP="00621C09">
      <w:r>
        <w:t># Выведите на экран краткую информацию о связующем дереве на каждом коммутаторе.</w:t>
      </w:r>
    </w:p>
    <w:p w14:paraId="692B9257" w14:textId="77777777" w:rsidR="00BA0562" w:rsidRDefault="00BA0562" w:rsidP="006132A9">
      <w:pPr>
        <w:pStyle w:val="TerminalDisplay"/>
      </w:pPr>
      <w:r>
        <w:t xml:space="preserve">[S1]display stp brief </w:t>
      </w:r>
    </w:p>
    <w:p w14:paraId="4799F8C2" w14:textId="0DC32D23" w:rsidR="00BA0562" w:rsidRDefault="00BA0562" w:rsidP="006132A9">
      <w:pPr>
        <w:pStyle w:val="TerminalDisplay"/>
      </w:pPr>
      <w:r>
        <w:t xml:space="preserve"> MSTID  Port                    </w:t>
      </w:r>
      <w:r>
        <w:tab/>
        <w:t xml:space="preserve">Role    </w:t>
      </w:r>
      <w:r>
        <w:tab/>
        <w:t xml:space="preserve">STP State           </w:t>
      </w:r>
      <w:r>
        <w:tab/>
        <w:t>Protection</w:t>
      </w:r>
    </w:p>
    <w:p w14:paraId="78E90C8E" w14:textId="68AC0F3A" w:rsidR="00BA0562" w:rsidRDefault="00BA0562" w:rsidP="006132A9">
      <w:pPr>
        <w:pStyle w:val="TerminalDisplay"/>
      </w:pPr>
      <w:r>
        <w:t xml:space="preserve">   0    GigabitEthernet0/0/10       DESI   </w:t>
      </w:r>
      <w:r>
        <w:tab/>
        <w:t xml:space="preserve">FORWARDING      </w:t>
      </w:r>
      <w:r>
        <w:tab/>
        <w:t>NONE</w:t>
      </w:r>
    </w:p>
    <w:p w14:paraId="1F939AE0" w14:textId="67F62310" w:rsidR="00BA0562" w:rsidRDefault="00BA0562" w:rsidP="006132A9">
      <w:pPr>
        <w:pStyle w:val="TerminalDisplay"/>
      </w:pPr>
      <w:r>
        <w:t xml:space="preserve">   0    GigabitEthernet0/0/11       DESI   </w:t>
      </w:r>
      <w:r>
        <w:tab/>
        <w:t xml:space="preserve">FORWARDING      </w:t>
      </w:r>
      <w:r>
        <w:tab/>
        <w:t>NONE</w:t>
      </w:r>
    </w:p>
    <w:p w14:paraId="7CA93D71" w14:textId="5C2A907E" w:rsidR="00BA0562" w:rsidRDefault="00BA0562" w:rsidP="006132A9">
      <w:pPr>
        <w:pStyle w:val="TerminalDisplay"/>
      </w:pPr>
      <w:r>
        <w:t xml:space="preserve">   0    GigabitEthernet0/0/13       DESI   </w:t>
      </w:r>
      <w:r>
        <w:tab/>
        <w:t xml:space="preserve">FORWARDING      </w:t>
      </w:r>
      <w:r>
        <w:tab/>
        <w:t>NONE</w:t>
      </w:r>
    </w:p>
    <w:p w14:paraId="03A70F7E" w14:textId="2BD10BEC" w:rsidR="00BA0562" w:rsidRDefault="00BA0562" w:rsidP="006132A9">
      <w:pPr>
        <w:pStyle w:val="TerminalDisplay"/>
      </w:pPr>
      <w:r>
        <w:lastRenderedPageBreak/>
        <w:t xml:space="preserve">   0    GigabitEthernet0/0/14       ROOT  </w:t>
      </w:r>
      <w:r>
        <w:tab/>
        <w:t xml:space="preserve">FORWARDING       </w:t>
      </w:r>
      <w:r>
        <w:tab/>
        <w:t>NONE</w:t>
      </w:r>
    </w:p>
    <w:p w14:paraId="3B09F691" w14:textId="77777777" w:rsidR="00BA0562" w:rsidRDefault="00BA0562" w:rsidP="009B783C"/>
    <w:p w14:paraId="0844EF72" w14:textId="77777777" w:rsidR="00BA0562" w:rsidRDefault="00BA0562" w:rsidP="006132A9">
      <w:pPr>
        <w:pStyle w:val="TerminalDisplay"/>
      </w:pPr>
      <w:r>
        <w:t xml:space="preserve">[S2]display stp brief </w:t>
      </w:r>
    </w:p>
    <w:p w14:paraId="57A2A8ED" w14:textId="6D6130D4" w:rsidR="00BA0562" w:rsidRDefault="00BA0562" w:rsidP="006132A9">
      <w:pPr>
        <w:pStyle w:val="TerminalDisplay"/>
      </w:pPr>
      <w:r>
        <w:t xml:space="preserve"> MSTID  Port                    </w:t>
      </w:r>
      <w:r>
        <w:tab/>
        <w:t xml:space="preserve">Role    </w:t>
      </w:r>
      <w:r>
        <w:tab/>
        <w:t xml:space="preserve">STP State          </w:t>
      </w:r>
      <w:r>
        <w:tab/>
        <w:t>Protection</w:t>
      </w:r>
    </w:p>
    <w:p w14:paraId="16377500" w14:textId="2DF00E4B" w:rsidR="00BA0562" w:rsidRDefault="00BA0562" w:rsidP="006132A9">
      <w:pPr>
        <w:pStyle w:val="TerminalDisplay"/>
      </w:pPr>
      <w:r>
        <w:t xml:space="preserve">   0    GigabitEthernet0/0/10       </w:t>
      </w:r>
      <w:r>
        <w:tab/>
        <w:t xml:space="preserve">ALTE  </w:t>
      </w:r>
      <w:r>
        <w:tab/>
        <w:t xml:space="preserve">DISCARDING       </w:t>
      </w:r>
      <w:r>
        <w:tab/>
        <w:t>NONE</w:t>
      </w:r>
    </w:p>
    <w:p w14:paraId="68903FDD" w14:textId="44B9FB72" w:rsidR="00BA0562" w:rsidRDefault="00BA0562" w:rsidP="006132A9">
      <w:pPr>
        <w:pStyle w:val="TerminalDisplay"/>
      </w:pPr>
      <w:r>
        <w:t xml:space="preserve">   0    GigabitEthernet0/0/11       </w:t>
      </w:r>
      <w:r>
        <w:tab/>
        <w:t xml:space="preserve">ALTE  </w:t>
      </w:r>
      <w:r>
        <w:tab/>
        <w:t xml:space="preserve">DISCARDING       </w:t>
      </w:r>
      <w:r>
        <w:tab/>
        <w:t>NONE</w:t>
      </w:r>
    </w:p>
    <w:p w14:paraId="00EEEA57" w14:textId="59E51741" w:rsidR="00BA0562" w:rsidRDefault="00BA0562" w:rsidP="006132A9">
      <w:pPr>
        <w:pStyle w:val="TerminalDisplay"/>
      </w:pPr>
      <w:r>
        <w:t xml:space="preserve">   0    GigabitEthernet0/0/13       </w:t>
      </w:r>
      <w:r>
        <w:tab/>
        <w:t xml:space="preserve">DESI   </w:t>
      </w:r>
      <w:r>
        <w:tab/>
        <w:t xml:space="preserve">FORWARDING     </w:t>
      </w:r>
      <w:r>
        <w:tab/>
        <w:t>NONE</w:t>
      </w:r>
    </w:p>
    <w:p w14:paraId="68A0B20B" w14:textId="4BFE3E85" w:rsidR="00BA0562" w:rsidRDefault="00BA0562" w:rsidP="006132A9">
      <w:pPr>
        <w:pStyle w:val="TerminalDisplay"/>
      </w:pPr>
      <w:r>
        <w:t xml:space="preserve">   0    GigabitEthernet0/0/14       </w:t>
      </w:r>
      <w:r>
        <w:tab/>
        <w:t xml:space="preserve">ROOT  </w:t>
      </w:r>
      <w:r>
        <w:tab/>
        <w:t xml:space="preserve">FORWARDING     </w:t>
      </w:r>
      <w:r>
        <w:tab/>
        <w:t>NONE</w:t>
      </w:r>
    </w:p>
    <w:p w14:paraId="77DB30CD" w14:textId="77777777" w:rsidR="00BA0562" w:rsidRDefault="00BA0562" w:rsidP="009B783C"/>
    <w:p w14:paraId="2EEC27DA" w14:textId="77777777" w:rsidR="00BA0562" w:rsidRDefault="00BA0562" w:rsidP="006132A9">
      <w:pPr>
        <w:pStyle w:val="TerminalDisplay"/>
      </w:pPr>
      <w:r>
        <w:t xml:space="preserve">[S3]display stp brief </w:t>
      </w:r>
    </w:p>
    <w:p w14:paraId="34C1A7F1" w14:textId="48A7539A" w:rsidR="00BA0562" w:rsidRDefault="00BA0562" w:rsidP="006132A9">
      <w:pPr>
        <w:pStyle w:val="TerminalDisplay"/>
      </w:pPr>
      <w:r>
        <w:t xml:space="preserve"> MSTID  Port                    </w:t>
      </w:r>
      <w:r>
        <w:tab/>
        <w:t xml:space="preserve">Role    </w:t>
      </w:r>
      <w:r>
        <w:tab/>
        <w:t xml:space="preserve">STP State           </w:t>
      </w:r>
      <w:r>
        <w:tab/>
        <w:t>Protection</w:t>
      </w:r>
    </w:p>
    <w:p w14:paraId="0454A8EA" w14:textId="4D0B617A" w:rsidR="00BA0562" w:rsidRDefault="00BA0562" w:rsidP="006132A9">
      <w:pPr>
        <w:pStyle w:val="TerminalDisplay"/>
      </w:pPr>
      <w:r>
        <w:t xml:space="preserve">   0    GigabitEthernet0/0/1        </w:t>
      </w:r>
      <w:r>
        <w:tab/>
        <w:t xml:space="preserve">ALTE  </w:t>
      </w:r>
      <w:r>
        <w:tab/>
        <w:t xml:space="preserve">DISCARDING       </w:t>
      </w:r>
      <w:r>
        <w:tab/>
        <w:t>NONE</w:t>
      </w:r>
    </w:p>
    <w:p w14:paraId="3EE0BCC0" w14:textId="151E78C2" w:rsidR="00BA0562" w:rsidRDefault="00BA0562" w:rsidP="006132A9">
      <w:pPr>
        <w:pStyle w:val="TerminalDisplay"/>
      </w:pPr>
      <w:r>
        <w:t xml:space="preserve">   0    GigabitEthernet0/0/2        </w:t>
      </w:r>
      <w:r>
        <w:tab/>
        <w:t xml:space="preserve">ALTE  </w:t>
      </w:r>
      <w:r>
        <w:tab/>
        <w:t xml:space="preserve">DISCARDING       </w:t>
      </w:r>
      <w:r>
        <w:tab/>
        <w:t>NONE</w:t>
      </w:r>
    </w:p>
    <w:p w14:paraId="4EB5DDE0" w14:textId="70B65830" w:rsidR="00BA0562" w:rsidRDefault="00BA0562" w:rsidP="006132A9">
      <w:pPr>
        <w:pStyle w:val="TerminalDisplay"/>
      </w:pPr>
      <w:r>
        <w:t xml:space="preserve">   0    GigabitEthernet0/0/3        </w:t>
      </w:r>
      <w:r>
        <w:tab/>
        <w:t xml:space="preserve">ROOT  </w:t>
      </w:r>
      <w:r>
        <w:tab/>
        <w:t xml:space="preserve">FORWARDING     </w:t>
      </w:r>
      <w:r>
        <w:tab/>
        <w:t>NONE</w:t>
      </w:r>
    </w:p>
    <w:p w14:paraId="320DC932" w14:textId="77777777" w:rsidR="00BA0562" w:rsidRDefault="00BA0562" w:rsidP="009B783C"/>
    <w:p w14:paraId="55EC4F71" w14:textId="77777777" w:rsidR="00BA0562" w:rsidRDefault="00BA0562" w:rsidP="006132A9">
      <w:pPr>
        <w:pStyle w:val="TerminalDisplay"/>
      </w:pPr>
      <w:r>
        <w:t xml:space="preserve">[S4]display stp brief </w:t>
      </w:r>
    </w:p>
    <w:p w14:paraId="65B07871" w14:textId="1B011122" w:rsidR="00BA0562" w:rsidRDefault="00BA0562" w:rsidP="006132A9">
      <w:pPr>
        <w:pStyle w:val="TerminalDisplay"/>
      </w:pPr>
      <w:r>
        <w:t xml:space="preserve"> MSTID  Port                    </w:t>
      </w:r>
      <w:r>
        <w:tab/>
        <w:t xml:space="preserve">Role   STP State     </w:t>
      </w:r>
      <w:r>
        <w:tab/>
      </w:r>
      <w:r>
        <w:tab/>
        <w:t>Protection</w:t>
      </w:r>
    </w:p>
    <w:p w14:paraId="3E097173" w14:textId="12FB1155" w:rsidR="00BA0562" w:rsidRDefault="00BA0562" w:rsidP="006132A9">
      <w:pPr>
        <w:pStyle w:val="TerminalDisplay"/>
      </w:pPr>
      <w:r>
        <w:t xml:space="preserve">   0    GigabitEthernet0/0/1        </w:t>
      </w:r>
      <w:r>
        <w:tab/>
        <w:t xml:space="preserve">DESI  FORWARDING      </w:t>
      </w:r>
      <w:r>
        <w:tab/>
        <w:t>NONE</w:t>
      </w:r>
    </w:p>
    <w:p w14:paraId="0B521FEC" w14:textId="44D4A466" w:rsidR="00BA0562" w:rsidRDefault="00BA0562" w:rsidP="006132A9">
      <w:pPr>
        <w:pStyle w:val="TerminalDisplay"/>
      </w:pPr>
      <w:r>
        <w:t xml:space="preserve">   0    GigabitEthernet0/0/2        </w:t>
      </w:r>
      <w:r>
        <w:tab/>
        <w:t xml:space="preserve">DESI  FORWARDING      </w:t>
      </w:r>
      <w:r>
        <w:tab/>
        <w:t>NONE</w:t>
      </w:r>
    </w:p>
    <w:p w14:paraId="689F5DB9" w14:textId="2CB3B193" w:rsidR="00BA0562" w:rsidRPr="000A1877" w:rsidRDefault="00BA0562" w:rsidP="006132A9">
      <w:pPr>
        <w:pStyle w:val="TerminalDisplay"/>
      </w:pPr>
      <w:r>
        <w:t xml:space="preserve">   0    GigabitEthernet0/0/3        </w:t>
      </w:r>
      <w:r>
        <w:tab/>
        <w:t xml:space="preserve">DESI  FORWARDING      </w:t>
      </w:r>
      <w:r>
        <w:tab/>
        <w:t>NONE</w:t>
      </w:r>
    </w:p>
    <w:p w14:paraId="44DB7CDD" w14:textId="77777777" w:rsidR="00BA0562" w:rsidRDefault="00BA0562" w:rsidP="00621C09">
      <w:r>
        <w:t># На основании идентификатора корневого моста и информации о порте каждого коммутатора текущая топология выглядит следующим образом:</w:t>
      </w:r>
    </w:p>
    <w:p w14:paraId="33521163" w14:textId="07E05D6D" w:rsidR="00BA0562" w:rsidRDefault="00AB429D" w:rsidP="009B783C">
      <w:pPr>
        <w:jc w:val="center"/>
        <w:rPr>
          <w:noProof/>
        </w:rPr>
      </w:pPr>
      <w:r>
        <w:rPr>
          <w:noProof/>
          <w:lang w:eastAsia="zh-TW"/>
        </w:rPr>
        <w:drawing>
          <wp:inline distT="0" distB="0" distL="0" distR="0" wp14:anchorId="30FB2F68" wp14:editId="3DDE5C7F">
            <wp:extent cx="4674702" cy="274796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89197" cy="2756483"/>
                    </a:xfrm>
                    <a:prstGeom prst="rect">
                      <a:avLst/>
                    </a:prstGeom>
                    <a:noFill/>
                    <a:ln>
                      <a:noFill/>
                    </a:ln>
                  </pic:spPr>
                </pic:pic>
              </a:graphicData>
            </a:graphic>
          </wp:inline>
        </w:drawing>
      </w:r>
    </w:p>
    <w:p w14:paraId="6E71DA67" w14:textId="77777777" w:rsidR="00621C09" w:rsidRDefault="00621C09" w:rsidP="00621C09"/>
    <w:p w14:paraId="20D4A0A6" w14:textId="77777777" w:rsidR="00BA0562" w:rsidRDefault="00BA0562" w:rsidP="00621C09">
      <w:r>
        <w:t>Пунктирной линией показаны каналы, которые не передают служебные данные.</w:t>
      </w:r>
    </w:p>
    <w:p w14:paraId="1823C444" w14:textId="0BE6ADC9" w:rsidR="00621C09" w:rsidRPr="003A4726" w:rsidRDefault="00AB429D" w:rsidP="00621C09">
      <w:pPr>
        <w:pStyle w:val="NotesHeading"/>
      </w:pPr>
      <w:r>
        <w:rPr>
          <w:lang w:eastAsia="zh-TW"/>
        </w:rPr>
        <w:drawing>
          <wp:inline distT="0" distB="0" distL="0" distR="0" wp14:anchorId="2DCBD5C2" wp14:editId="7FD43AF4">
            <wp:extent cx="1296035" cy="245110"/>
            <wp:effectExtent l="0" t="0" r="0" b="0"/>
            <wp:docPr id="41" name="图片 490"/>
            <wp:cNvGraphicFramePr/>
            <a:graphic xmlns:a="http://schemas.openxmlformats.org/drawingml/2006/main">
              <a:graphicData uri="http://schemas.openxmlformats.org/drawingml/2006/picture">
                <pic:pic xmlns:pic="http://schemas.openxmlformats.org/drawingml/2006/picture">
                  <pic:nvPicPr>
                    <pic:cNvPr id="33" name="图片 49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96035" cy="245110"/>
                    </a:xfrm>
                    <a:prstGeom prst="rect">
                      <a:avLst/>
                    </a:prstGeom>
                  </pic:spPr>
                </pic:pic>
              </a:graphicData>
            </a:graphic>
          </wp:inline>
        </w:drawing>
      </w:r>
    </w:p>
    <w:p w14:paraId="2F2D34E1" w14:textId="77777777" w:rsidR="00BA0562" w:rsidRPr="00BF771F" w:rsidRDefault="00BA0562" w:rsidP="00621C09">
      <w:pPr>
        <w:pStyle w:val="NotesText"/>
      </w:pPr>
      <w:r>
        <w:t>Данная топология приводится исключительно в справочных целях, поэтому может не совпадать с фактической топологией связующего дерева в лабораторной среде.</w:t>
      </w:r>
    </w:p>
    <w:p w14:paraId="74525CD9" w14:textId="77777777" w:rsidR="00BA0562" w:rsidRDefault="00BA0562" w:rsidP="002075CB">
      <w:pPr>
        <w:pStyle w:val="Step"/>
        <w:outlineLvl w:val="9"/>
      </w:pPr>
      <w:r>
        <w:lastRenderedPageBreak/>
        <w:t>Измените параметры устройства, чтобы сделать S1 корневым мостом, а S2 — резервным корневым мостом.</w:t>
      </w:r>
    </w:p>
    <w:p w14:paraId="16C0EB1E" w14:textId="77777777" w:rsidR="00BA0562" w:rsidRDefault="00BA0562" w:rsidP="00621C09">
      <w:r>
        <w:t># Измените приоритеты мостов S1 и S2.</w:t>
      </w:r>
    </w:p>
    <w:p w14:paraId="0208A22A" w14:textId="77777777" w:rsidR="00BA0562" w:rsidRDefault="00BA0562" w:rsidP="006132A9">
      <w:pPr>
        <w:pStyle w:val="TerminalDisplay"/>
      </w:pPr>
      <w:r>
        <w:t xml:space="preserve">[S1]stp root primary </w:t>
      </w:r>
    </w:p>
    <w:p w14:paraId="2041C495" w14:textId="66E69390" w:rsidR="00BA0562" w:rsidRDefault="00BA0562" w:rsidP="00621C09">
      <w:r>
        <w:t>Так как корневой мост играет очень важную роль в сети, то в качестве него обычно выбирается коммутатор с высокой производительностью и высок</w:t>
      </w:r>
      <w:r w:rsidR="00AB429D">
        <w:t>им</w:t>
      </w:r>
      <w:r>
        <w:t xml:space="preserve"> уровн</w:t>
      </w:r>
      <w:r w:rsidR="00AB429D">
        <w:t>ем</w:t>
      </w:r>
      <w:r>
        <w:t xml:space="preserve"> сетевой иерархи</w:t>
      </w:r>
      <w:r w:rsidR="00AB429D">
        <w:t>и</w:t>
      </w:r>
      <w:r>
        <w:t xml:space="preserve">. Однако такое устройство может иметь невысокий приоритет. Поэтому необходимо установить коммутатору высокий приоритет, чтобы он мог быть выбран в качестве корневого моста. С помощью команды </w:t>
      </w:r>
      <w:r>
        <w:rPr>
          <w:b/>
          <w:bCs/>
        </w:rPr>
        <w:t>stp root</w:t>
      </w:r>
      <w:r>
        <w:t xml:space="preserve"> можно настроить коммутатор в качестве корневого моста или резервного корневого моста связующего дерева.</w:t>
      </w:r>
    </w:p>
    <w:p w14:paraId="161F38C3" w14:textId="77777777" w:rsidR="00BA0562" w:rsidRDefault="00BA0562" w:rsidP="00621C09">
      <w:pPr>
        <w:pStyle w:val="ItemList"/>
      </w:pPr>
      <w:r>
        <w:t xml:space="preserve">Команда </w:t>
      </w:r>
      <w:r>
        <w:rPr>
          <w:b/>
        </w:rPr>
        <w:t>stp root primary</w:t>
      </w:r>
      <w:r>
        <w:t xml:space="preserve"> позволяет задать коммутатор в качестве корневого коммутационного устройства. В этом случае коммутатор получит приоритет в связующем дереве, равный 0, и его нельзя будет изменить.</w:t>
      </w:r>
    </w:p>
    <w:p w14:paraId="46D156E6" w14:textId="77777777" w:rsidR="00BA0562" w:rsidRDefault="00BA0562" w:rsidP="00621C09">
      <w:pPr>
        <w:pStyle w:val="ItemList"/>
      </w:pPr>
      <w:r>
        <w:t xml:space="preserve">Команда </w:t>
      </w:r>
      <w:r>
        <w:rPr>
          <w:b/>
        </w:rPr>
        <w:t>stp root secondary</w:t>
      </w:r>
      <w:r>
        <w:t xml:space="preserve"> позволяет задать коммутатор в качестве резервного корневого моста. В этом случае коммутатор получит приоритет, равный 4096, и его нельзя будет изменить.</w:t>
      </w:r>
    </w:p>
    <w:p w14:paraId="67FF8906" w14:textId="77777777" w:rsidR="00BA0562" w:rsidRDefault="00BA0562" w:rsidP="006132A9">
      <w:pPr>
        <w:pStyle w:val="TerminalDisplay"/>
      </w:pPr>
      <w:r>
        <w:t>[S2]stp root secondary</w:t>
      </w:r>
    </w:p>
    <w:p w14:paraId="5138925B" w14:textId="77777777" w:rsidR="00BA0562" w:rsidRDefault="00BA0562" w:rsidP="00621C09">
      <w:r>
        <w:t># Выведите на экран статус STP на S1.</w:t>
      </w:r>
    </w:p>
    <w:p w14:paraId="02538B79" w14:textId="77777777" w:rsidR="00BA0562" w:rsidRDefault="00BA0562" w:rsidP="006132A9">
      <w:pPr>
        <w:pStyle w:val="TerminalDisplay"/>
      </w:pPr>
      <w:r>
        <w:t xml:space="preserve">[S1]display stp </w:t>
      </w:r>
    </w:p>
    <w:p w14:paraId="5A1A4F56" w14:textId="77777777" w:rsidR="00BA0562" w:rsidRDefault="00BA0562" w:rsidP="006132A9">
      <w:pPr>
        <w:pStyle w:val="TerminalDisplay"/>
      </w:pPr>
      <w:r>
        <w:t>-------[CIST Global Info][Mode STP]-------</w:t>
      </w:r>
    </w:p>
    <w:p w14:paraId="3E6280CB" w14:textId="43B2F4B2" w:rsidR="00BA0562" w:rsidRPr="00976B7C" w:rsidRDefault="00BA0562" w:rsidP="006132A9">
      <w:pPr>
        <w:pStyle w:val="TerminalDisplay"/>
      </w:pPr>
      <w:r>
        <w:rPr>
          <w:b/>
          <w:bCs/>
        </w:rPr>
        <w:t xml:space="preserve">CIST Bridge          </w:t>
      </w:r>
      <w:r>
        <w:rPr>
          <w:b/>
          <w:bCs/>
        </w:rPr>
        <w:tab/>
      </w:r>
      <w:r>
        <w:rPr>
          <w:b/>
          <w:bCs/>
        </w:rPr>
        <w:tab/>
        <w:t>:0    .4c1f-cc33-7359</w:t>
      </w:r>
      <w:r>
        <w:t xml:space="preserve">         </w:t>
      </w:r>
      <w:r>
        <w:rPr>
          <w:i/>
          <w:iCs/>
        </w:rPr>
        <w:t xml:space="preserve">   </w:t>
      </w:r>
      <w:r>
        <w:rPr>
          <w:i/>
          <w:iCs/>
        </w:rPr>
        <w:tab/>
        <w:t>//Идентификатор моста устройства.</w:t>
      </w:r>
    </w:p>
    <w:p w14:paraId="63F3C176" w14:textId="2FC3BE7B" w:rsidR="00BA0562" w:rsidRPr="00976B7C" w:rsidRDefault="00BA0562" w:rsidP="006132A9">
      <w:pPr>
        <w:pStyle w:val="TerminalDisplay"/>
      </w:pPr>
      <w:r>
        <w:t xml:space="preserve">Config Times         </w:t>
      </w:r>
      <w:r>
        <w:tab/>
      </w:r>
      <w:r>
        <w:tab/>
        <w:t>:Hello 2s MaxAge 20s FwDly 15s MaxHop 20</w:t>
      </w:r>
    </w:p>
    <w:p w14:paraId="1951C448" w14:textId="036F50D9" w:rsidR="00BA0562" w:rsidRPr="00976B7C" w:rsidRDefault="00BA0562" w:rsidP="006132A9">
      <w:pPr>
        <w:pStyle w:val="TerminalDisplay"/>
      </w:pPr>
      <w:r>
        <w:t xml:space="preserve">Active Times         </w:t>
      </w:r>
      <w:r>
        <w:tab/>
      </w:r>
      <w:r>
        <w:tab/>
        <w:t>:Hello 2s MaxAge 20s FwDly 15s MaxHop 20</w:t>
      </w:r>
    </w:p>
    <w:p w14:paraId="70E3ADA8" w14:textId="4B9233DA" w:rsidR="00BA0562" w:rsidRPr="006132A9" w:rsidRDefault="0064088A" w:rsidP="006132A9">
      <w:pPr>
        <w:pStyle w:val="TerminalDisplay"/>
      </w:pPr>
      <w:r>
        <w:rPr>
          <w:b/>
          <w:bCs/>
        </w:rPr>
        <w:t xml:space="preserve">CIST Root/ERPC      </w:t>
      </w:r>
      <w:r>
        <w:rPr>
          <w:b/>
          <w:bCs/>
        </w:rPr>
        <w:tab/>
        <w:t>:0    .4c1f-cc33-7359 / 0</w:t>
      </w:r>
      <w:r>
        <w:t xml:space="preserve">         </w:t>
      </w:r>
      <w:r>
        <w:tab/>
      </w:r>
      <w:r>
        <w:rPr>
          <w:i/>
          <w:iCs/>
        </w:rPr>
        <w:t>//Идентификатор и стоимость маршрута текущего корневого моста.</w:t>
      </w:r>
    </w:p>
    <w:p w14:paraId="698A0C60" w14:textId="5A781388" w:rsidR="00BA0562" w:rsidRDefault="00BA0562" w:rsidP="006132A9">
      <w:pPr>
        <w:pStyle w:val="TerminalDisplay"/>
      </w:pPr>
      <w:r>
        <w:t xml:space="preserve">CIST RegRoot/IRPC    </w:t>
      </w:r>
      <w:r>
        <w:tab/>
        <w:t>:0    .4c1f-cc33-7359 / 0</w:t>
      </w:r>
    </w:p>
    <w:p w14:paraId="7009B2F0" w14:textId="1A58C486" w:rsidR="00BA0562" w:rsidRDefault="00BA0562" w:rsidP="006132A9">
      <w:pPr>
        <w:pStyle w:val="TerminalDisplay"/>
      </w:pPr>
      <w:r>
        <w:t xml:space="preserve">CIST RootPortId       </w:t>
      </w:r>
      <w:r>
        <w:tab/>
        <w:t>:0.0</w:t>
      </w:r>
    </w:p>
    <w:p w14:paraId="3F2288E3" w14:textId="5E270788" w:rsidR="00BA0562" w:rsidRDefault="00BA0562" w:rsidP="006132A9">
      <w:pPr>
        <w:pStyle w:val="TerminalDisplay"/>
      </w:pPr>
      <w:r>
        <w:t xml:space="preserve">BPDU-Protection      </w:t>
      </w:r>
      <w:r>
        <w:tab/>
        <w:t>:Disabled</w:t>
      </w:r>
    </w:p>
    <w:p w14:paraId="2AEA554B" w14:textId="2D2777AE" w:rsidR="00BA0562" w:rsidRDefault="00BA0562" w:rsidP="006132A9">
      <w:pPr>
        <w:pStyle w:val="TerminalDisplay"/>
      </w:pPr>
      <w:r>
        <w:t xml:space="preserve">CIST Root Type        </w:t>
      </w:r>
      <w:r>
        <w:tab/>
        <w:t>:Primary root</w:t>
      </w:r>
    </w:p>
    <w:p w14:paraId="7AD6D624" w14:textId="7549D96F" w:rsidR="00BA0562" w:rsidRDefault="00BA0562" w:rsidP="006132A9">
      <w:pPr>
        <w:pStyle w:val="TerminalDisplay"/>
      </w:pPr>
      <w:r>
        <w:t xml:space="preserve">TC or TCN received     </w:t>
      </w:r>
      <w:r>
        <w:tab/>
        <w:t>:84</w:t>
      </w:r>
    </w:p>
    <w:p w14:paraId="1EE21040" w14:textId="04B02A0D" w:rsidR="00BA0562" w:rsidRDefault="00BA0562" w:rsidP="006132A9">
      <w:pPr>
        <w:pStyle w:val="TerminalDisplay"/>
      </w:pPr>
      <w:r>
        <w:t xml:space="preserve">TC count per hello      </w:t>
      </w:r>
      <w:r>
        <w:tab/>
        <w:t>:0</w:t>
      </w:r>
    </w:p>
    <w:p w14:paraId="619633C0" w14:textId="43622A81" w:rsidR="00BA0562" w:rsidRDefault="00BA0562" w:rsidP="006132A9">
      <w:pPr>
        <w:pStyle w:val="TerminalDisplay"/>
      </w:pPr>
      <w:r>
        <w:t xml:space="preserve">STP Converge Mode    </w:t>
      </w:r>
      <w:r>
        <w:tab/>
        <w:t xml:space="preserve">:Normal </w:t>
      </w:r>
    </w:p>
    <w:p w14:paraId="5A4C380C" w14:textId="28056889" w:rsidR="00BA0562" w:rsidRDefault="00BA0562" w:rsidP="006132A9">
      <w:pPr>
        <w:pStyle w:val="TerminalDisplay"/>
      </w:pPr>
      <w:r>
        <w:t xml:space="preserve">Time since last TC      </w:t>
      </w:r>
      <w:r>
        <w:tab/>
        <w:t>:0 days 0h:1m:44s</w:t>
      </w:r>
    </w:p>
    <w:p w14:paraId="390F0265" w14:textId="72882928" w:rsidR="00BA0562" w:rsidRDefault="00BA0562" w:rsidP="006132A9">
      <w:pPr>
        <w:pStyle w:val="TerminalDisplay"/>
      </w:pPr>
      <w:r>
        <w:t xml:space="preserve">Number of TC         </w:t>
      </w:r>
      <w:r>
        <w:tab/>
        <w:t>:21</w:t>
      </w:r>
    </w:p>
    <w:p w14:paraId="0FDBB4F6" w14:textId="6C9FD81E" w:rsidR="00BA0562" w:rsidRDefault="00BA0562" w:rsidP="006132A9">
      <w:pPr>
        <w:pStyle w:val="TerminalDisplay"/>
      </w:pPr>
      <w:r>
        <w:t xml:space="preserve">Last TC occurred       </w:t>
      </w:r>
      <w:r>
        <w:tab/>
        <w:t>:GigabitEthernet0/0/10</w:t>
      </w:r>
    </w:p>
    <w:p w14:paraId="7AB9F3CA" w14:textId="77777777" w:rsidR="00BA0562" w:rsidRPr="009B783C" w:rsidRDefault="00BA0562" w:rsidP="009B783C">
      <w:pPr>
        <w:pStyle w:val="TerminalDisplay"/>
        <w:shd w:val="clear" w:color="auto" w:fill="auto"/>
        <w:rPr>
          <w:i/>
          <w:iCs/>
        </w:rPr>
      </w:pPr>
      <w:r>
        <w:rPr>
          <w:i/>
          <w:iCs/>
        </w:rPr>
        <w:t>В этом случае идентификатор моста S1 совпадает с идентификатором корневого моста, а стоимость корневого маршрута равна 0, что указывает на то, что S1 является корневым мостом текущей сети.</w:t>
      </w:r>
    </w:p>
    <w:p w14:paraId="4ACA95F3" w14:textId="77777777" w:rsidR="00BA0562" w:rsidRDefault="00BA0562" w:rsidP="00621C09">
      <w:r>
        <w:t># Выведите на экран краткую информацию о статусе STP на всех устройствах.</w:t>
      </w:r>
    </w:p>
    <w:p w14:paraId="58E777FF" w14:textId="77777777" w:rsidR="00BA0562" w:rsidRDefault="00BA0562" w:rsidP="006132A9">
      <w:pPr>
        <w:pStyle w:val="TerminalDisplay"/>
      </w:pPr>
      <w:r>
        <w:t xml:space="preserve">[S1]display stp brief </w:t>
      </w:r>
    </w:p>
    <w:p w14:paraId="42F360FB" w14:textId="1D7588F9" w:rsidR="00BA0562" w:rsidRDefault="00BA0562" w:rsidP="006132A9">
      <w:pPr>
        <w:pStyle w:val="TerminalDisplay"/>
      </w:pPr>
      <w:r>
        <w:t xml:space="preserve"> MSTID  Port                    </w:t>
      </w:r>
      <w:r>
        <w:tab/>
        <w:t xml:space="preserve">Role    </w:t>
      </w:r>
      <w:r>
        <w:tab/>
        <w:t>STP State          Protection</w:t>
      </w:r>
    </w:p>
    <w:p w14:paraId="0DDC53E1" w14:textId="2EC258D1" w:rsidR="00BA0562" w:rsidRDefault="00BA0562" w:rsidP="006132A9">
      <w:pPr>
        <w:pStyle w:val="TerminalDisplay"/>
      </w:pPr>
      <w:r>
        <w:t xml:space="preserve">   0    GigabitEthernet0/0/10       </w:t>
      </w:r>
      <w:r>
        <w:tab/>
        <w:t xml:space="preserve">DESI  </w:t>
      </w:r>
      <w:r>
        <w:tab/>
        <w:t>FORWARDING      NONE</w:t>
      </w:r>
    </w:p>
    <w:p w14:paraId="588A9848" w14:textId="70D6100E" w:rsidR="00BA0562" w:rsidRDefault="00BA0562" w:rsidP="006132A9">
      <w:pPr>
        <w:pStyle w:val="TerminalDisplay"/>
      </w:pPr>
      <w:r>
        <w:t xml:space="preserve">   0    GigabitEthernet0/0/11       </w:t>
      </w:r>
      <w:r>
        <w:tab/>
        <w:t xml:space="preserve">DESI  </w:t>
      </w:r>
      <w:r>
        <w:tab/>
        <w:t>FORWARDING      NONE</w:t>
      </w:r>
    </w:p>
    <w:p w14:paraId="5800EF2D" w14:textId="5F32E9E3" w:rsidR="00BA0562" w:rsidRDefault="00BA0562" w:rsidP="006132A9">
      <w:pPr>
        <w:pStyle w:val="TerminalDisplay"/>
      </w:pPr>
      <w:r>
        <w:t xml:space="preserve">   0    GigabitEthernet0/0/13       </w:t>
      </w:r>
      <w:r>
        <w:tab/>
        <w:t xml:space="preserve">DESI  </w:t>
      </w:r>
      <w:r>
        <w:tab/>
        <w:t>FORWARDING      NONE</w:t>
      </w:r>
    </w:p>
    <w:p w14:paraId="36E47634" w14:textId="3F438C98" w:rsidR="00BA0562" w:rsidRDefault="00BA0562" w:rsidP="006132A9">
      <w:pPr>
        <w:pStyle w:val="TerminalDisplay"/>
      </w:pPr>
      <w:r>
        <w:t xml:space="preserve">   0    GigabitEthernet0/0/14       </w:t>
      </w:r>
      <w:r>
        <w:tab/>
        <w:t xml:space="preserve">DESI  </w:t>
      </w:r>
      <w:r>
        <w:tab/>
        <w:t>FORWARDING      NONE</w:t>
      </w:r>
    </w:p>
    <w:p w14:paraId="75976F18" w14:textId="77777777" w:rsidR="00BA0562" w:rsidRDefault="00BA0562" w:rsidP="009B783C"/>
    <w:p w14:paraId="4D8DF37D" w14:textId="77777777" w:rsidR="00BA0562" w:rsidRDefault="00BA0562" w:rsidP="006132A9">
      <w:pPr>
        <w:pStyle w:val="TerminalDisplay"/>
      </w:pPr>
      <w:r>
        <w:t xml:space="preserve">[S2]display stp brief </w:t>
      </w:r>
    </w:p>
    <w:p w14:paraId="59C2E158" w14:textId="08F21254" w:rsidR="00BA0562" w:rsidRDefault="00BA0562" w:rsidP="006132A9">
      <w:pPr>
        <w:pStyle w:val="TerminalDisplay"/>
      </w:pPr>
      <w:r>
        <w:t xml:space="preserve"> MSTID  Port                     </w:t>
      </w:r>
      <w:r>
        <w:tab/>
        <w:t xml:space="preserve">Role    </w:t>
      </w:r>
      <w:r>
        <w:tab/>
        <w:t xml:space="preserve">STP State         </w:t>
      </w:r>
      <w:r>
        <w:tab/>
        <w:t>Protection</w:t>
      </w:r>
    </w:p>
    <w:p w14:paraId="244BCC21" w14:textId="49B5C8D4" w:rsidR="00BA0562" w:rsidRDefault="00BA0562" w:rsidP="006132A9">
      <w:pPr>
        <w:pStyle w:val="TerminalDisplay"/>
      </w:pPr>
      <w:r>
        <w:lastRenderedPageBreak/>
        <w:t xml:space="preserve">   0    GigabitEthernet0/0/10       </w:t>
      </w:r>
      <w:r>
        <w:tab/>
        <w:t xml:space="preserve">ROOT  </w:t>
      </w:r>
      <w:r>
        <w:tab/>
        <w:t xml:space="preserve">FORWARDING     </w:t>
      </w:r>
      <w:r>
        <w:tab/>
        <w:t>NONE</w:t>
      </w:r>
    </w:p>
    <w:p w14:paraId="0AE2DBB1" w14:textId="5DE63C37" w:rsidR="00BA0562" w:rsidRDefault="00BA0562" w:rsidP="006132A9">
      <w:pPr>
        <w:pStyle w:val="TerminalDisplay"/>
      </w:pPr>
      <w:r>
        <w:t xml:space="preserve">   0    GigabitEthernet0/0/11       </w:t>
      </w:r>
      <w:r>
        <w:tab/>
        <w:t xml:space="preserve">ALTE  </w:t>
      </w:r>
      <w:r>
        <w:tab/>
        <w:t xml:space="preserve">DISCARDING       </w:t>
      </w:r>
      <w:r>
        <w:tab/>
        <w:t>NONE</w:t>
      </w:r>
    </w:p>
    <w:p w14:paraId="3C12D6A4" w14:textId="64A0E398" w:rsidR="00BA0562" w:rsidRDefault="00BA0562" w:rsidP="006132A9">
      <w:pPr>
        <w:pStyle w:val="TerminalDisplay"/>
      </w:pPr>
      <w:r>
        <w:t xml:space="preserve">   0    GigabitEthernet0/0/13       </w:t>
      </w:r>
      <w:r>
        <w:tab/>
        <w:t xml:space="preserve">DESI  </w:t>
      </w:r>
      <w:r>
        <w:tab/>
        <w:t xml:space="preserve">FORWARDING      </w:t>
      </w:r>
      <w:r>
        <w:tab/>
        <w:t>NONE</w:t>
      </w:r>
    </w:p>
    <w:p w14:paraId="39C1140A" w14:textId="0B48215A" w:rsidR="00BA0562" w:rsidRDefault="00BA0562" w:rsidP="006132A9">
      <w:pPr>
        <w:pStyle w:val="TerminalDisplay"/>
      </w:pPr>
      <w:r>
        <w:t xml:space="preserve">   0    GigabitEthernet0/0/14       </w:t>
      </w:r>
      <w:r>
        <w:tab/>
        <w:t xml:space="preserve">DESI  </w:t>
      </w:r>
      <w:r>
        <w:tab/>
        <w:t xml:space="preserve">FORWARDING      </w:t>
      </w:r>
      <w:r>
        <w:tab/>
        <w:t>NONE</w:t>
      </w:r>
    </w:p>
    <w:p w14:paraId="3F2AA1E5" w14:textId="77777777" w:rsidR="00BA0562" w:rsidRDefault="00BA0562" w:rsidP="009B783C"/>
    <w:p w14:paraId="619194FF" w14:textId="77777777" w:rsidR="00BA0562" w:rsidRDefault="00BA0562" w:rsidP="006132A9">
      <w:pPr>
        <w:pStyle w:val="TerminalDisplay"/>
      </w:pPr>
      <w:r>
        <w:t xml:space="preserve">[S3]display stp brief </w:t>
      </w:r>
    </w:p>
    <w:p w14:paraId="290DED6E" w14:textId="2E10CF2A" w:rsidR="00BA0562" w:rsidRDefault="00BA0562" w:rsidP="006132A9">
      <w:pPr>
        <w:pStyle w:val="TerminalDisplay"/>
      </w:pPr>
      <w:r>
        <w:t xml:space="preserve"> MSTID  Port                     </w:t>
      </w:r>
      <w:r>
        <w:tab/>
        <w:t xml:space="preserve">Role    </w:t>
      </w:r>
      <w:r>
        <w:tab/>
        <w:t xml:space="preserve">STP State         </w:t>
      </w:r>
      <w:r>
        <w:tab/>
        <w:t>Protection</w:t>
      </w:r>
    </w:p>
    <w:p w14:paraId="165A52EE" w14:textId="55E85A7F" w:rsidR="00BA0562" w:rsidRDefault="00BA0562" w:rsidP="006132A9">
      <w:pPr>
        <w:pStyle w:val="TerminalDisplay"/>
      </w:pPr>
      <w:r>
        <w:t xml:space="preserve">   0    GigabitEthernet0/0/1        </w:t>
      </w:r>
      <w:r>
        <w:tab/>
        <w:t xml:space="preserve">ROOT  </w:t>
      </w:r>
      <w:r>
        <w:tab/>
        <w:t xml:space="preserve">FORWARDING     </w:t>
      </w:r>
      <w:r>
        <w:tab/>
        <w:t>NONE</w:t>
      </w:r>
    </w:p>
    <w:p w14:paraId="222C3042" w14:textId="4DE49B9E" w:rsidR="00BA0562" w:rsidRDefault="00BA0562" w:rsidP="006132A9">
      <w:pPr>
        <w:pStyle w:val="TerminalDisplay"/>
      </w:pPr>
      <w:r>
        <w:t xml:space="preserve">   0    GigabitEthernet0/0/2        </w:t>
      </w:r>
      <w:r>
        <w:tab/>
        <w:t xml:space="preserve">ALTE  </w:t>
      </w:r>
      <w:r>
        <w:tab/>
        <w:t xml:space="preserve">DISCARDING       </w:t>
      </w:r>
      <w:r>
        <w:tab/>
        <w:t>NONE</w:t>
      </w:r>
    </w:p>
    <w:p w14:paraId="14440582" w14:textId="5632E24D" w:rsidR="00BA0562" w:rsidRDefault="00BA0562" w:rsidP="006132A9">
      <w:pPr>
        <w:pStyle w:val="TerminalDisplay"/>
      </w:pPr>
      <w:r>
        <w:t xml:space="preserve">   0    GigabitEthernet0/0/3        </w:t>
      </w:r>
      <w:r>
        <w:tab/>
        <w:t xml:space="preserve">ALTE  </w:t>
      </w:r>
      <w:r>
        <w:tab/>
        <w:t xml:space="preserve">DISCARDING       </w:t>
      </w:r>
      <w:r>
        <w:tab/>
        <w:t>NONE</w:t>
      </w:r>
    </w:p>
    <w:p w14:paraId="1094022E" w14:textId="77777777" w:rsidR="00BA0562" w:rsidRDefault="00BA0562" w:rsidP="009B783C"/>
    <w:p w14:paraId="192449CC" w14:textId="77777777" w:rsidR="00BA0562" w:rsidRDefault="00BA0562" w:rsidP="006132A9">
      <w:pPr>
        <w:pStyle w:val="TerminalDisplay"/>
      </w:pPr>
      <w:r>
        <w:t xml:space="preserve">[S4]display stp brief </w:t>
      </w:r>
    </w:p>
    <w:p w14:paraId="202FDB99" w14:textId="2595EE1C" w:rsidR="00BA0562" w:rsidRDefault="00BA0562" w:rsidP="006132A9">
      <w:pPr>
        <w:pStyle w:val="TerminalDisplay"/>
      </w:pPr>
      <w:r>
        <w:t xml:space="preserve"> MSTID  Port                     </w:t>
      </w:r>
      <w:r>
        <w:tab/>
        <w:t xml:space="preserve">Role    </w:t>
      </w:r>
      <w:r>
        <w:tab/>
        <w:t xml:space="preserve">STP State         </w:t>
      </w:r>
      <w:r>
        <w:tab/>
        <w:t>Protection</w:t>
      </w:r>
    </w:p>
    <w:p w14:paraId="670830CE" w14:textId="03DC750D" w:rsidR="00BA0562" w:rsidRDefault="00BA0562" w:rsidP="006132A9">
      <w:pPr>
        <w:pStyle w:val="TerminalDisplay"/>
      </w:pPr>
      <w:r>
        <w:t xml:space="preserve">   0    GigabitEthernet0/0/1        </w:t>
      </w:r>
      <w:r>
        <w:tab/>
        <w:t xml:space="preserve">ROOT  </w:t>
      </w:r>
      <w:r>
        <w:tab/>
        <w:t xml:space="preserve">FORWARDING     </w:t>
      </w:r>
      <w:r>
        <w:tab/>
        <w:t>NONE</w:t>
      </w:r>
    </w:p>
    <w:p w14:paraId="40453FD4" w14:textId="3B833523" w:rsidR="00BA0562" w:rsidRDefault="00BA0562" w:rsidP="006132A9">
      <w:pPr>
        <w:pStyle w:val="TerminalDisplay"/>
      </w:pPr>
      <w:r>
        <w:t xml:space="preserve">   0    GigabitEthernet0/0/2        </w:t>
      </w:r>
      <w:r>
        <w:tab/>
        <w:t xml:space="preserve">ALTE  </w:t>
      </w:r>
      <w:r>
        <w:tab/>
        <w:t xml:space="preserve">DISCARDING       </w:t>
      </w:r>
      <w:r>
        <w:tab/>
        <w:t>NONE</w:t>
      </w:r>
    </w:p>
    <w:p w14:paraId="3BAE7E8F" w14:textId="339A4925" w:rsidR="00BA0562" w:rsidRPr="00AD1A67" w:rsidRDefault="00BA0562" w:rsidP="006132A9">
      <w:pPr>
        <w:pStyle w:val="TerminalDisplay"/>
      </w:pPr>
      <w:r>
        <w:t xml:space="preserve">   0    GigabitEthernet0/0/3        </w:t>
      </w:r>
      <w:r>
        <w:tab/>
        <w:t xml:space="preserve">DESI   </w:t>
      </w:r>
      <w:r>
        <w:tab/>
        <w:t xml:space="preserve">FORWARDING     </w:t>
      </w:r>
      <w:r>
        <w:tab/>
        <w:t>NONE</w:t>
      </w:r>
    </w:p>
    <w:p w14:paraId="303A05EC" w14:textId="77777777" w:rsidR="00BA0562" w:rsidRDefault="00BA0562" w:rsidP="00621C09">
      <w:r>
        <w:t># На основании идентификатора корневого моста и информации о порте каждого коммутатора текущая топология выглядит следующим образом:</w:t>
      </w:r>
    </w:p>
    <w:p w14:paraId="3D01FDA2" w14:textId="0D0472DF" w:rsidR="00BA0562" w:rsidRDefault="00AB429D" w:rsidP="009B783C">
      <w:pPr>
        <w:jc w:val="center"/>
      </w:pPr>
      <w:r>
        <w:rPr>
          <w:noProof/>
          <w:lang w:eastAsia="zh-TW"/>
        </w:rPr>
        <w:drawing>
          <wp:inline distT="0" distB="0" distL="0" distR="0" wp14:anchorId="013D890C" wp14:editId="3DF54122">
            <wp:extent cx="5024532" cy="2928938"/>
            <wp:effectExtent l="0" t="0" r="508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49596" cy="2943549"/>
                    </a:xfrm>
                    <a:prstGeom prst="rect">
                      <a:avLst/>
                    </a:prstGeom>
                    <a:noFill/>
                    <a:ln>
                      <a:noFill/>
                    </a:ln>
                  </pic:spPr>
                </pic:pic>
              </a:graphicData>
            </a:graphic>
          </wp:inline>
        </w:drawing>
      </w:r>
    </w:p>
    <w:p w14:paraId="1D466B42" w14:textId="77777777" w:rsidR="00BA0562" w:rsidRDefault="00BA0562" w:rsidP="002075CB">
      <w:pPr>
        <w:pStyle w:val="Step"/>
        <w:outlineLvl w:val="9"/>
      </w:pPr>
      <w:r>
        <w:t>Измените параметры устройства, чтобы назначить порт GigabitEthernet0/0/2 коммутатора S4 корневым портом.</w:t>
      </w:r>
    </w:p>
    <w:p w14:paraId="318D80DE" w14:textId="77777777" w:rsidR="00BA0562" w:rsidRDefault="00BA0562" w:rsidP="00621C09">
      <w:r>
        <w:t># Выведите на экран информацию STP на S4.</w:t>
      </w:r>
    </w:p>
    <w:p w14:paraId="1C959FD7" w14:textId="77777777" w:rsidR="00BA0562" w:rsidRDefault="00BA0562" w:rsidP="006132A9">
      <w:pPr>
        <w:pStyle w:val="TerminalDisplay"/>
      </w:pPr>
      <w:r>
        <w:t xml:space="preserve">[S4]display stp </w:t>
      </w:r>
    </w:p>
    <w:p w14:paraId="3321B0C1" w14:textId="77777777" w:rsidR="00BA0562" w:rsidRDefault="00BA0562" w:rsidP="006132A9">
      <w:pPr>
        <w:pStyle w:val="TerminalDisplay"/>
      </w:pPr>
      <w:r>
        <w:t>-------[CIST Global Info][Mode STP]-------</w:t>
      </w:r>
    </w:p>
    <w:p w14:paraId="2E86B80D" w14:textId="3CB5EF9E" w:rsidR="00BA0562" w:rsidRDefault="00EC7E78" w:rsidP="006132A9">
      <w:pPr>
        <w:pStyle w:val="TerminalDisplay"/>
      </w:pPr>
      <w:r>
        <w:t xml:space="preserve">CIST Bridge          </w:t>
      </w:r>
      <w:r>
        <w:tab/>
      </w:r>
      <w:r>
        <w:tab/>
        <w:t>:32768.4c1f-cc10-5913</w:t>
      </w:r>
    </w:p>
    <w:p w14:paraId="014F9FB2" w14:textId="08DB9AC6" w:rsidR="00BA0562" w:rsidRDefault="00BA0562" w:rsidP="006132A9">
      <w:pPr>
        <w:pStyle w:val="TerminalDisplay"/>
      </w:pPr>
      <w:r>
        <w:t xml:space="preserve">Config Times         </w:t>
      </w:r>
      <w:r>
        <w:tab/>
      </w:r>
      <w:r>
        <w:tab/>
        <w:t>:Hello 2s MaxAge 20s FwDly 15s MaxHop 20</w:t>
      </w:r>
    </w:p>
    <w:p w14:paraId="66AE2263" w14:textId="02AEC55E" w:rsidR="00BA0562" w:rsidRDefault="00BA0562" w:rsidP="006132A9">
      <w:pPr>
        <w:pStyle w:val="TerminalDisplay"/>
      </w:pPr>
      <w:r>
        <w:t xml:space="preserve">Active Times          </w:t>
      </w:r>
      <w:r>
        <w:tab/>
        <w:t>:Hello 2s MaxAge 20s FwDly 15s MaxHop 20</w:t>
      </w:r>
    </w:p>
    <w:p w14:paraId="416A2F0B" w14:textId="7A0DE8F4" w:rsidR="00BA0562" w:rsidRPr="006132A9" w:rsidRDefault="00BA0562" w:rsidP="006132A9">
      <w:pPr>
        <w:pStyle w:val="TerminalDisplay"/>
      </w:pPr>
      <w:r>
        <w:t xml:space="preserve">CIST Root/ERPC       </w:t>
      </w:r>
      <w:r>
        <w:tab/>
        <w:t>:0    .4c1f-cc33-7359 / 20000</w:t>
      </w:r>
    </w:p>
    <w:p w14:paraId="219BA0B3" w14:textId="78874FD0" w:rsidR="00BA0562" w:rsidRDefault="00BA0562" w:rsidP="006132A9">
      <w:pPr>
        <w:pStyle w:val="TerminalDisplay"/>
      </w:pPr>
      <w:r>
        <w:t xml:space="preserve">CIST RegRoot/IRPC    </w:t>
      </w:r>
      <w:r>
        <w:tab/>
        <w:t>:32768.4c1f-cc10-5913 / 0</w:t>
      </w:r>
    </w:p>
    <w:p w14:paraId="6A70B57D" w14:textId="13E94EF9" w:rsidR="00BA0562" w:rsidRDefault="00BA0562" w:rsidP="006132A9">
      <w:pPr>
        <w:pStyle w:val="TerminalDisplay"/>
      </w:pPr>
      <w:r>
        <w:t xml:space="preserve">CIST RootPortId       </w:t>
      </w:r>
      <w:r>
        <w:tab/>
        <w:t>:128.1</w:t>
      </w:r>
    </w:p>
    <w:p w14:paraId="00EF5AAD" w14:textId="0ED81D50" w:rsidR="00BA0562" w:rsidRDefault="00BA0562" w:rsidP="006132A9">
      <w:pPr>
        <w:pStyle w:val="TerminalDisplay"/>
      </w:pPr>
      <w:r>
        <w:t xml:space="preserve">BPDU-Protection      </w:t>
      </w:r>
      <w:r>
        <w:tab/>
        <w:t>:Disabled</w:t>
      </w:r>
    </w:p>
    <w:p w14:paraId="79763F4A" w14:textId="40F4EA95" w:rsidR="00BA0562" w:rsidRDefault="00BA0562" w:rsidP="006132A9">
      <w:pPr>
        <w:pStyle w:val="TerminalDisplay"/>
      </w:pPr>
      <w:r>
        <w:lastRenderedPageBreak/>
        <w:t xml:space="preserve">TC or TCN received     </w:t>
      </w:r>
      <w:r>
        <w:tab/>
        <w:t>:93</w:t>
      </w:r>
    </w:p>
    <w:p w14:paraId="4866ECAD" w14:textId="2AB667E0" w:rsidR="00BA0562" w:rsidRDefault="00BA0562" w:rsidP="006132A9">
      <w:pPr>
        <w:pStyle w:val="TerminalDisplay"/>
      </w:pPr>
      <w:r>
        <w:t xml:space="preserve">TC count per hello      </w:t>
      </w:r>
      <w:r>
        <w:tab/>
        <w:t>:0</w:t>
      </w:r>
    </w:p>
    <w:p w14:paraId="2F92725B" w14:textId="32BBD04C" w:rsidR="00BA0562" w:rsidRDefault="00BA0562" w:rsidP="006132A9">
      <w:pPr>
        <w:pStyle w:val="TerminalDisplay"/>
      </w:pPr>
      <w:r>
        <w:t xml:space="preserve">STP Converge Mode    </w:t>
      </w:r>
      <w:r>
        <w:tab/>
        <w:t xml:space="preserve">:Normal </w:t>
      </w:r>
    </w:p>
    <w:p w14:paraId="2039C7CE" w14:textId="6A32B7DE" w:rsidR="00BA0562" w:rsidRDefault="00BA0562" w:rsidP="006132A9">
      <w:pPr>
        <w:pStyle w:val="TerminalDisplay"/>
      </w:pPr>
      <w:r>
        <w:t xml:space="preserve">Time since last TC      </w:t>
      </w:r>
      <w:r>
        <w:tab/>
        <w:t>:0 days 0h:9m:5s</w:t>
      </w:r>
    </w:p>
    <w:p w14:paraId="63B2ECE5" w14:textId="635C4FC1" w:rsidR="00BA0562" w:rsidRDefault="00BA0562" w:rsidP="006132A9">
      <w:pPr>
        <w:pStyle w:val="TerminalDisplay"/>
      </w:pPr>
      <w:r>
        <w:t xml:space="preserve">Number of TC         </w:t>
      </w:r>
      <w:r>
        <w:tab/>
        <w:t>:18</w:t>
      </w:r>
    </w:p>
    <w:p w14:paraId="6236FCD5" w14:textId="676C8563" w:rsidR="00BA0562" w:rsidRDefault="00BA0562" w:rsidP="006132A9">
      <w:pPr>
        <w:pStyle w:val="TerminalDisplay"/>
      </w:pPr>
      <w:r>
        <w:t xml:space="preserve">Last TC occurred       </w:t>
      </w:r>
      <w:r>
        <w:tab/>
        <w:t>:GigabitEthernet0/0/1</w:t>
      </w:r>
    </w:p>
    <w:p w14:paraId="728E69F1" w14:textId="77777777" w:rsidR="00BA0562" w:rsidRPr="003844FB" w:rsidRDefault="00BA0562" w:rsidP="003844FB">
      <w:pPr>
        <w:pStyle w:val="TerminalDisplay"/>
        <w:shd w:val="clear" w:color="auto" w:fill="auto"/>
        <w:rPr>
          <w:i/>
          <w:iCs/>
        </w:rPr>
      </w:pPr>
      <w:r>
        <w:rPr>
          <w:i/>
          <w:iCs/>
        </w:rPr>
        <w:t>Стоимость корневого маршрута от S4 до S1 имеет значение 20000.</w:t>
      </w:r>
    </w:p>
    <w:p w14:paraId="5C833856" w14:textId="77777777" w:rsidR="00BA0562" w:rsidRDefault="00BA0562" w:rsidP="00621C09">
      <w:r>
        <w:t># Измените стоимость STP порта GigabitEthernet 0/0/1 коммутатора S4 на 50000.</w:t>
      </w:r>
    </w:p>
    <w:p w14:paraId="311529C3" w14:textId="77777777" w:rsidR="00BA0562" w:rsidRDefault="00BA0562" w:rsidP="006132A9">
      <w:pPr>
        <w:pStyle w:val="TerminalDisplay"/>
      </w:pPr>
      <w:r>
        <w:t xml:space="preserve">[S4]interface GigabitEthernet 0/0/1 </w:t>
      </w:r>
    </w:p>
    <w:p w14:paraId="13EFF49C" w14:textId="77777777" w:rsidR="00BA0562" w:rsidRDefault="00BA0562" w:rsidP="006132A9">
      <w:pPr>
        <w:pStyle w:val="TerminalDisplay"/>
      </w:pPr>
      <w:r>
        <w:t>[S4-GigabitEthernet0/0/1]stp cost 50000</w:t>
      </w:r>
    </w:p>
    <w:p w14:paraId="7787C52F" w14:textId="77777777" w:rsidR="00BA0562" w:rsidRDefault="00BA0562" w:rsidP="00621C09">
      <w:r>
        <w:t># Выведите на экран краткую информацию о статусе STP.</w:t>
      </w:r>
    </w:p>
    <w:p w14:paraId="2EA484FA" w14:textId="77777777" w:rsidR="00BA0562" w:rsidRDefault="00BA0562" w:rsidP="006132A9">
      <w:pPr>
        <w:pStyle w:val="TerminalDisplay"/>
      </w:pPr>
      <w:r>
        <w:t xml:space="preserve">[S4]display stp brief </w:t>
      </w:r>
    </w:p>
    <w:p w14:paraId="788E29AF" w14:textId="5F9F56D5" w:rsidR="00BA0562" w:rsidRDefault="00BA0562" w:rsidP="006132A9">
      <w:pPr>
        <w:pStyle w:val="TerminalDisplay"/>
      </w:pPr>
      <w:r>
        <w:t xml:space="preserve"> MSTID  Port                      </w:t>
      </w:r>
      <w:r>
        <w:tab/>
        <w:t xml:space="preserve">Role     </w:t>
      </w:r>
      <w:r>
        <w:tab/>
        <w:t xml:space="preserve">STP State          </w:t>
      </w:r>
      <w:r>
        <w:tab/>
        <w:t>Protection</w:t>
      </w:r>
    </w:p>
    <w:p w14:paraId="00E207A1" w14:textId="7ED30277" w:rsidR="00BA0562" w:rsidRDefault="00BA0562" w:rsidP="006132A9">
      <w:pPr>
        <w:pStyle w:val="TerminalDisplay"/>
      </w:pPr>
      <w:r>
        <w:t xml:space="preserve">   0    GigabitEthernet0/0/1         </w:t>
      </w:r>
      <w:r>
        <w:tab/>
        <w:t xml:space="preserve">ALTE   </w:t>
      </w:r>
      <w:r>
        <w:tab/>
        <w:t xml:space="preserve">DISCARDING        </w:t>
      </w:r>
      <w:r>
        <w:tab/>
        <w:t>NONE</w:t>
      </w:r>
    </w:p>
    <w:p w14:paraId="7A4B5213" w14:textId="00128E50" w:rsidR="00BA0562" w:rsidRPr="006132A9" w:rsidRDefault="00BA0562" w:rsidP="006132A9">
      <w:pPr>
        <w:pStyle w:val="TerminalDisplay"/>
      </w:pPr>
      <w:r>
        <w:t xml:space="preserve">   0    GigabitEthernet0/0/2         </w:t>
      </w:r>
      <w:r>
        <w:tab/>
        <w:t xml:space="preserve">ROOT   </w:t>
      </w:r>
      <w:r>
        <w:tab/>
        <w:t xml:space="preserve">FORWARDING      </w:t>
      </w:r>
      <w:r>
        <w:tab/>
        <w:t>NONE</w:t>
      </w:r>
    </w:p>
    <w:p w14:paraId="369891A6" w14:textId="62EA48EF" w:rsidR="00BA0562" w:rsidRDefault="00BA0562" w:rsidP="006132A9">
      <w:pPr>
        <w:pStyle w:val="TerminalDisplay"/>
      </w:pPr>
      <w:r>
        <w:t xml:space="preserve">   0    GigabitEthernet0/0/3         </w:t>
      </w:r>
      <w:r>
        <w:tab/>
        <w:t xml:space="preserve">ALTE   </w:t>
      </w:r>
      <w:r>
        <w:tab/>
        <w:t xml:space="preserve">DISCARDING        </w:t>
      </w:r>
      <w:r>
        <w:tab/>
        <w:t>NONE</w:t>
      </w:r>
    </w:p>
    <w:p w14:paraId="16185E28" w14:textId="77777777" w:rsidR="00BA0562" w:rsidRPr="003844FB" w:rsidRDefault="00BA0562" w:rsidP="003844FB">
      <w:pPr>
        <w:pStyle w:val="TerminalDisplay"/>
        <w:shd w:val="clear" w:color="auto" w:fill="auto"/>
        <w:rPr>
          <w:i/>
          <w:iCs/>
        </w:rPr>
      </w:pPr>
      <w:r>
        <w:rPr>
          <w:i/>
          <w:iCs/>
        </w:rPr>
        <w:t>Порт GigabitEthernet0/0/2 на S4 стал корневым портом.</w:t>
      </w:r>
    </w:p>
    <w:p w14:paraId="3FE0D7A2" w14:textId="77777777" w:rsidR="00BA0562" w:rsidRDefault="00BA0562" w:rsidP="00621C09">
      <w:r>
        <w:t># Выведите на экран информацию о текущем статусе STP.</w:t>
      </w:r>
    </w:p>
    <w:p w14:paraId="2FBD370C" w14:textId="77777777" w:rsidR="00BA0562" w:rsidRDefault="00BA0562" w:rsidP="006132A9">
      <w:pPr>
        <w:pStyle w:val="TerminalDisplay"/>
      </w:pPr>
      <w:r>
        <w:t xml:space="preserve">[S4]display stp </w:t>
      </w:r>
    </w:p>
    <w:p w14:paraId="08F58EFF" w14:textId="77777777" w:rsidR="00BA0562" w:rsidRDefault="00BA0562" w:rsidP="006132A9">
      <w:pPr>
        <w:pStyle w:val="TerminalDisplay"/>
      </w:pPr>
      <w:r>
        <w:t>-------[CIST Global Info][Mode STP]-------</w:t>
      </w:r>
    </w:p>
    <w:p w14:paraId="4F7B72A0" w14:textId="101896B7" w:rsidR="00BA0562" w:rsidRDefault="00BA0562" w:rsidP="006132A9">
      <w:pPr>
        <w:pStyle w:val="TerminalDisplay"/>
      </w:pPr>
      <w:r>
        <w:t xml:space="preserve">CIST Bridge          </w:t>
      </w:r>
      <w:r>
        <w:tab/>
      </w:r>
      <w:r>
        <w:tab/>
        <w:t>:32768.4c1f-cc10-5913</w:t>
      </w:r>
    </w:p>
    <w:p w14:paraId="4DE9417C" w14:textId="20341FA5" w:rsidR="00BA0562" w:rsidRDefault="00BA0562" w:rsidP="006132A9">
      <w:pPr>
        <w:pStyle w:val="TerminalDisplay"/>
      </w:pPr>
      <w:r>
        <w:t xml:space="preserve">Config Times         </w:t>
      </w:r>
      <w:r>
        <w:tab/>
      </w:r>
      <w:r>
        <w:tab/>
        <w:t>:Hello 2s MaxAge 20s FwDly 15s MaxHop 20</w:t>
      </w:r>
    </w:p>
    <w:p w14:paraId="08821854" w14:textId="173CE6DC" w:rsidR="00BA0562" w:rsidRDefault="00BA0562" w:rsidP="006132A9">
      <w:pPr>
        <w:pStyle w:val="TerminalDisplay"/>
      </w:pPr>
      <w:r>
        <w:t xml:space="preserve">Active Times         </w:t>
      </w:r>
      <w:r>
        <w:tab/>
      </w:r>
      <w:r>
        <w:tab/>
        <w:t>:Hello 2s MaxAge 20s FwDly 15s MaxHop 20</w:t>
      </w:r>
    </w:p>
    <w:p w14:paraId="01EBFFAC" w14:textId="490E7B4C" w:rsidR="00BA0562" w:rsidRPr="006132A9" w:rsidRDefault="007C0A8A" w:rsidP="006132A9">
      <w:pPr>
        <w:pStyle w:val="TerminalDisplay"/>
      </w:pPr>
      <w:r>
        <w:rPr>
          <w:b/>
          <w:bCs/>
        </w:rPr>
        <w:t xml:space="preserve">CIST Root/ERPC      </w:t>
      </w:r>
      <w:r>
        <w:rPr>
          <w:b/>
          <w:bCs/>
        </w:rPr>
        <w:tab/>
        <w:t>:0    .4c1f-cc33-7359 / 40000</w:t>
      </w:r>
      <w:r>
        <w:t xml:space="preserve">    </w:t>
      </w:r>
      <w:r>
        <w:rPr>
          <w:i/>
          <w:iCs/>
        </w:rPr>
        <w:t>//Стоимость корневого маршрута = 20000 + 20000 = 40000</w:t>
      </w:r>
    </w:p>
    <w:p w14:paraId="55BC22F4" w14:textId="0AAEC70D" w:rsidR="00BA0562" w:rsidRDefault="00BA0562" w:rsidP="006132A9">
      <w:pPr>
        <w:pStyle w:val="TerminalDisplay"/>
      </w:pPr>
      <w:r>
        <w:t xml:space="preserve">CIST RegRoot/IRPC    </w:t>
      </w:r>
      <w:r>
        <w:tab/>
        <w:t>:32768.4c1f-cc10-5913 / 0</w:t>
      </w:r>
    </w:p>
    <w:p w14:paraId="2D95D0B2" w14:textId="35DD9B6F" w:rsidR="00BA0562" w:rsidRDefault="00BA0562" w:rsidP="006132A9">
      <w:pPr>
        <w:pStyle w:val="TerminalDisplay"/>
      </w:pPr>
      <w:r>
        <w:t xml:space="preserve">CIST RootPortId       </w:t>
      </w:r>
      <w:r>
        <w:tab/>
        <w:t>:128.2</w:t>
      </w:r>
    </w:p>
    <w:p w14:paraId="67741647" w14:textId="11A0D19C" w:rsidR="00BA0562" w:rsidRDefault="00BA0562" w:rsidP="006132A9">
      <w:pPr>
        <w:pStyle w:val="TerminalDisplay"/>
      </w:pPr>
      <w:r>
        <w:t xml:space="preserve">BPDU-Protection      </w:t>
      </w:r>
      <w:r>
        <w:tab/>
        <w:t>:Disabled</w:t>
      </w:r>
    </w:p>
    <w:p w14:paraId="6B8784EC" w14:textId="619610CE" w:rsidR="00BA0562" w:rsidRDefault="00BA0562" w:rsidP="006132A9">
      <w:pPr>
        <w:pStyle w:val="TerminalDisplay"/>
      </w:pPr>
      <w:r>
        <w:t xml:space="preserve">TC or TCN received     </w:t>
      </w:r>
      <w:r>
        <w:tab/>
        <w:t>:146</w:t>
      </w:r>
    </w:p>
    <w:p w14:paraId="4903377D" w14:textId="550FA572" w:rsidR="00BA0562" w:rsidRDefault="00BA0562" w:rsidP="006132A9">
      <w:pPr>
        <w:pStyle w:val="TerminalDisplay"/>
      </w:pPr>
      <w:r>
        <w:t xml:space="preserve">TC count per hello      </w:t>
      </w:r>
      <w:r>
        <w:tab/>
        <w:t>:0</w:t>
      </w:r>
    </w:p>
    <w:p w14:paraId="1B7483AA" w14:textId="544AF4DC" w:rsidR="00BA0562" w:rsidRDefault="00BA0562" w:rsidP="006132A9">
      <w:pPr>
        <w:pStyle w:val="TerminalDisplay"/>
      </w:pPr>
      <w:r>
        <w:t xml:space="preserve">STP Converge Mode    </w:t>
      </w:r>
      <w:r>
        <w:tab/>
        <w:t xml:space="preserve">:Normal </w:t>
      </w:r>
    </w:p>
    <w:p w14:paraId="5FEBCEA6" w14:textId="5AA06BB8" w:rsidR="00BA0562" w:rsidRDefault="00BA0562" w:rsidP="006132A9">
      <w:pPr>
        <w:pStyle w:val="TerminalDisplay"/>
      </w:pPr>
      <w:r>
        <w:t xml:space="preserve">Time since last TC      </w:t>
      </w:r>
      <w:r>
        <w:tab/>
        <w:t>:0 days 0h:2m:25s</w:t>
      </w:r>
    </w:p>
    <w:p w14:paraId="7463917D" w14:textId="57515CD7" w:rsidR="00BA0562" w:rsidRDefault="00BA0562" w:rsidP="006132A9">
      <w:pPr>
        <w:pStyle w:val="TerminalDisplay"/>
      </w:pPr>
      <w:r>
        <w:t xml:space="preserve">Number of TC         </w:t>
      </w:r>
      <w:r>
        <w:tab/>
        <w:t>:20</w:t>
      </w:r>
    </w:p>
    <w:p w14:paraId="2AD16AC9" w14:textId="67638CA1" w:rsidR="00BA0562" w:rsidRDefault="00BA0562" w:rsidP="003844FB">
      <w:pPr>
        <w:pStyle w:val="TerminalDisplay"/>
      </w:pPr>
      <w:r>
        <w:t xml:space="preserve">Last TC occurred       </w:t>
      </w:r>
      <w:r>
        <w:tab/>
        <w:t>:GigabitEthernet0/0/2</w:t>
      </w:r>
    </w:p>
    <w:p w14:paraId="3EFA7CF5" w14:textId="77777777" w:rsidR="00BA0562" w:rsidRDefault="00BA0562" w:rsidP="00AB429D">
      <w:pPr>
        <w:keepNext/>
      </w:pPr>
      <w:r>
        <w:lastRenderedPageBreak/>
        <w:t># Текущая топология выглядит следующим образом:</w:t>
      </w:r>
    </w:p>
    <w:p w14:paraId="2A9897F9" w14:textId="79E14515" w:rsidR="00BA0562" w:rsidRDefault="00AB429D" w:rsidP="003844FB">
      <w:pPr>
        <w:jc w:val="center"/>
      </w:pPr>
      <w:r>
        <w:rPr>
          <w:noProof/>
          <w:lang w:eastAsia="zh-TW"/>
        </w:rPr>
        <w:drawing>
          <wp:inline distT="0" distB="0" distL="0" distR="0" wp14:anchorId="6DEABAC1" wp14:editId="224C4D72">
            <wp:extent cx="4671645" cy="2776537"/>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78675" cy="2780715"/>
                    </a:xfrm>
                    <a:prstGeom prst="rect">
                      <a:avLst/>
                    </a:prstGeom>
                    <a:noFill/>
                    <a:ln>
                      <a:noFill/>
                    </a:ln>
                  </pic:spPr>
                </pic:pic>
              </a:graphicData>
            </a:graphic>
          </wp:inline>
        </w:drawing>
      </w:r>
    </w:p>
    <w:p w14:paraId="3B0B048C" w14:textId="77777777" w:rsidR="00BA0562" w:rsidRDefault="00BA0562" w:rsidP="00621C09"/>
    <w:p w14:paraId="30BA4793" w14:textId="77777777" w:rsidR="00BA0562" w:rsidRDefault="00BA0562" w:rsidP="002075CB">
      <w:pPr>
        <w:pStyle w:val="Step"/>
        <w:outlineLvl w:val="9"/>
      </w:pPr>
      <w:r>
        <w:t>Измените режим связующего дерева на RSTP.</w:t>
      </w:r>
    </w:p>
    <w:p w14:paraId="7558AEA3" w14:textId="77777777" w:rsidR="00BA0562" w:rsidRDefault="00BA0562" w:rsidP="00621C09">
      <w:r>
        <w:t># Измените режим связующего дерева на всех устройствах.</w:t>
      </w:r>
    </w:p>
    <w:p w14:paraId="6630940E" w14:textId="77777777" w:rsidR="00BA0562" w:rsidRDefault="00BA0562" w:rsidP="006132A9">
      <w:pPr>
        <w:pStyle w:val="TerminalDisplay"/>
      </w:pPr>
      <w:r>
        <w:t xml:space="preserve">[S1]stp mode rstp </w:t>
      </w:r>
    </w:p>
    <w:p w14:paraId="70ACCC34" w14:textId="77777777" w:rsidR="00BA0562" w:rsidRDefault="00BA0562" w:rsidP="006132A9">
      <w:pPr>
        <w:pStyle w:val="TerminalDisplay"/>
      </w:pPr>
      <w:r>
        <w:t>Info: This operation may take a few seconds. Please wait for a moment...done.</w:t>
      </w:r>
    </w:p>
    <w:p w14:paraId="3022CF0B" w14:textId="77777777" w:rsidR="003844FB" w:rsidRDefault="003844FB" w:rsidP="003844FB"/>
    <w:p w14:paraId="426D9F0E" w14:textId="77777777" w:rsidR="00BA0562" w:rsidRDefault="00BA0562" w:rsidP="006132A9">
      <w:pPr>
        <w:pStyle w:val="TerminalDisplay"/>
      </w:pPr>
      <w:r>
        <w:t xml:space="preserve">[S2]stp mode rstp </w:t>
      </w:r>
    </w:p>
    <w:p w14:paraId="027BAF8F" w14:textId="77777777" w:rsidR="00BA0562" w:rsidRDefault="00BA0562" w:rsidP="006132A9">
      <w:pPr>
        <w:pStyle w:val="TerminalDisplay"/>
      </w:pPr>
      <w:r>
        <w:t>Info: This operation may take a few seconds. Please wait for a moment...done.</w:t>
      </w:r>
    </w:p>
    <w:p w14:paraId="5E0AC1C3" w14:textId="77777777" w:rsidR="003844FB" w:rsidRDefault="003844FB" w:rsidP="003844FB"/>
    <w:p w14:paraId="5DB83440" w14:textId="77777777" w:rsidR="00BA0562" w:rsidRDefault="00BA0562" w:rsidP="006132A9">
      <w:pPr>
        <w:pStyle w:val="TerminalDisplay"/>
      </w:pPr>
      <w:r>
        <w:t xml:space="preserve">[S3]stp mode rstp </w:t>
      </w:r>
    </w:p>
    <w:p w14:paraId="7EB966FE" w14:textId="77777777" w:rsidR="00BA0562" w:rsidRDefault="00BA0562" w:rsidP="006132A9">
      <w:pPr>
        <w:pStyle w:val="TerminalDisplay"/>
      </w:pPr>
      <w:r>
        <w:t>Info: This operation may take a few seconds. Please wait for a moment...done.</w:t>
      </w:r>
    </w:p>
    <w:p w14:paraId="29B1261F" w14:textId="77777777" w:rsidR="003844FB" w:rsidRDefault="003844FB" w:rsidP="003844FB"/>
    <w:p w14:paraId="0C1032E1" w14:textId="77777777" w:rsidR="00BA0562" w:rsidRDefault="00BA0562" w:rsidP="006132A9">
      <w:pPr>
        <w:pStyle w:val="TerminalDisplay"/>
      </w:pPr>
      <w:r>
        <w:t xml:space="preserve">[S4]stp mode rstp </w:t>
      </w:r>
    </w:p>
    <w:p w14:paraId="647C9D61" w14:textId="77777777" w:rsidR="00BA0562" w:rsidRDefault="00BA0562" w:rsidP="006132A9">
      <w:pPr>
        <w:pStyle w:val="TerminalDisplay"/>
      </w:pPr>
      <w:r>
        <w:t>Info: This operation may take a few seconds. Please wait for a moment...done.</w:t>
      </w:r>
    </w:p>
    <w:p w14:paraId="1BAE828F" w14:textId="77777777" w:rsidR="00BA0562" w:rsidRPr="00CA01B7" w:rsidRDefault="00BA0562" w:rsidP="00621C09">
      <w:r>
        <w:t># Выведите на экран статус связующего дерева. В данном случае для примера используется S1.</w:t>
      </w:r>
    </w:p>
    <w:p w14:paraId="10D36625" w14:textId="77777777" w:rsidR="00BA0562" w:rsidRDefault="00BA0562" w:rsidP="006132A9">
      <w:pPr>
        <w:pStyle w:val="TerminalDisplay"/>
      </w:pPr>
      <w:r>
        <w:t xml:space="preserve">[S1]display stp </w:t>
      </w:r>
    </w:p>
    <w:p w14:paraId="190243C7" w14:textId="77777777" w:rsidR="00BA0562" w:rsidRDefault="00BA0562" w:rsidP="006132A9">
      <w:pPr>
        <w:pStyle w:val="TerminalDisplay"/>
      </w:pPr>
      <w:r>
        <w:t>-------[CIST Global Info][</w:t>
      </w:r>
      <w:r>
        <w:rPr>
          <w:b/>
          <w:bCs/>
        </w:rPr>
        <w:t>Mode RSTP]</w:t>
      </w:r>
      <w:r>
        <w:t>-------</w:t>
      </w:r>
    </w:p>
    <w:p w14:paraId="06EEF4D3" w14:textId="25E29AD2" w:rsidR="00BA0562" w:rsidRDefault="00BA0562" w:rsidP="006132A9">
      <w:pPr>
        <w:pStyle w:val="TerminalDisplay"/>
      </w:pPr>
      <w:r>
        <w:t xml:space="preserve">CIST Bridge          </w:t>
      </w:r>
      <w:r>
        <w:tab/>
      </w:r>
      <w:r>
        <w:tab/>
        <w:t>:0    .4c1f-cc33-7359</w:t>
      </w:r>
    </w:p>
    <w:p w14:paraId="1832F9BA" w14:textId="74873A8E" w:rsidR="00BA0562" w:rsidRDefault="00BA0562" w:rsidP="006132A9">
      <w:pPr>
        <w:pStyle w:val="TerminalDisplay"/>
      </w:pPr>
      <w:r>
        <w:t xml:space="preserve">Config Times         </w:t>
      </w:r>
      <w:r>
        <w:tab/>
      </w:r>
      <w:r>
        <w:tab/>
        <w:t>:Hello 2s MaxAge 20s FwDly 15s MaxHop 20</w:t>
      </w:r>
    </w:p>
    <w:p w14:paraId="76A31B73" w14:textId="67ACA11C" w:rsidR="00BA0562" w:rsidRDefault="003D33D7" w:rsidP="006132A9">
      <w:pPr>
        <w:pStyle w:val="TerminalDisplay"/>
      </w:pPr>
      <w:r>
        <w:t xml:space="preserve">Active Times         </w:t>
      </w:r>
      <w:r>
        <w:tab/>
      </w:r>
      <w:r>
        <w:tab/>
        <w:t>:Hello 2s MaxAge 20s FwDly 15s MaxHop 20</w:t>
      </w:r>
    </w:p>
    <w:p w14:paraId="6A610489" w14:textId="4B9CE541" w:rsidR="00BA0562" w:rsidRDefault="00BA0562" w:rsidP="006132A9">
      <w:pPr>
        <w:pStyle w:val="TerminalDisplay"/>
      </w:pPr>
      <w:r>
        <w:t xml:space="preserve">CIST Root/ERPC       </w:t>
      </w:r>
      <w:r>
        <w:tab/>
        <w:t>:0    .4c1f-cc33-7359 / 0</w:t>
      </w:r>
    </w:p>
    <w:p w14:paraId="26F7DC0E" w14:textId="015A3094" w:rsidR="00BA0562" w:rsidRDefault="00BA0562" w:rsidP="006132A9">
      <w:pPr>
        <w:pStyle w:val="TerminalDisplay"/>
      </w:pPr>
      <w:r>
        <w:t xml:space="preserve">CIST RegRoot/IRPC    </w:t>
      </w:r>
      <w:r>
        <w:tab/>
        <w:t>:0    .4c1f-cc33-7359 / 0</w:t>
      </w:r>
    </w:p>
    <w:p w14:paraId="0DC1C83A" w14:textId="7C06506A" w:rsidR="00BA0562" w:rsidRDefault="00BA0562" w:rsidP="006132A9">
      <w:pPr>
        <w:pStyle w:val="TerminalDisplay"/>
      </w:pPr>
      <w:r>
        <w:t xml:space="preserve">CIST RootPortId       </w:t>
      </w:r>
      <w:r>
        <w:tab/>
        <w:t>:0.0</w:t>
      </w:r>
    </w:p>
    <w:p w14:paraId="5E2B02F4" w14:textId="1947EA9F" w:rsidR="00BA0562" w:rsidRDefault="00BA0562" w:rsidP="006132A9">
      <w:pPr>
        <w:pStyle w:val="TerminalDisplay"/>
      </w:pPr>
      <w:r>
        <w:t xml:space="preserve">BPDU-Protection      </w:t>
      </w:r>
      <w:r>
        <w:tab/>
        <w:t>:Disabled</w:t>
      </w:r>
    </w:p>
    <w:p w14:paraId="331D3916" w14:textId="77009B5E" w:rsidR="00BA0562" w:rsidRDefault="00BA0562" w:rsidP="006132A9">
      <w:pPr>
        <w:pStyle w:val="TerminalDisplay"/>
      </w:pPr>
      <w:r>
        <w:t xml:space="preserve">CIST Root Type        </w:t>
      </w:r>
      <w:r>
        <w:tab/>
        <w:t>:Primary root</w:t>
      </w:r>
    </w:p>
    <w:p w14:paraId="0323D0CB" w14:textId="6D555B88" w:rsidR="00BA0562" w:rsidRDefault="00BA0562" w:rsidP="006132A9">
      <w:pPr>
        <w:pStyle w:val="TerminalDisplay"/>
      </w:pPr>
      <w:r>
        <w:t xml:space="preserve">TC or TCN received     </w:t>
      </w:r>
      <w:r>
        <w:tab/>
        <w:t>:89</w:t>
      </w:r>
    </w:p>
    <w:p w14:paraId="100DC062" w14:textId="7EA5704E" w:rsidR="00BA0562" w:rsidRDefault="00BA0562" w:rsidP="006132A9">
      <w:pPr>
        <w:pStyle w:val="TerminalDisplay"/>
      </w:pPr>
      <w:r>
        <w:lastRenderedPageBreak/>
        <w:t xml:space="preserve">TC count per hello      </w:t>
      </w:r>
      <w:r>
        <w:tab/>
        <w:t>:0</w:t>
      </w:r>
    </w:p>
    <w:p w14:paraId="7A9A31C3" w14:textId="2BD262F0" w:rsidR="00BA0562" w:rsidRDefault="00BA0562" w:rsidP="006132A9">
      <w:pPr>
        <w:pStyle w:val="TerminalDisplay"/>
      </w:pPr>
      <w:r>
        <w:t xml:space="preserve">STP Converge Mode    </w:t>
      </w:r>
      <w:r>
        <w:tab/>
        <w:t xml:space="preserve">:Normal </w:t>
      </w:r>
    </w:p>
    <w:p w14:paraId="08740599" w14:textId="412A5BBE" w:rsidR="00BA0562" w:rsidRDefault="00BA0562" w:rsidP="006132A9">
      <w:pPr>
        <w:pStyle w:val="TerminalDisplay"/>
      </w:pPr>
      <w:r>
        <w:t xml:space="preserve">Time since last TC      </w:t>
      </w:r>
      <w:r>
        <w:tab/>
        <w:t>:0 days 0h:0m:44s</w:t>
      </w:r>
    </w:p>
    <w:p w14:paraId="66076684" w14:textId="110E579A" w:rsidR="00BA0562" w:rsidRDefault="00BA0562" w:rsidP="006132A9">
      <w:pPr>
        <w:pStyle w:val="TerminalDisplay"/>
      </w:pPr>
      <w:r>
        <w:t xml:space="preserve">Number of TC         </w:t>
      </w:r>
      <w:r>
        <w:tab/>
        <w:t>:27</w:t>
      </w:r>
    </w:p>
    <w:p w14:paraId="44F4CF0A" w14:textId="6E435EAC" w:rsidR="00BA0562" w:rsidRPr="00CA01B7" w:rsidRDefault="00BA0562" w:rsidP="006132A9">
      <w:pPr>
        <w:pStyle w:val="TerminalDisplay"/>
      </w:pPr>
      <w:r>
        <w:t xml:space="preserve">Last TC occurred       </w:t>
      </w:r>
      <w:r>
        <w:tab/>
        <w:t>:GigabitEthernet0/0/11</w:t>
      </w:r>
    </w:p>
    <w:p w14:paraId="7EB77A7C" w14:textId="77777777" w:rsidR="00BA0562" w:rsidRPr="003844FB" w:rsidRDefault="00BA0562" w:rsidP="003844FB">
      <w:pPr>
        <w:pStyle w:val="TerminalDisplay"/>
        <w:shd w:val="clear" w:color="auto" w:fill="auto"/>
        <w:rPr>
          <w:i/>
          <w:iCs/>
        </w:rPr>
      </w:pPr>
      <w:r>
        <w:rPr>
          <w:i/>
          <w:iCs/>
        </w:rPr>
        <w:t>После изменения режима топология связующего дерева не изменилась.</w:t>
      </w:r>
    </w:p>
    <w:p w14:paraId="5FE2EEAA" w14:textId="77777777" w:rsidR="00BA0562" w:rsidRDefault="00BA0562" w:rsidP="002075CB">
      <w:pPr>
        <w:pStyle w:val="Step"/>
        <w:outlineLvl w:val="9"/>
      </w:pPr>
      <w:r>
        <w:t>Настройте граничные порты.</w:t>
      </w:r>
    </w:p>
    <w:p w14:paraId="1FEAE745" w14:textId="77777777" w:rsidR="00BA0562" w:rsidRPr="00CA01B7" w:rsidRDefault="00BA0562" w:rsidP="00621C09">
      <w:r>
        <w:t># Порты GigabitEthernet 0/0/10-0/0/24 коммутатора S3 подключены только к терминалам, поэтому их необходимо настроить в качестве граничных портов.</w:t>
      </w:r>
    </w:p>
    <w:p w14:paraId="11B7110B" w14:textId="77777777" w:rsidR="00BA0562" w:rsidRDefault="00BA0562" w:rsidP="006132A9">
      <w:pPr>
        <w:pStyle w:val="TerminalDisplay"/>
      </w:pPr>
      <w:r>
        <w:t>[S3]interface range GigabitEthernet 0/0/10 to GigabitEthernet 0/0/24</w:t>
      </w:r>
    </w:p>
    <w:p w14:paraId="371597B5" w14:textId="77777777" w:rsidR="00BA0562" w:rsidRDefault="00BA0562" w:rsidP="00621C09">
      <w:r>
        <w:t>Устройство предоставляет несколько портов Ethernet, многие из которых имеют одинаковую конфигурацию. Настраивать их по очереди утомительно и чревато возможными ошибками. Самый простой способ — добавить эти порты в группу портов и выполнить настройку всей группы сразу. Система автоматически выполнит команды на всех портах в группе.</w:t>
      </w:r>
    </w:p>
    <w:p w14:paraId="5269C3E2" w14:textId="0ACC8538" w:rsidR="00621C09" w:rsidRPr="003A4726" w:rsidRDefault="00AB429D" w:rsidP="00621C09">
      <w:pPr>
        <w:pStyle w:val="NotesHeading"/>
      </w:pPr>
      <w:r>
        <w:rPr>
          <w:lang w:eastAsia="zh-TW"/>
        </w:rPr>
        <w:drawing>
          <wp:inline distT="0" distB="0" distL="0" distR="0" wp14:anchorId="096BE419" wp14:editId="0B1A4B6F">
            <wp:extent cx="1296035" cy="245110"/>
            <wp:effectExtent l="0" t="0" r="0" b="0"/>
            <wp:docPr id="45" name="图片 490"/>
            <wp:cNvGraphicFramePr/>
            <a:graphic xmlns:a="http://schemas.openxmlformats.org/drawingml/2006/main">
              <a:graphicData uri="http://schemas.openxmlformats.org/drawingml/2006/picture">
                <pic:pic xmlns:pic="http://schemas.openxmlformats.org/drawingml/2006/picture">
                  <pic:nvPicPr>
                    <pic:cNvPr id="33" name="图片 49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96035" cy="245110"/>
                    </a:xfrm>
                    <a:prstGeom prst="rect">
                      <a:avLst/>
                    </a:prstGeom>
                  </pic:spPr>
                </pic:pic>
              </a:graphicData>
            </a:graphic>
          </wp:inline>
        </w:drawing>
      </w:r>
    </w:p>
    <w:p w14:paraId="3E8C99BB" w14:textId="77777777" w:rsidR="00BA0562" w:rsidRDefault="00BA0562" w:rsidP="00621C09">
      <w:pPr>
        <w:pStyle w:val="NotesText"/>
      </w:pPr>
      <w:r>
        <w:t>Эта функция может быть недоступна для некоторых продуктов.</w:t>
      </w:r>
    </w:p>
    <w:p w14:paraId="32F2729A" w14:textId="77777777" w:rsidR="00BA0562" w:rsidRDefault="00BA0562" w:rsidP="006132A9">
      <w:pPr>
        <w:pStyle w:val="TerminalDisplay"/>
      </w:pPr>
      <w:r>
        <w:t>[S3-port-group]stp edged-port enable</w:t>
      </w:r>
    </w:p>
    <w:p w14:paraId="1A23455B" w14:textId="77777777" w:rsidR="00BA0562" w:rsidRDefault="00BA0562" w:rsidP="00621C09">
      <w:r>
        <w:t xml:space="preserve">Команда </w:t>
      </w:r>
      <w:r>
        <w:rPr>
          <w:b/>
          <w:bCs/>
        </w:rPr>
        <w:t>stp edged-port enable</w:t>
      </w:r>
      <w:r>
        <w:t xml:space="preserve"> позволяет задать текущий порт в качестве граничного порта. Если после настройки граничный порт коммутационного устройства получает BPDU, коммутационное устройство автоматически отменяет настройки порта в качестве граничного порта и пересчитывает связующее дерево.</w:t>
      </w:r>
    </w:p>
    <w:p w14:paraId="56286B81" w14:textId="77777777" w:rsidR="00621C09" w:rsidRPr="0050286F" w:rsidRDefault="00621C09" w:rsidP="00621C09">
      <w:pPr>
        <w:pStyle w:val="End"/>
      </w:pPr>
      <w:r>
        <w:t>----Конец</w:t>
      </w:r>
    </w:p>
    <w:p w14:paraId="67B11D96" w14:textId="77777777" w:rsidR="00BA0562" w:rsidRDefault="00BA0562" w:rsidP="00621C09">
      <w:pPr>
        <w:pStyle w:val="Heading3"/>
      </w:pPr>
      <w:bookmarkStart w:id="78" w:name="_Toc66968533"/>
      <w:r>
        <w:t>Проверка</w:t>
      </w:r>
      <w:bookmarkEnd w:id="78"/>
    </w:p>
    <w:p w14:paraId="10C8E8A6" w14:textId="77777777" w:rsidR="00BA0562" w:rsidRDefault="00BA0562" w:rsidP="002075CB">
      <w:pPr>
        <w:pStyle w:val="ItemStep"/>
        <w:outlineLvl w:val="9"/>
      </w:pPr>
      <w:r>
        <w:t>Отметьте корневой мост и роль каждого порта в лабораторной среде на основании фактической конвергенции сети.</w:t>
      </w:r>
    </w:p>
    <w:p w14:paraId="0691E407" w14:textId="77777777" w:rsidR="00BA0562" w:rsidRDefault="00A5717F" w:rsidP="003844FB">
      <w:pPr>
        <w:pStyle w:val="ItemListText"/>
        <w:jc w:val="center"/>
        <w:rPr>
          <w:noProof/>
        </w:rPr>
      </w:pPr>
      <w:r>
        <w:rPr>
          <w:noProof/>
          <w:lang w:eastAsia="zh-TW"/>
        </w:rPr>
        <w:drawing>
          <wp:inline distT="0" distB="0" distL="0" distR="0" wp14:anchorId="44BD51D4" wp14:editId="2DF90B08">
            <wp:extent cx="4754880" cy="242887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54880" cy="2428875"/>
                    </a:xfrm>
                    <a:prstGeom prst="rect">
                      <a:avLst/>
                    </a:prstGeom>
                    <a:noFill/>
                    <a:ln>
                      <a:noFill/>
                    </a:ln>
                  </pic:spPr>
                </pic:pic>
              </a:graphicData>
            </a:graphic>
          </wp:inline>
        </w:drawing>
      </w:r>
    </w:p>
    <w:p w14:paraId="25E58B1B" w14:textId="77777777" w:rsidR="00621C09" w:rsidRDefault="00621C09" w:rsidP="00621C09">
      <w:pPr>
        <w:pStyle w:val="ItemListText"/>
      </w:pPr>
    </w:p>
    <w:p w14:paraId="721644E0" w14:textId="77777777" w:rsidR="00BA0562" w:rsidRPr="00CD3427" w:rsidRDefault="00BA0562" w:rsidP="002075CB">
      <w:pPr>
        <w:pStyle w:val="ItemStep"/>
        <w:outlineLvl w:val="9"/>
      </w:pPr>
      <w:r>
        <w:lastRenderedPageBreak/>
        <w:t>Отключите какой-нибудь порт на любом коммутаторе и проверьте, может ли трафик передаваться на другие коммутаторы по резервным каналам.</w:t>
      </w:r>
    </w:p>
    <w:p w14:paraId="5B5D3CCF" w14:textId="45691557" w:rsidR="00BA0562" w:rsidRDefault="00C97018" w:rsidP="00621C09">
      <w:pPr>
        <w:pStyle w:val="Heading3"/>
      </w:pPr>
      <w:bookmarkStart w:id="79" w:name="_Toc66968534"/>
      <w:r>
        <w:t>Справочные конфигурации</w:t>
      </w:r>
      <w:bookmarkEnd w:id="79"/>
    </w:p>
    <w:p w14:paraId="22F2BFB8" w14:textId="77777777" w:rsidR="00BA0562" w:rsidRDefault="00BA0562" w:rsidP="00621C09">
      <w:r>
        <w:t>Конфигурация на S1</w:t>
      </w:r>
    </w:p>
    <w:p w14:paraId="55B1CC9C" w14:textId="77777777" w:rsidR="00BA0562" w:rsidRDefault="00BA0562" w:rsidP="006132A9">
      <w:pPr>
        <w:pStyle w:val="TerminalDisplay"/>
      </w:pPr>
      <w:r>
        <w:t>#</w:t>
      </w:r>
    </w:p>
    <w:p w14:paraId="2103638D" w14:textId="77777777" w:rsidR="00BA0562" w:rsidRDefault="00BA0562" w:rsidP="006132A9">
      <w:pPr>
        <w:pStyle w:val="TerminalDisplay"/>
      </w:pPr>
      <w:r>
        <w:t>sysname S1</w:t>
      </w:r>
    </w:p>
    <w:p w14:paraId="1A0EDAC3" w14:textId="77777777" w:rsidR="00BA0562" w:rsidRDefault="00BA0562" w:rsidP="006132A9">
      <w:pPr>
        <w:pStyle w:val="TerminalDisplay"/>
      </w:pPr>
      <w:r>
        <w:t>#</w:t>
      </w:r>
    </w:p>
    <w:p w14:paraId="46EB29B4" w14:textId="77777777" w:rsidR="00BA0562" w:rsidRDefault="00BA0562" w:rsidP="006132A9">
      <w:pPr>
        <w:pStyle w:val="TerminalDisplay"/>
      </w:pPr>
      <w:r>
        <w:t>stp mode rstp</w:t>
      </w:r>
    </w:p>
    <w:p w14:paraId="46ABC771" w14:textId="77777777" w:rsidR="00BA0562" w:rsidRDefault="00BA0562" w:rsidP="006132A9">
      <w:pPr>
        <w:pStyle w:val="TerminalDisplay"/>
      </w:pPr>
      <w:r>
        <w:t>stp instance 0 root primary</w:t>
      </w:r>
    </w:p>
    <w:p w14:paraId="470F06DA" w14:textId="77777777" w:rsidR="00BA0562" w:rsidRDefault="00BA0562" w:rsidP="006132A9">
      <w:pPr>
        <w:pStyle w:val="TerminalDisplay"/>
      </w:pPr>
      <w:r>
        <w:t>#</w:t>
      </w:r>
    </w:p>
    <w:p w14:paraId="2686BA01" w14:textId="77777777" w:rsidR="00BA0562" w:rsidRDefault="00BA0562" w:rsidP="006132A9">
      <w:pPr>
        <w:pStyle w:val="TerminalDisplay"/>
      </w:pPr>
      <w:r>
        <w:t xml:space="preserve">interface GigabitEthernet0/0/12           </w:t>
      </w:r>
    </w:p>
    <w:p w14:paraId="199A85EB" w14:textId="77777777" w:rsidR="00BA0562" w:rsidRDefault="00BA0562" w:rsidP="006132A9">
      <w:pPr>
        <w:pStyle w:val="TerminalDisplay"/>
      </w:pPr>
      <w:r>
        <w:t xml:space="preserve"> shutdown</w:t>
      </w:r>
    </w:p>
    <w:p w14:paraId="58103BC5" w14:textId="77777777" w:rsidR="00BA0562" w:rsidRDefault="00BA0562" w:rsidP="006132A9">
      <w:pPr>
        <w:pStyle w:val="TerminalDisplay"/>
      </w:pPr>
      <w:r>
        <w:t>#</w:t>
      </w:r>
    </w:p>
    <w:p w14:paraId="01D1E5A3" w14:textId="77777777" w:rsidR="00BA0562" w:rsidRPr="002F40D1" w:rsidRDefault="00BA0562" w:rsidP="006132A9">
      <w:pPr>
        <w:pStyle w:val="TerminalDisplay"/>
      </w:pPr>
      <w:r>
        <w:t>return</w:t>
      </w:r>
    </w:p>
    <w:p w14:paraId="6C63555C" w14:textId="77777777" w:rsidR="00BA0562" w:rsidRDefault="00BA0562" w:rsidP="00621C09">
      <w:r>
        <w:t>Конфигурация на S2</w:t>
      </w:r>
    </w:p>
    <w:p w14:paraId="39CE9EA4" w14:textId="77777777" w:rsidR="00BA0562" w:rsidRDefault="00BA0562" w:rsidP="006132A9">
      <w:pPr>
        <w:pStyle w:val="TerminalDisplay"/>
      </w:pPr>
      <w:r>
        <w:t>#</w:t>
      </w:r>
    </w:p>
    <w:p w14:paraId="46A8B97E" w14:textId="77777777" w:rsidR="00BA0562" w:rsidRDefault="00BA0562" w:rsidP="006132A9">
      <w:pPr>
        <w:pStyle w:val="TerminalDisplay"/>
      </w:pPr>
      <w:r>
        <w:t>sysname S2</w:t>
      </w:r>
    </w:p>
    <w:p w14:paraId="51E0EE4A" w14:textId="77777777" w:rsidR="00BA0562" w:rsidRDefault="00BA0562" w:rsidP="006132A9">
      <w:pPr>
        <w:pStyle w:val="TerminalDisplay"/>
      </w:pPr>
      <w:r>
        <w:t>#</w:t>
      </w:r>
    </w:p>
    <w:p w14:paraId="3D226CB7" w14:textId="77777777" w:rsidR="00BA0562" w:rsidRDefault="00BA0562" w:rsidP="006132A9">
      <w:pPr>
        <w:pStyle w:val="TerminalDisplay"/>
      </w:pPr>
      <w:r>
        <w:t>stp mode rstp</w:t>
      </w:r>
    </w:p>
    <w:p w14:paraId="6CB18E88" w14:textId="77777777" w:rsidR="00BA0562" w:rsidRDefault="00BA0562" w:rsidP="006132A9">
      <w:pPr>
        <w:pStyle w:val="TerminalDisplay"/>
      </w:pPr>
      <w:r>
        <w:t>stp instance 0 root secondary</w:t>
      </w:r>
    </w:p>
    <w:p w14:paraId="72B5E061" w14:textId="77777777" w:rsidR="00BA0562" w:rsidRDefault="00BA0562" w:rsidP="006132A9">
      <w:pPr>
        <w:pStyle w:val="TerminalDisplay"/>
      </w:pPr>
      <w:r>
        <w:t>#</w:t>
      </w:r>
    </w:p>
    <w:p w14:paraId="466DD582" w14:textId="77777777" w:rsidR="00BA0562" w:rsidRDefault="00BA0562" w:rsidP="006132A9">
      <w:pPr>
        <w:pStyle w:val="TerminalDisplay"/>
      </w:pPr>
      <w:r>
        <w:t xml:space="preserve">interface GigabitEthernet0/0/12           </w:t>
      </w:r>
    </w:p>
    <w:p w14:paraId="7EA4C832" w14:textId="77777777" w:rsidR="00BA0562" w:rsidRDefault="00BA0562" w:rsidP="006132A9">
      <w:pPr>
        <w:pStyle w:val="TerminalDisplay"/>
      </w:pPr>
      <w:r>
        <w:t xml:space="preserve"> shutdown</w:t>
      </w:r>
    </w:p>
    <w:p w14:paraId="12A11C8E" w14:textId="77777777" w:rsidR="00BA0562" w:rsidRDefault="00BA0562" w:rsidP="006132A9">
      <w:pPr>
        <w:pStyle w:val="TerminalDisplay"/>
      </w:pPr>
      <w:r>
        <w:t>#</w:t>
      </w:r>
    </w:p>
    <w:p w14:paraId="49D126C3" w14:textId="77777777" w:rsidR="00BA0562" w:rsidRPr="002F40D1" w:rsidRDefault="00BA0562" w:rsidP="006132A9">
      <w:pPr>
        <w:pStyle w:val="TerminalDisplay"/>
      </w:pPr>
      <w:r>
        <w:t>return</w:t>
      </w:r>
    </w:p>
    <w:p w14:paraId="77C8E300" w14:textId="77777777" w:rsidR="00BA0562" w:rsidRDefault="00BA0562" w:rsidP="00621C09">
      <w:r>
        <w:t>Конфигурация на S3</w:t>
      </w:r>
    </w:p>
    <w:p w14:paraId="70B960DF" w14:textId="77777777" w:rsidR="00BA0562" w:rsidRDefault="00BA0562" w:rsidP="006132A9">
      <w:pPr>
        <w:pStyle w:val="TerminalDisplay"/>
      </w:pPr>
      <w:r>
        <w:t>#</w:t>
      </w:r>
    </w:p>
    <w:p w14:paraId="12C63E2E" w14:textId="77777777" w:rsidR="00BA0562" w:rsidRDefault="00BA0562" w:rsidP="006132A9">
      <w:pPr>
        <w:pStyle w:val="TerminalDisplay"/>
      </w:pPr>
      <w:r>
        <w:t>sysname S3</w:t>
      </w:r>
    </w:p>
    <w:p w14:paraId="5A4C253B" w14:textId="77777777" w:rsidR="00BA0562" w:rsidRDefault="00BA0562" w:rsidP="006132A9">
      <w:pPr>
        <w:pStyle w:val="TerminalDisplay"/>
      </w:pPr>
      <w:r>
        <w:t>#</w:t>
      </w:r>
    </w:p>
    <w:p w14:paraId="363D1CF4" w14:textId="77777777" w:rsidR="00BA0562" w:rsidRDefault="00BA0562" w:rsidP="006132A9">
      <w:pPr>
        <w:pStyle w:val="TerminalDisplay"/>
      </w:pPr>
      <w:r>
        <w:t>stp mode rstp</w:t>
      </w:r>
    </w:p>
    <w:p w14:paraId="618C9248" w14:textId="77777777" w:rsidR="00BA0562" w:rsidRDefault="00BA0562" w:rsidP="006132A9">
      <w:pPr>
        <w:pStyle w:val="TerminalDisplay"/>
      </w:pPr>
      <w:r>
        <w:t>#</w:t>
      </w:r>
    </w:p>
    <w:p w14:paraId="68D4C598" w14:textId="77777777" w:rsidR="00BA0562" w:rsidRDefault="00BA0562" w:rsidP="006132A9">
      <w:pPr>
        <w:pStyle w:val="TerminalDisplay"/>
      </w:pPr>
      <w:r>
        <w:t>interface GigabitEthernet0/0/10</w:t>
      </w:r>
    </w:p>
    <w:p w14:paraId="45AD5892" w14:textId="77777777" w:rsidR="00BA0562" w:rsidRDefault="00BA0562" w:rsidP="006132A9">
      <w:pPr>
        <w:pStyle w:val="TerminalDisplay"/>
      </w:pPr>
      <w:r>
        <w:t xml:space="preserve"> stp edged-port enable</w:t>
      </w:r>
    </w:p>
    <w:p w14:paraId="262BB8A6" w14:textId="77777777" w:rsidR="00BA0562" w:rsidRDefault="00BA0562" w:rsidP="006132A9">
      <w:pPr>
        <w:pStyle w:val="TerminalDisplay"/>
      </w:pPr>
      <w:r>
        <w:t>#</w:t>
      </w:r>
    </w:p>
    <w:p w14:paraId="76578973" w14:textId="77777777" w:rsidR="00BA0562" w:rsidRDefault="00BA0562" w:rsidP="006132A9">
      <w:pPr>
        <w:pStyle w:val="TerminalDisplay"/>
      </w:pPr>
      <w:r>
        <w:t>interface GigabitEthernet0/0/11</w:t>
      </w:r>
    </w:p>
    <w:p w14:paraId="1740F61E" w14:textId="77777777" w:rsidR="00BA0562" w:rsidRDefault="00BA0562" w:rsidP="006132A9">
      <w:pPr>
        <w:pStyle w:val="TerminalDisplay"/>
      </w:pPr>
      <w:r>
        <w:t xml:space="preserve"> stp edged-port enable</w:t>
      </w:r>
    </w:p>
    <w:p w14:paraId="322EA1C2" w14:textId="77777777" w:rsidR="00BA0562" w:rsidRDefault="00BA0562" w:rsidP="006132A9">
      <w:pPr>
        <w:pStyle w:val="TerminalDisplay"/>
      </w:pPr>
      <w:r>
        <w:t>#</w:t>
      </w:r>
    </w:p>
    <w:p w14:paraId="4200668B" w14:textId="77777777" w:rsidR="00BA0562" w:rsidRDefault="00BA0562" w:rsidP="006132A9">
      <w:pPr>
        <w:pStyle w:val="TerminalDisplay"/>
      </w:pPr>
      <w:r>
        <w:t>interface GigabitEthernet0/0/12</w:t>
      </w:r>
    </w:p>
    <w:p w14:paraId="246ABEE2" w14:textId="77777777" w:rsidR="00BA0562" w:rsidRDefault="00BA0562" w:rsidP="006132A9">
      <w:pPr>
        <w:pStyle w:val="TerminalDisplay"/>
      </w:pPr>
      <w:r>
        <w:t xml:space="preserve"> stp edged-port enable</w:t>
      </w:r>
    </w:p>
    <w:p w14:paraId="2E29BC85" w14:textId="77777777" w:rsidR="00BA0562" w:rsidRDefault="00BA0562" w:rsidP="006132A9">
      <w:pPr>
        <w:pStyle w:val="TerminalDisplay"/>
      </w:pPr>
      <w:r>
        <w:t>#</w:t>
      </w:r>
    </w:p>
    <w:p w14:paraId="1231FAAF" w14:textId="77777777" w:rsidR="00BA0562" w:rsidRDefault="00BA0562" w:rsidP="006132A9">
      <w:pPr>
        <w:pStyle w:val="TerminalDisplay"/>
      </w:pPr>
      <w:r>
        <w:t>interface GigabitEthernet0/0/13</w:t>
      </w:r>
    </w:p>
    <w:p w14:paraId="226AC02D" w14:textId="77777777" w:rsidR="00BA0562" w:rsidRDefault="00BA0562" w:rsidP="006132A9">
      <w:pPr>
        <w:pStyle w:val="TerminalDisplay"/>
      </w:pPr>
      <w:r>
        <w:t xml:space="preserve"> stp edged-port enable                    </w:t>
      </w:r>
    </w:p>
    <w:p w14:paraId="745B4574" w14:textId="77777777" w:rsidR="00BA0562" w:rsidRDefault="00BA0562" w:rsidP="006132A9">
      <w:pPr>
        <w:pStyle w:val="TerminalDisplay"/>
      </w:pPr>
      <w:r>
        <w:t>#</w:t>
      </w:r>
    </w:p>
    <w:p w14:paraId="6C845B70" w14:textId="77777777" w:rsidR="00BA0562" w:rsidRDefault="00BA0562" w:rsidP="006132A9">
      <w:pPr>
        <w:pStyle w:val="TerminalDisplay"/>
      </w:pPr>
      <w:r>
        <w:t>interface GigabitEthernet0/0/14</w:t>
      </w:r>
    </w:p>
    <w:p w14:paraId="2CB4D1E6" w14:textId="77777777" w:rsidR="00BA0562" w:rsidRDefault="00BA0562" w:rsidP="006132A9">
      <w:pPr>
        <w:pStyle w:val="TerminalDisplay"/>
      </w:pPr>
      <w:r>
        <w:t xml:space="preserve"> stp edged-port enable</w:t>
      </w:r>
    </w:p>
    <w:p w14:paraId="2FE521EC" w14:textId="77777777" w:rsidR="00BA0562" w:rsidRDefault="00BA0562" w:rsidP="006132A9">
      <w:pPr>
        <w:pStyle w:val="TerminalDisplay"/>
      </w:pPr>
      <w:r>
        <w:t>#</w:t>
      </w:r>
    </w:p>
    <w:p w14:paraId="04532B83" w14:textId="77777777" w:rsidR="00BA0562" w:rsidRDefault="00BA0562" w:rsidP="006132A9">
      <w:pPr>
        <w:pStyle w:val="TerminalDisplay"/>
      </w:pPr>
      <w:r>
        <w:t>interface GigabitEthernet0/0/15</w:t>
      </w:r>
    </w:p>
    <w:p w14:paraId="05B8ECBA" w14:textId="77777777" w:rsidR="00BA0562" w:rsidRDefault="00BA0562" w:rsidP="006132A9">
      <w:pPr>
        <w:pStyle w:val="TerminalDisplay"/>
      </w:pPr>
      <w:r>
        <w:t xml:space="preserve"> stp edged-port enable</w:t>
      </w:r>
    </w:p>
    <w:p w14:paraId="225E4E86" w14:textId="77777777" w:rsidR="00BA0562" w:rsidRDefault="00BA0562" w:rsidP="006132A9">
      <w:pPr>
        <w:pStyle w:val="TerminalDisplay"/>
      </w:pPr>
      <w:r>
        <w:t>#</w:t>
      </w:r>
    </w:p>
    <w:p w14:paraId="16F731F0" w14:textId="77777777" w:rsidR="00BA0562" w:rsidRDefault="00BA0562" w:rsidP="006132A9">
      <w:pPr>
        <w:pStyle w:val="TerminalDisplay"/>
      </w:pPr>
      <w:r>
        <w:lastRenderedPageBreak/>
        <w:t>interface GigabitEthernet0/0/16</w:t>
      </w:r>
    </w:p>
    <w:p w14:paraId="24439410" w14:textId="77777777" w:rsidR="00BA0562" w:rsidRDefault="00BA0562" w:rsidP="006132A9">
      <w:pPr>
        <w:pStyle w:val="TerminalDisplay"/>
      </w:pPr>
      <w:r>
        <w:t xml:space="preserve"> stp edged-port enable</w:t>
      </w:r>
    </w:p>
    <w:p w14:paraId="4F93F56A" w14:textId="77777777" w:rsidR="00BA0562" w:rsidRDefault="00BA0562" w:rsidP="006132A9">
      <w:pPr>
        <w:pStyle w:val="TerminalDisplay"/>
      </w:pPr>
      <w:r>
        <w:t>#</w:t>
      </w:r>
    </w:p>
    <w:p w14:paraId="7A3AC7E9" w14:textId="77777777" w:rsidR="00BA0562" w:rsidRDefault="00BA0562" w:rsidP="006132A9">
      <w:pPr>
        <w:pStyle w:val="TerminalDisplay"/>
      </w:pPr>
      <w:r>
        <w:t>interface GigabitEthernet0/0/17</w:t>
      </w:r>
    </w:p>
    <w:p w14:paraId="3C141EC5" w14:textId="77777777" w:rsidR="00BA0562" w:rsidRDefault="00BA0562" w:rsidP="006132A9">
      <w:pPr>
        <w:pStyle w:val="TerminalDisplay"/>
      </w:pPr>
      <w:r>
        <w:t xml:space="preserve"> stp edged-port enable</w:t>
      </w:r>
    </w:p>
    <w:p w14:paraId="6AED3F69" w14:textId="77777777" w:rsidR="00BA0562" w:rsidRDefault="00BA0562" w:rsidP="006132A9">
      <w:pPr>
        <w:pStyle w:val="TerminalDisplay"/>
      </w:pPr>
      <w:r>
        <w:t>#</w:t>
      </w:r>
    </w:p>
    <w:p w14:paraId="2AA682CD" w14:textId="77777777" w:rsidR="00BA0562" w:rsidRDefault="00BA0562" w:rsidP="006132A9">
      <w:pPr>
        <w:pStyle w:val="TerminalDisplay"/>
      </w:pPr>
      <w:r>
        <w:t>interface GigabitEthernet0/0/18</w:t>
      </w:r>
    </w:p>
    <w:p w14:paraId="50F4BC6D" w14:textId="77777777" w:rsidR="00BA0562" w:rsidRDefault="00BA0562" w:rsidP="006132A9">
      <w:pPr>
        <w:pStyle w:val="TerminalDisplay"/>
      </w:pPr>
      <w:r>
        <w:t xml:space="preserve"> stp edged-port enable</w:t>
      </w:r>
    </w:p>
    <w:p w14:paraId="57ED8626" w14:textId="77777777" w:rsidR="00BA0562" w:rsidRDefault="00BA0562" w:rsidP="006132A9">
      <w:pPr>
        <w:pStyle w:val="TerminalDisplay"/>
      </w:pPr>
      <w:r>
        <w:t>#</w:t>
      </w:r>
    </w:p>
    <w:p w14:paraId="4E4056DD" w14:textId="77777777" w:rsidR="00BA0562" w:rsidRDefault="00BA0562" w:rsidP="006132A9">
      <w:pPr>
        <w:pStyle w:val="TerminalDisplay"/>
      </w:pPr>
      <w:r>
        <w:t>interface GigabitEthernet0/0/19</w:t>
      </w:r>
    </w:p>
    <w:p w14:paraId="15514E2E" w14:textId="77777777" w:rsidR="00BA0562" w:rsidRDefault="00BA0562" w:rsidP="006132A9">
      <w:pPr>
        <w:pStyle w:val="TerminalDisplay"/>
      </w:pPr>
      <w:r>
        <w:t xml:space="preserve"> stp edged-port enable</w:t>
      </w:r>
    </w:p>
    <w:p w14:paraId="6B30F1C8" w14:textId="77777777" w:rsidR="00BA0562" w:rsidRDefault="00BA0562" w:rsidP="006132A9">
      <w:pPr>
        <w:pStyle w:val="TerminalDisplay"/>
      </w:pPr>
      <w:r>
        <w:t>#</w:t>
      </w:r>
    </w:p>
    <w:p w14:paraId="4FB872E7" w14:textId="77777777" w:rsidR="00BA0562" w:rsidRDefault="00BA0562" w:rsidP="006132A9">
      <w:pPr>
        <w:pStyle w:val="TerminalDisplay"/>
      </w:pPr>
      <w:r>
        <w:t>interface GigabitEthernet0/0/20</w:t>
      </w:r>
    </w:p>
    <w:p w14:paraId="721CDB76" w14:textId="77777777" w:rsidR="00BA0562" w:rsidRDefault="00BA0562" w:rsidP="006132A9">
      <w:pPr>
        <w:pStyle w:val="TerminalDisplay"/>
      </w:pPr>
      <w:r>
        <w:t xml:space="preserve"> stp edged-port enable</w:t>
      </w:r>
    </w:p>
    <w:p w14:paraId="581C2C03" w14:textId="77777777" w:rsidR="00BA0562" w:rsidRDefault="00BA0562" w:rsidP="006132A9">
      <w:pPr>
        <w:pStyle w:val="TerminalDisplay"/>
      </w:pPr>
      <w:r>
        <w:t>#</w:t>
      </w:r>
    </w:p>
    <w:p w14:paraId="4BD14987" w14:textId="77777777" w:rsidR="00BA0562" w:rsidRDefault="00BA0562" w:rsidP="006132A9">
      <w:pPr>
        <w:pStyle w:val="TerminalDisplay"/>
      </w:pPr>
      <w:r>
        <w:t>interface GigabitEthernet0/0/21</w:t>
      </w:r>
    </w:p>
    <w:p w14:paraId="36FEA319" w14:textId="77777777" w:rsidR="00BA0562" w:rsidRDefault="00BA0562" w:rsidP="006132A9">
      <w:pPr>
        <w:pStyle w:val="TerminalDisplay"/>
      </w:pPr>
      <w:r>
        <w:t xml:space="preserve"> stp edged-port enable                    </w:t>
      </w:r>
    </w:p>
    <w:p w14:paraId="61C3D4DD" w14:textId="77777777" w:rsidR="00BA0562" w:rsidRDefault="00BA0562" w:rsidP="006132A9">
      <w:pPr>
        <w:pStyle w:val="TerminalDisplay"/>
      </w:pPr>
      <w:r>
        <w:t>#</w:t>
      </w:r>
    </w:p>
    <w:p w14:paraId="30CA19DF" w14:textId="77777777" w:rsidR="00BA0562" w:rsidRDefault="00BA0562" w:rsidP="006132A9">
      <w:pPr>
        <w:pStyle w:val="TerminalDisplay"/>
      </w:pPr>
      <w:r>
        <w:t>interface GigabitEthernet0/0/22</w:t>
      </w:r>
    </w:p>
    <w:p w14:paraId="544F55F4" w14:textId="77777777" w:rsidR="00BA0562" w:rsidRDefault="00BA0562" w:rsidP="006132A9">
      <w:pPr>
        <w:pStyle w:val="TerminalDisplay"/>
      </w:pPr>
      <w:r>
        <w:t xml:space="preserve"> stp edged-port enable</w:t>
      </w:r>
    </w:p>
    <w:p w14:paraId="02A15899" w14:textId="77777777" w:rsidR="00BA0562" w:rsidRDefault="00BA0562" w:rsidP="006132A9">
      <w:pPr>
        <w:pStyle w:val="TerminalDisplay"/>
      </w:pPr>
      <w:r>
        <w:t>#</w:t>
      </w:r>
    </w:p>
    <w:p w14:paraId="02D088BA" w14:textId="77777777" w:rsidR="00BA0562" w:rsidRDefault="00BA0562" w:rsidP="006132A9">
      <w:pPr>
        <w:pStyle w:val="TerminalDisplay"/>
      </w:pPr>
      <w:r>
        <w:t>interface GigabitEthernet0/0/23</w:t>
      </w:r>
    </w:p>
    <w:p w14:paraId="151A0252" w14:textId="77777777" w:rsidR="00BA0562" w:rsidRDefault="00BA0562" w:rsidP="006132A9">
      <w:pPr>
        <w:pStyle w:val="TerminalDisplay"/>
      </w:pPr>
      <w:r>
        <w:t xml:space="preserve"> stp edged-port enable</w:t>
      </w:r>
    </w:p>
    <w:p w14:paraId="21D7B77D" w14:textId="77777777" w:rsidR="00BA0562" w:rsidRDefault="00BA0562" w:rsidP="006132A9">
      <w:pPr>
        <w:pStyle w:val="TerminalDisplay"/>
      </w:pPr>
      <w:r>
        <w:t>#</w:t>
      </w:r>
    </w:p>
    <w:p w14:paraId="6BA6EEFF" w14:textId="77777777" w:rsidR="00BA0562" w:rsidRDefault="00BA0562" w:rsidP="006132A9">
      <w:pPr>
        <w:pStyle w:val="TerminalDisplay"/>
      </w:pPr>
      <w:r>
        <w:t>interface GigabitEthernet0/0/24</w:t>
      </w:r>
    </w:p>
    <w:p w14:paraId="7E2BAA4A" w14:textId="77777777" w:rsidR="00BA0562" w:rsidRDefault="00BA0562" w:rsidP="006132A9">
      <w:pPr>
        <w:pStyle w:val="TerminalDisplay"/>
      </w:pPr>
      <w:r>
        <w:t xml:space="preserve"> stp edged-port enable</w:t>
      </w:r>
    </w:p>
    <w:p w14:paraId="6C30CA3F" w14:textId="77777777" w:rsidR="00BA0562" w:rsidRDefault="00BA0562" w:rsidP="006132A9">
      <w:pPr>
        <w:pStyle w:val="TerminalDisplay"/>
      </w:pPr>
      <w:r>
        <w:t>#</w:t>
      </w:r>
    </w:p>
    <w:p w14:paraId="26CBCC59" w14:textId="77777777" w:rsidR="00BA0562" w:rsidRPr="002F40D1" w:rsidRDefault="00BA0562" w:rsidP="006132A9">
      <w:pPr>
        <w:pStyle w:val="TerminalDisplay"/>
      </w:pPr>
      <w:r>
        <w:t>return</w:t>
      </w:r>
    </w:p>
    <w:p w14:paraId="736B36BD" w14:textId="77777777" w:rsidR="00BA0562" w:rsidRDefault="00BA0562" w:rsidP="00621C09">
      <w:r>
        <w:t>Конфигурация на S4</w:t>
      </w:r>
    </w:p>
    <w:p w14:paraId="731FEAA4" w14:textId="77777777" w:rsidR="00BA0562" w:rsidRDefault="00BA0562" w:rsidP="006132A9">
      <w:pPr>
        <w:pStyle w:val="TerminalDisplay"/>
      </w:pPr>
      <w:r>
        <w:t>#</w:t>
      </w:r>
    </w:p>
    <w:p w14:paraId="2A798AB1" w14:textId="77777777" w:rsidR="00BA0562" w:rsidRDefault="00BA0562" w:rsidP="006132A9">
      <w:pPr>
        <w:pStyle w:val="TerminalDisplay"/>
      </w:pPr>
      <w:r>
        <w:t>sysname S4</w:t>
      </w:r>
    </w:p>
    <w:p w14:paraId="13CA7E8C" w14:textId="77777777" w:rsidR="00BA0562" w:rsidRDefault="00BA0562" w:rsidP="006132A9">
      <w:pPr>
        <w:pStyle w:val="TerminalDisplay"/>
      </w:pPr>
      <w:r>
        <w:t>#</w:t>
      </w:r>
    </w:p>
    <w:p w14:paraId="5A6576F5" w14:textId="77777777" w:rsidR="00BA0562" w:rsidRDefault="00BA0562" w:rsidP="006132A9">
      <w:pPr>
        <w:pStyle w:val="TerminalDisplay"/>
      </w:pPr>
      <w:r>
        <w:t>stp mode rstp</w:t>
      </w:r>
    </w:p>
    <w:p w14:paraId="01917464" w14:textId="77777777" w:rsidR="00BA0562" w:rsidRDefault="00BA0562" w:rsidP="006132A9">
      <w:pPr>
        <w:pStyle w:val="TerminalDisplay"/>
      </w:pPr>
      <w:r>
        <w:t>#</w:t>
      </w:r>
    </w:p>
    <w:p w14:paraId="442ADC92" w14:textId="77777777" w:rsidR="00BA0562" w:rsidRDefault="00BA0562" w:rsidP="006132A9">
      <w:pPr>
        <w:pStyle w:val="TerminalDisplay"/>
      </w:pPr>
      <w:r>
        <w:t>interface GigabitEthernet0/0/1</w:t>
      </w:r>
    </w:p>
    <w:p w14:paraId="3B5CA861" w14:textId="77777777" w:rsidR="00BA0562" w:rsidRDefault="00BA0562" w:rsidP="006132A9">
      <w:pPr>
        <w:pStyle w:val="TerminalDisplay"/>
      </w:pPr>
      <w:r>
        <w:t xml:space="preserve"> stp instance 0 cost 5000</w:t>
      </w:r>
    </w:p>
    <w:p w14:paraId="6CB46049" w14:textId="77777777" w:rsidR="00BA0562" w:rsidRDefault="00BA0562" w:rsidP="006132A9">
      <w:pPr>
        <w:pStyle w:val="TerminalDisplay"/>
      </w:pPr>
      <w:r>
        <w:t xml:space="preserve">#                               </w:t>
      </w:r>
    </w:p>
    <w:p w14:paraId="5EDEC28F" w14:textId="77777777" w:rsidR="00BA0562" w:rsidRPr="002F40D1" w:rsidRDefault="00BA0562" w:rsidP="006132A9">
      <w:pPr>
        <w:pStyle w:val="TerminalDisplay"/>
      </w:pPr>
      <w:r>
        <w:t>return</w:t>
      </w:r>
    </w:p>
    <w:p w14:paraId="22DAD379" w14:textId="77777777" w:rsidR="00BA0562" w:rsidRDefault="00BA0562" w:rsidP="00621C09">
      <w:pPr>
        <w:pStyle w:val="Heading3"/>
      </w:pPr>
      <w:bookmarkStart w:id="80" w:name="_Toc66968535"/>
      <w:r>
        <w:t>Вопросы</w:t>
      </w:r>
      <w:bookmarkEnd w:id="80"/>
    </w:p>
    <w:p w14:paraId="3FEF9589" w14:textId="77777777" w:rsidR="00BA0562" w:rsidRDefault="00BA0562" w:rsidP="002075CB">
      <w:pPr>
        <w:pStyle w:val="ItemStep"/>
        <w:outlineLvl w:val="9"/>
      </w:pPr>
      <w:r>
        <w:t>Можно ли будет достичь желаемого результата, если на шаге 3 изменить стоимость GigabitEthernet 0/0/14 коммутатора S1 на 50000? Почему?</w:t>
      </w:r>
    </w:p>
    <w:p w14:paraId="654874AC" w14:textId="77777777" w:rsidR="00BA0562" w:rsidRDefault="00BA0562" w:rsidP="002075CB">
      <w:pPr>
        <w:pStyle w:val="ItemStep"/>
        <w:outlineLvl w:val="9"/>
      </w:pPr>
      <w:r>
        <w:t>Как необходимо изменить конфигурацию в текущей топологии, чтобы назначить порт GigabitEthernet0/0/11 коммутатора S2 корневым портом?</w:t>
      </w:r>
    </w:p>
    <w:p w14:paraId="27B0C466" w14:textId="77777777" w:rsidR="003844FB" w:rsidRDefault="00BA0562" w:rsidP="002075CB">
      <w:pPr>
        <w:pStyle w:val="ItemStep"/>
        <w:outlineLvl w:val="9"/>
      </w:pPr>
      <w:r>
        <w:t>Могут ли два канала между S1 и S2 одновременно находиться в режиме передачи данных? Почему?</w:t>
      </w:r>
    </w:p>
    <w:p w14:paraId="436B55B2" w14:textId="77777777" w:rsidR="003844FB" w:rsidRDefault="003844FB">
      <w:pPr>
        <w:topLinePunct w:val="0"/>
        <w:adjustRightInd/>
        <w:snapToGrid/>
        <w:spacing w:before="0" w:after="0" w:line="240" w:lineRule="auto"/>
        <w:ind w:left="0"/>
        <w:rPr>
          <w:rFonts w:cs="Arial"/>
          <w:szCs w:val="21"/>
        </w:rPr>
      </w:pPr>
      <w:r>
        <w:br w:type="page"/>
      </w:r>
    </w:p>
    <w:p w14:paraId="07C362F0" w14:textId="2DE77406" w:rsidR="00BA0562" w:rsidRDefault="00BA0562" w:rsidP="00621C09">
      <w:pPr>
        <w:pStyle w:val="Heading2"/>
      </w:pPr>
      <w:bookmarkStart w:id="81" w:name="_Toc35261163"/>
      <w:bookmarkStart w:id="82" w:name="_Toc66968536"/>
      <w:r>
        <w:lastRenderedPageBreak/>
        <w:t>Лабораторная работа 3</w:t>
      </w:r>
      <w:r w:rsidR="004C1137">
        <w:t>.</w:t>
      </w:r>
      <w:r>
        <w:t xml:space="preserve"> Агрегирование каналов Ethernet</w:t>
      </w:r>
      <w:bookmarkEnd w:id="81"/>
      <w:bookmarkEnd w:id="82"/>
    </w:p>
    <w:p w14:paraId="6DB7396C" w14:textId="77777777" w:rsidR="00BA0562" w:rsidRDefault="00BA0562" w:rsidP="00621C09">
      <w:pPr>
        <w:pStyle w:val="Heading3"/>
      </w:pPr>
      <w:bookmarkStart w:id="83" w:name="_Toc66968537"/>
      <w:r>
        <w:t>Общая информация</w:t>
      </w:r>
      <w:bookmarkEnd w:id="83"/>
    </w:p>
    <w:p w14:paraId="2922D2D5" w14:textId="77777777" w:rsidR="00BA0562" w:rsidRPr="004C1137" w:rsidRDefault="00BA0562" w:rsidP="00621C09">
      <w:pPr>
        <w:pStyle w:val="Heading4"/>
        <w:rPr>
          <w:rFonts w:ascii="Calibri" w:hAnsi="Calibri" w:hint="default"/>
        </w:rPr>
      </w:pPr>
      <w:bookmarkStart w:id="84" w:name="_Toc66968538"/>
      <w:r w:rsidRPr="004C1137">
        <w:rPr>
          <w:rFonts w:ascii="Calibri" w:hAnsi="Calibri" w:hint="default"/>
        </w:rPr>
        <w:t>О лабораторной работе</w:t>
      </w:r>
      <w:bookmarkEnd w:id="84"/>
    </w:p>
    <w:p w14:paraId="37FEECC0" w14:textId="77777777" w:rsidR="00BA0562" w:rsidRDefault="00BA0562" w:rsidP="00621C09">
      <w:r>
        <w:t>В условиях постоянно растущего числа пользователей обеспечить более высокую пропускную способность и доступность могут только магистральные сети Ethernet. Еще недавно единственным способом увеличения пропускной способности считалась модернизация сети с помощью высокоскоростных LPU. Однако этот способ был дорогостоящим и не отличался гибкостью.</w:t>
      </w:r>
    </w:p>
    <w:p w14:paraId="49CD6481" w14:textId="77777777" w:rsidR="00BA0562" w:rsidRDefault="00BA0562" w:rsidP="00621C09">
      <w:r>
        <w:t>В отличии от него, технология агрегирования каналов позволяет увеличить полосу пропускания за счет объединения группы физических портов в один логический порт и не требует модернизации оборудования. Кроме того, данная технология реализует механизмы резервирования каналов, что значительно повышает их доступность. Агрегирование каналов имеет следующие преимущества:</w:t>
      </w:r>
    </w:p>
    <w:p w14:paraId="67959223" w14:textId="1180E8F2" w:rsidR="00BA0562" w:rsidRPr="002C634C" w:rsidRDefault="00BA0562" w:rsidP="00621C09">
      <w:pPr>
        <w:pStyle w:val="ItemList"/>
      </w:pPr>
      <w:r>
        <w:t xml:space="preserve">Повышение пропускной способности: максимальная пропускная способность группы агрегирования каналов (Link Aggregation Group, LAG) — совокупная пропускная способность </w:t>
      </w:r>
      <w:r w:rsidR="00B94AAC">
        <w:t>всех каналов-участников группы.</w:t>
      </w:r>
    </w:p>
    <w:p w14:paraId="70142A6B" w14:textId="77777777" w:rsidR="00BA0562" w:rsidRDefault="00BA0562" w:rsidP="00621C09">
      <w:pPr>
        <w:pStyle w:val="ItemList"/>
      </w:pPr>
      <w:r>
        <w:t>Повышение доступности: при неисправности одного канала трафик можно переключить на другие доступные каналы-участники.</w:t>
      </w:r>
    </w:p>
    <w:p w14:paraId="50AC45AE" w14:textId="77777777" w:rsidR="00BA0562" w:rsidRDefault="00BA0562" w:rsidP="00621C09">
      <w:pPr>
        <w:pStyle w:val="ItemList"/>
      </w:pPr>
      <w:r>
        <w:t>Балансировка нагрузки: нагрузка трафика распределяется между активными каналами-участниками в группе LAG.</w:t>
      </w:r>
    </w:p>
    <w:p w14:paraId="7BF9F2F5" w14:textId="77777777" w:rsidR="00BA0562" w:rsidRPr="00815B1B" w:rsidRDefault="00BA0562" w:rsidP="00621C09">
      <w:pPr>
        <w:pStyle w:val="ItemListText"/>
      </w:pPr>
      <w:r>
        <w:t>С помощью этой лабораторной работы вы узнаете, как настроить агрегирование каналов Ethernet вручную и в режиме LACP.</w:t>
      </w:r>
    </w:p>
    <w:p w14:paraId="3EEA9D89" w14:textId="77777777" w:rsidR="00BA0562" w:rsidRPr="00C40F11" w:rsidRDefault="00BA0562" w:rsidP="00621C09">
      <w:pPr>
        <w:pStyle w:val="Heading4"/>
        <w:rPr>
          <w:rFonts w:asciiTheme="minorHAnsi" w:hAnsiTheme="minorHAnsi" w:hint="default"/>
        </w:rPr>
      </w:pPr>
      <w:bookmarkStart w:id="85" w:name="_Toc66968539"/>
      <w:r w:rsidRPr="00C40F11">
        <w:rPr>
          <w:rFonts w:asciiTheme="minorHAnsi" w:hAnsiTheme="minorHAnsi" w:hint="default"/>
        </w:rPr>
        <w:t>Цели</w:t>
      </w:r>
      <w:bookmarkEnd w:id="85"/>
    </w:p>
    <w:p w14:paraId="49AA666A" w14:textId="77777777" w:rsidR="00BA0562" w:rsidRPr="0000387B" w:rsidRDefault="00BA0562" w:rsidP="00621C09">
      <w:r>
        <w:t>Лабораторная работа помогает получить практические навыки по изучению следующих тем:</w:t>
      </w:r>
    </w:p>
    <w:p w14:paraId="2927BB96" w14:textId="77777777" w:rsidR="00BA0562" w:rsidRPr="002C634C" w:rsidRDefault="00BA0562" w:rsidP="00621C09">
      <w:pPr>
        <w:pStyle w:val="ItemList"/>
      </w:pPr>
      <w:r>
        <w:t>Ручная настройка агрегирования каналов.</w:t>
      </w:r>
    </w:p>
    <w:p w14:paraId="7454437A" w14:textId="77777777" w:rsidR="00BA0562" w:rsidRDefault="00BA0562" w:rsidP="00621C09">
      <w:pPr>
        <w:pStyle w:val="ItemList"/>
      </w:pPr>
      <w:r>
        <w:t>Настройка агрегирования каналов в статическом режиме LACP.</w:t>
      </w:r>
    </w:p>
    <w:p w14:paraId="5FADA54A" w14:textId="77777777" w:rsidR="00BA0562" w:rsidRDefault="00BA0562" w:rsidP="00621C09">
      <w:pPr>
        <w:pStyle w:val="ItemList"/>
      </w:pPr>
      <w:r>
        <w:t>Определение активных каналов в статическом режиме LACP.</w:t>
      </w:r>
    </w:p>
    <w:p w14:paraId="23AAFF65" w14:textId="77777777" w:rsidR="00BA0562" w:rsidRPr="00815B1B" w:rsidRDefault="00BA0562" w:rsidP="00621C09">
      <w:pPr>
        <w:pStyle w:val="ItemList"/>
      </w:pPr>
      <w:r>
        <w:t>Настройка некоторых функций статического режима LACP.</w:t>
      </w:r>
    </w:p>
    <w:p w14:paraId="721494AA" w14:textId="77777777" w:rsidR="00BA0562" w:rsidRPr="00C40F11" w:rsidRDefault="00BA0562" w:rsidP="00621C09">
      <w:pPr>
        <w:pStyle w:val="Heading4"/>
        <w:rPr>
          <w:rFonts w:asciiTheme="minorHAnsi" w:hAnsiTheme="minorHAnsi" w:hint="default"/>
        </w:rPr>
      </w:pPr>
      <w:bookmarkStart w:id="86" w:name="_Toc66968540"/>
      <w:r w:rsidRPr="00C40F11">
        <w:rPr>
          <w:rFonts w:asciiTheme="minorHAnsi" w:hAnsiTheme="minorHAnsi" w:hint="default"/>
        </w:rPr>
        <w:t>Топология сети</w:t>
      </w:r>
      <w:bookmarkEnd w:id="86"/>
    </w:p>
    <w:p w14:paraId="1A9828D5" w14:textId="77777777" w:rsidR="00BA0562" w:rsidRPr="00697B14" w:rsidRDefault="00BA0562" w:rsidP="00621C09">
      <w:r>
        <w:t>В лабораторной работе на тему протокола связующего дерева два канала между S1 и S2 не могли одновременно находиться в состоянии передачи данных. Для полноценного использования полосы пропускания двух каналов между S1 и S2 необходимо настроить агрегирование каналов Ethernet.</w:t>
      </w:r>
    </w:p>
    <w:p w14:paraId="5A633C95" w14:textId="77777777" w:rsidR="00BA0562" w:rsidRDefault="00BA0562" w:rsidP="002075CB">
      <w:pPr>
        <w:pStyle w:val="FigureDescription"/>
        <w:outlineLvl w:val="9"/>
      </w:pPr>
      <w:r>
        <w:lastRenderedPageBreak/>
        <w:t>Топология сети для настройки агрегирования каналов Ethernet, используемая в данной лабораторной работе</w:t>
      </w:r>
    </w:p>
    <w:p w14:paraId="2C180BBA" w14:textId="77777777" w:rsidR="00BA0562" w:rsidRDefault="00A5717F" w:rsidP="003844FB">
      <w:pPr>
        <w:jc w:val="center"/>
        <w:rPr>
          <w:noProof/>
        </w:rPr>
      </w:pPr>
      <w:r>
        <w:rPr>
          <w:noProof/>
          <w:lang w:eastAsia="zh-TW"/>
        </w:rPr>
        <w:drawing>
          <wp:inline distT="0" distB="0" distL="0" distR="0" wp14:anchorId="462903A7" wp14:editId="2E7DFE07">
            <wp:extent cx="4908550" cy="929005"/>
            <wp:effectExtent l="0" t="0" r="6350" b="4445"/>
            <wp:docPr id="2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08550" cy="929005"/>
                    </a:xfrm>
                    <a:prstGeom prst="rect">
                      <a:avLst/>
                    </a:prstGeom>
                    <a:noFill/>
                    <a:ln>
                      <a:noFill/>
                    </a:ln>
                  </pic:spPr>
                </pic:pic>
              </a:graphicData>
            </a:graphic>
          </wp:inline>
        </w:drawing>
      </w:r>
    </w:p>
    <w:p w14:paraId="3186B21E" w14:textId="77777777" w:rsidR="00621C09" w:rsidRDefault="00621C09" w:rsidP="00621C09"/>
    <w:p w14:paraId="176BF0AF" w14:textId="77777777" w:rsidR="00BA0562" w:rsidRDefault="00BA0562" w:rsidP="00621C09">
      <w:pPr>
        <w:pStyle w:val="Heading3"/>
      </w:pPr>
      <w:bookmarkStart w:id="87" w:name="_Toc66968541"/>
      <w:r>
        <w:t>Лабораторная работа</w:t>
      </w:r>
      <w:bookmarkEnd w:id="87"/>
    </w:p>
    <w:p w14:paraId="22FD1D80" w14:textId="77777777" w:rsidR="00BA0562" w:rsidRPr="00C40F11" w:rsidRDefault="00BA0562" w:rsidP="00621C09">
      <w:pPr>
        <w:pStyle w:val="Heading4"/>
        <w:rPr>
          <w:rFonts w:asciiTheme="minorHAnsi" w:hAnsiTheme="minorHAnsi" w:hint="default"/>
        </w:rPr>
      </w:pPr>
      <w:bookmarkStart w:id="88" w:name="_Toc66968542"/>
      <w:r w:rsidRPr="00C40F11">
        <w:rPr>
          <w:rFonts w:asciiTheme="minorHAnsi" w:hAnsiTheme="minorHAnsi" w:hint="default"/>
        </w:rPr>
        <w:t>План работы</w:t>
      </w:r>
      <w:bookmarkEnd w:id="88"/>
    </w:p>
    <w:p w14:paraId="63618C9E" w14:textId="77777777" w:rsidR="00BA0562" w:rsidRDefault="00BA0562" w:rsidP="002075CB">
      <w:pPr>
        <w:pStyle w:val="ItemStep"/>
        <w:outlineLvl w:val="9"/>
      </w:pPr>
      <w:r>
        <w:t>Настройка агрегирования каналов вручную.</w:t>
      </w:r>
    </w:p>
    <w:p w14:paraId="305C706D" w14:textId="77777777" w:rsidR="00BA0562" w:rsidRDefault="00BA0562" w:rsidP="002075CB">
      <w:pPr>
        <w:pStyle w:val="ItemStep"/>
        <w:outlineLvl w:val="9"/>
      </w:pPr>
      <w:r>
        <w:t>Настройка агрегирования каналов в режиме LACP.</w:t>
      </w:r>
    </w:p>
    <w:p w14:paraId="6551D612" w14:textId="77777777" w:rsidR="00BA0562" w:rsidRDefault="00BA0562" w:rsidP="002075CB">
      <w:pPr>
        <w:pStyle w:val="ItemStep"/>
        <w:outlineLvl w:val="9"/>
      </w:pPr>
      <w:r>
        <w:t>Изменение параметров для определения активных каналов.</w:t>
      </w:r>
    </w:p>
    <w:p w14:paraId="0F8E4D87" w14:textId="77777777" w:rsidR="00BA0562" w:rsidRPr="00F333B7" w:rsidRDefault="00BA0562" w:rsidP="002075CB">
      <w:pPr>
        <w:pStyle w:val="ItemStep"/>
        <w:outlineLvl w:val="9"/>
      </w:pPr>
      <w:r>
        <w:t>Изменение режима балансировки нагрузки.</w:t>
      </w:r>
    </w:p>
    <w:p w14:paraId="6140F77A" w14:textId="77777777" w:rsidR="00BA0562" w:rsidRPr="00C40F11" w:rsidRDefault="00BA0562" w:rsidP="00621C09">
      <w:pPr>
        <w:pStyle w:val="Heading4"/>
        <w:rPr>
          <w:rFonts w:asciiTheme="minorHAnsi" w:hAnsiTheme="minorHAnsi" w:hint="default"/>
        </w:rPr>
      </w:pPr>
      <w:bookmarkStart w:id="89" w:name="_Toc66968543"/>
      <w:r w:rsidRPr="00C40F11">
        <w:rPr>
          <w:rFonts w:asciiTheme="minorHAnsi" w:hAnsiTheme="minorHAnsi" w:hint="default"/>
        </w:rPr>
        <w:t>Процедура конфигурирования</w:t>
      </w:r>
      <w:bookmarkEnd w:id="89"/>
    </w:p>
    <w:p w14:paraId="1462EF72" w14:textId="77777777" w:rsidR="00BA0562" w:rsidRDefault="00BA0562" w:rsidP="002075CB">
      <w:pPr>
        <w:pStyle w:val="Step"/>
        <w:outlineLvl w:val="9"/>
      </w:pPr>
      <w:r>
        <w:t>Настройте агрегирование каналов вручную.</w:t>
      </w:r>
    </w:p>
    <w:p w14:paraId="3288A003" w14:textId="77777777" w:rsidR="00BA0562" w:rsidRDefault="00BA0562" w:rsidP="00621C09">
      <w:r>
        <w:t># Создайте Eth-Trunk.</w:t>
      </w:r>
    </w:p>
    <w:p w14:paraId="3E6F6463" w14:textId="77777777" w:rsidR="00BA0562" w:rsidRDefault="00BA0562" w:rsidP="006132A9">
      <w:pPr>
        <w:pStyle w:val="TerminalDisplay"/>
      </w:pPr>
      <w:r>
        <w:t xml:space="preserve">[S1]interface Eth-Trunk 1 </w:t>
      </w:r>
    </w:p>
    <w:p w14:paraId="526B06E0" w14:textId="28C1F0C2" w:rsidR="00BA0562" w:rsidRDefault="00BA0562" w:rsidP="00621C09">
      <w:r>
        <w:t xml:space="preserve">Команда </w:t>
      </w:r>
      <w:r>
        <w:rPr>
          <w:b/>
          <w:bCs/>
        </w:rPr>
        <w:t>interface eth-trunk</w:t>
      </w:r>
      <w:r>
        <w:t xml:space="preserve"> позволяет перейти в режим существующего Eth-Trunk или создать Eth-Trunk и перейти в </w:t>
      </w:r>
      <w:r w:rsidR="00C40F11">
        <w:t xml:space="preserve">его </w:t>
      </w:r>
      <w:r>
        <w:t xml:space="preserve">режим. Цифра </w:t>
      </w:r>
      <w:r>
        <w:rPr>
          <w:b/>
          <w:bCs/>
        </w:rPr>
        <w:t>1</w:t>
      </w:r>
      <w:r>
        <w:t>, используемая в пример</w:t>
      </w:r>
      <w:r w:rsidR="00C40F11">
        <w:t>е, означает номер порта.</w:t>
      </w:r>
    </w:p>
    <w:p w14:paraId="6EF3A234" w14:textId="77777777" w:rsidR="00BA0562" w:rsidRDefault="00BA0562" w:rsidP="006132A9">
      <w:pPr>
        <w:pStyle w:val="TerminalDisplay"/>
      </w:pPr>
      <w:r>
        <w:t>[S2]interface Eth-Trunk 1</w:t>
      </w:r>
    </w:p>
    <w:p w14:paraId="13A29523" w14:textId="77777777" w:rsidR="00BA0562" w:rsidRDefault="00BA0562" w:rsidP="00621C09">
      <w:r>
        <w:t># Сконфигурируйте режим агрегирования каналов для Eth-Trunk.</w:t>
      </w:r>
    </w:p>
    <w:p w14:paraId="5F401716" w14:textId="77777777" w:rsidR="00BA0562" w:rsidRDefault="00BA0562" w:rsidP="006132A9">
      <w:pPr>
        <w:pStyle w:val="TerminalDisplay"/>
      </w:pPr>
      <w:r>
        <w:t>[S1-Eth-Trunk1]mode manual load-balance</w:t>
      </w:r>
    </w:p>
    <w:p w14:paraId="38C289C0" w14:textId="77777777" w:rsidR="00BA0562" w:rsidRDefault="00BA0562" w:rsidP="00621C09">
      <w:r>
        <w:t xml:space="preserve">Команда </w:t>
      </w:r>
      <w:r>
        <w:rPr>
          <w:b/>
          <w:bCs/>
        </w:rPr>
        <w:t>mode</w:t>
      </w:r>
      <w:r>
        <w:t xml:space="preserve"> позволяет настроить рабочий режим Eth-Trunk, который может быть LACP или ручная балансировка нагрузки. По умолчанию используется режим ручной балансировки нагрузки. Таким образом, предыдущую операцию выполнять не требуется, она приводится только для наглядности.</w:t>
      </w:r>
    </w:p>
    <w:p w14:paraId="1A2B4DAA" w14:textId="77777777" w:rsidR="00BA0562" w:rsidRPr="00623E8F" w:rsidRDefault="00BA0562" w:rsidP="00621C09">
      <w:r>
        <w:t># Добавьте порт в Eth-Trunk.</w:t>
      </w:r>
    </w:p>
    <w:p w14:paraId="0A4F2E1B" w14:textId="77777777" w:rsidR="00BA0562" w:rsidRDefault="00BA0562" w:rsidP="006132A9">
      <w:pPr>
        <w:pStyle w:val="TerminalDisplay"/>
      </w:pPr>
      <w:r>
        <w:t xml:space="preserve">[S1]interface GigabitEthernet 0/0/10 </w:t>
      </w:r>
    </w:p>
    <w:p w14:paraId="1AA86FE4" w14:textId="77777777" w:rsidR="00BA0562" w:rsidRDefault="00BA0562" w:rsidP="006132A9">
      <w:pPr>
        <w:pStyle w:val="TerminalDisplay"/>
      </w:pPr>
      <w:r>
        <w:t xml:space="preserve">[S1-GigabitEthernet0/0/10]eth-trunk 1 </w:t>
      </w:r>
    </w:p>
    <w:p w14:paraId="4AD94C81" w14:textId="77777777" w:rsidR="00BA0562" w:rsidRDefault="00BA0562" w:rsidP="006132A9">
      <w:pPr>
        <w:pStyle w:val="TerminalDisplay"/>
      </w:pPr>
      <w:r>
        <w:t>Info: This operation may take a few seconds. Please wait for a moment...done.</w:t>
      </w:r>
    </w:p>
    <w:p w14:paraId="0D58C011" w14:textId="77777777" w:rsidR="00BA0562" w:rsidRDefault="00BA0562" w:rsidP="006132A9">
      <w:pPr>
        <w:pStyle w:val="TerminalDisplay"/>
      </w:pPr>
      <w:r>
        <w:t>[S1-GigabitEthernet0/0/10]quit</w:t>
      </w:r>
    </w:p>
    <w:p w14:paraId="20CCFF6E" w14:textId="77777777" w:rsidR="00BA0562" w:rsidRDefault="00BA0562" w:rsidP="006132A9">
      <w:pPr>
        <w:pStyle w:val="TerminalDisplay"/>
      </w:pPr>
      <w:r>
        <w:t>[S1]interface GigabitEthernet 0/0/11</w:t>
      </w:r>
    </w:p>
    <w:p w14:paraId="736FDBBA" w14:textId="77777777" w:rsidR="00BA0562" w:rsidRDefault="00BA0562" w:rsidP="006132A9">
      <w:pPr>
        <w:pStyle w:val="TerminalDisplay"/>
      </w:pPr>
      <w:r>
        <w:t>[S1-GigabitEthernet0/0/11]eth-trunk 1</w:t>
      </w:r>
    </w:p>
    <w:p w14:paraId="254D5453" w14:textId="77777777" w:rsidR="00BA0562" w:rsidRDefault="00BA0562" w:rsidP="006132A9">
      <w:pPr>
        <w:pStyle w:val="TerminalDisplay"/>
      </w:pPr>
      <w:r>
        <w:t>Info: This operation may take a few seconds. Please wait for a moment...done.</w:t>
      </w:r>
    </w:p>
    <w:p w14:paraId="22A8C168" w14:textId="77777777" w:rsidR="00BA0562" w:rsidRDefault="00BA0562" w:rsidP="006132A9">
      <w:pPr>
        <w:pStyle w:val="TerminalDisplay"/>
      </w:pPr>
      <w:r>
        <w:t>[S1-GigabitEthernet0/0/11]quit</w:t>
      </w:r>
    </w:p>
    <w:p w14:paraId="3F1070AC" w14:textId="77777777" w:rsidR="00BA0562" w:rsidRDefault="00BA0562" w:rsidP="006132A9">
      <w:pPr>
        <w:pStyle w:val="TerminalDisplay"/>
      </w:pPr>
      <w:r>
        <w:t>[S1]interface GigabitEthernet 0/0/12</w:t>
      </w:r>
    </w:p>
    <w:p w14:paraId="74BF51AB" w14:textId="77777777" w:rsidR="00BA0562" w:rsidRDefault="00BA0562" w:rsidP="006132A9">
      <w:pPr>
        <w:pStyle w:val="TerminalDisplay"/>
      </w:pPr>
      <w:r>
        <w:t>[S1-GigabitEthernet0/0/12]eth-trunk 1</w:t>
      </w:r>
    </w:p>
    <w:p w14:paraId="6AAD0F7E" w14:textId="77777777" w:rsidR="00BA0562" w:rsidRDefault="00BA0562" w:rsidP="006132A9">
      <w:pPr>
        <w:pStyle w:val="TerminalDisplay"/>
      </w:pPr>
      <w:r>
        <w:t>Info: This operation may take a few seconds. Please wait for a moment...done.</w:t>
      </w:r>
    </w:p>
    <w:p w14:paraId="0C385714" w14:textId="77777777" w:rsidR="00BA0562" w:rsidRDefault="00BA0562" w:rsidP="006132A9">
      <w:pPr>
        <w:pStyle w:val="TerminalDisplay"/>
      </w:pPr>
      <w:r>
        <w:lastRenderedPageBreak/>
        <w:t>[S1-GigabitEthernet0/0/12]quit</w:t>
      </w:r>
    </w:p>
    <w:p w14:paraId="687148DE" w14:textId="77777777" w:rsidR="00BA0562" w:rsidRDefault="00BA0562" w:rsidP="00621C09">
      <w:r>
        <w:t xml:space="preserve">Для добавления определенного порта в Eth-Trunk можно перейти в режим его интерфейса и выполнить операцию. Для добавления нескольких портов в Eth-Trunk можно выполнить команду </w:t>
      </w:r>
      <w:r>
        <w:rPr>
          <w:b/>
          <w:bCs/>
        </w:rPr>
        <w:t>trunkport</w:t>
      </w:r>
      <w:r>
        <w:t xml:space="preserve"> в режиме интерфейса Eth-Trunk.</w:t>
      </w:r>
    </w:p>
    <w:p w14:paraId="5D056C1A" w14:textId="77777777" w:rsidR="00BA0562" w:rsidRDefault="00BA0562" w:rsidP="006132A9">
      <w:pPr>
        <w:pStyle w:val="TerminalDisplay"/>
      </w:pPr>
      <w:r>
        <w:t>[S2]interface Eth-Trunk 1</w:t>
      </w:r>
    </w:p>
    <w:p w14:paraId="3410FA29" w14:textId="77777777" w:rsidR="00BA0562" w:rsidRDefault="00BA0562" w:rsidP="006132A9">
      <w:pPr>
        <w:pStyle w:val="TerminalDisplay"/>
      </w:pPr>
      <w:r>
        <w:t xml:space="preserve">[S2-Eth-Trunk1]trunkport GigabitEthernet 0/0/10 to 0/0/12 </w:t>
      </w:r>
    </w:p>
    <w:p w14:paraId="0A59D323" w14:textId="77777777" w:rsidR="00BA0562" w:rsidRDefault="00BA0562" w:rsidP="006132A9">
      <w:pPr>
        <w:pStyle w:val="TerminalDisplay"/>
      </w:pPr>
      <w:r>
        <w:t>Info: This operation may take a few seconds. Please wait for a moment...done.</w:t>
      </w:r>
    </w:p>
    <w:p w14:paraId="330589D5" w14:textId="77777777" w:rsidR="00BA0562" w:rsidRDefault="00BA0562" w:rsidP="00621C09">
      <w:r>
        <w:t>При добавлении физических портов в Eth-Trunk необходимо учитывать следующие нюансы:</w:t>
      </w:r>
    </w:p>
    <w:p w14:paraId="768578FB" w14:textId="77777777" w:rsidR="00BA0562" w:rsidRDefault="00BA0562" w:rsidP="00621C09">
      <w:pPr>
        <w:pStyle w:val="ItemList"/>
      </w:pPr>
      <w:r>
        <w:t>Агрегированный канал Eth-Trunk может содержать максимум 8 портов-участников.</w:t>
      </w:r>
    </w:p>
    <w:p w14:paraId="797F35C2" w14:textId="77777777" w:rsidR="00BA0562" w:rsidRDefault="00BA0562" w:rsidP="00621C09">
      <w:pPr>
        <w:pStyle w:val="ItemList"/>
      </w:pPr>
      <w:r>
        <w:t>Eth-Trunk нельзя добавить к другому Eth-Trunk.</w:t>
      </w:r>
    </w:p>
    <w:p w14:paraId="203E47FE" w14:textId="77777777" w:rsidR="00BA0562" w:rsidRDefault="00BA0562" w:rsidP="00621C09">
      <w:pPr>
        <w:pStyle w:val="ItemList"/>
      </w:pPr>
      <w:r>
        <w:t>Порт Ethernet можно добавить только к одному Eth-Trunk. Чтобы добавить порт Ethernet к другому Eth-Trunk, сначала необходимо удалить его из исходного.</w:t>
      </w:r>
    </w:p>
    <w:p w14:paraId="105CA023" w14:textId="77777777" w:rsidR="00BA0562" w:rsidRDefault="00BA0562" w:rsidP="00621C09">
      <w:pPr>
        <w:pStyle w:val="ItemList"/>
      </w:pPr>
      <w:r>
        <w:t>Дистанционные порты, напрямую подключенные к локальным портам-участникам Eth-Trunk, также должны быть добавлены в Eth-Trunk; в противном случае два конца не смогут взаимодействовать.</w:t>
      </w:r>
    </w:p>
    <w:p w14:paraId="4C780F6B" w14:textId="77777777" w:rsidR="00BA0562" w:rsidRPr="00F7742A" w:rsidRDefault="00BA0562" w:rsidP="00621C09">
      <w:pPr>
        <w:pStyle w:val="ItemList"/>
      </w:pPr>
      <w:r>
        <w:t>Такие параметры, как количество физических портов, скорость порта и дуплексный режим, должны совпадать на обоих концах канала Eth-Trunk.</w:t>
      </w:r>
    </w:p>
    <w:p w14:paraId="34F45842" w14:textId="77777777" w:rsidR="00BA0562" w:rsidRPr="00623E8F" w:rsidRDefault="00BA0562" w:rsidP="00621C09">
      <w:r>
        <w:t># Выведите на экран статус Eth-Trunk.</w:t>
      </w:r>
    </w:p>
    <w:p w14:paraId="1CEAB465" w14:textId="77777777" w:rsidR="00BA0562" w:rsidRDefault="00BA0562" w:rsidP="006132A9">
      <w:pPr>
        <w:pStyle w:val="TerminalDisplay"/>
      </w:pPr>
      <w:r>
        <w:t>[S1]display eth-trunk 1</w:t>
      </w:r>
    </w:p>
    <w:p w14:paraId="7317470D" w14:textId="77777777" w:rsidR="00BA0562" w:rsidRDefault="00BA0562" w:rsidP="006132A9">
      <w:pPr>
        <w:pStyle w:val="TerminalDisplay"/>
      </w:pPr>
      <w:r>
        <w:t>Eth-Trunk1's state information is:</w:t>
      </w:r>
    </w:p>
    <w:p w14:paraId="5F0DBF0C" w14:textId="2993E160" w:rsidR="00BA0562" w:rsidRDefault="00BA0562" w:rsidP="006132A9">
      <w:pPr>
        <w:pStyle w:val="TerminalDisplay"/>
      </w:pPr>
      <w:r>
        <w:t xml:space="preserve">WorkingMode: </w:t>
      </w:r>
      <w:r>
        <w:rPr>
          <w:b/>
          <w:bCs/>
        </w:rPr>
        <w:t>NORMAL</w:t>
      </w:r>
      <w:r>
        <w:t xml:space="preserve">         </w:t>
      </w:r>
      <w:r>
        <w:tab/>
        <w:t xml:space="preserve">Hash arithmetic: According to SIP-XOR-DIP         </w:t>
      </w:r>
    </w:p>
    <w:p w14:paraId="2D671CFB" w14:textId="2939E124" w:rsidR="00BA0562" w:rsidRDefault="00BA0562" w:rsidP="006132A9">
      <w:pPr>
        <w:pStyle w:val="TerminalDisplay"/>
      </w:pPr>
      <w:r>
        <w:t xml:space="preserve">Least Active-linknumber: 1        </w:t>
      </w:r>
      <w:r>
        <w:tab/>
        <w:t xml:space="preserve">Max Bandwidth-affected-linknumber: 32              </w:t>
      </w:r>
    </w:p>
    <w:p w14:paraId="67CF990E" w14:textId="2C7EDD93" w:rsidR="00BA0562" w:rsidRDefault="00BA0562" w:rsidP="006132A9">
      <w:pPr>
        <w:pStyle w:val="TerminalDisplay"/>
      </w:pPr>
      <w:r>
        <w:t xml:space="preserve">Operate status: up               </w:t>
      </w:r>
      <w:r>
        <w:tab/>
        <w:t xml:space="preserve">Number Of Up Port In Trunk: 3                     </w:t>
      </w:r>
    </w:p>
    <w:p w14:paraId="222FA00E" w14:textId="77777777" w:rsidR="00BA0562" w:rsidRDefault="00BA0562" w:rsidP="006132A9">
      <w:pPr>
        <w:pStyle w:val="TerminalDisplay"/>
      </w:pPr>
      <w:r>
        <w:t>--------------------------------------------------------------------------------</w:t>
      </w:r>
    </w:p>
    <w:p w14:paraId="181BF721" w14:textId="77777777" w:rsidR="00BA0562" w:rsidRDefault="00BA0562" w:rsidP="006132A9">
      <w:pPr>
        <w:pStyle w:val="TerminalDisplay"/>
      </w:pPr>
      <w:r>
        <w:t xml:space="preserve">PortName                      Status      Weight </w:t>
      </w:r>
    </w:p>
    <w:p w14:paraId="03E46FC1" w14:textId="6B040EB0" w:rsidR="00BA0562" w:rsidRDefault="00BA0562" w:rsidP="006132A9">
      <w:pPr>
        <w:pStyle w:val="TerminalDisplay"/>
      </w:pPr>
      <w:r>
        <w:t xml:space="preserve">GigabitEthernet0/0/10            Up          1      </w:t>
      </w:r>
    </w:p>
    <w:p w14:paraId="6D9FEC84" w14:textId="1E012168" w:rsidR="00BA0562" w:rsidRDefault="00BA0562" w:rsidP="006132A9">
      <w:pPr>
        <w:pStyle w:val="TerminalDisplay"/>
      </w:pPr>
      <w:r>
        <w:t xml:space="preserve">GigabitEthernet0/0/11            Up          1      </w:t>
      </w:r>
    </w:p>
    <w:p w14:paraId="2B418701" w14:textId="2B6A5887" w:rsidR="00BA0562" w:rsidRDefault="00BA0562" w:rsidP="003844FB">
      <w:pPr>
        <w:pStyle w:val="TerminalDisplay"/>
      </w:pPr>
      <w:r>
        <w:t xml:space="preserve">GigabitEthernet0/0/12            Up          1      </w:t>
      </w:r>
    </w:p>
    <w:p w14:paraId="0BE4FF5E" w14:textId="77777777" w:rsidR="00BA0562" w:rsidRDefault="00BA0562" w:rsidP="002075CB">
      <w:pPr>
        <w:pStyle w:val="Step"/>
        <w:outlineLvl w:val="9"/>
      </w:pPr>
      <w:r>
        <w:t>Настройте агрегирование каналов в режиме LACP.</w:t>
      </w:r>
    </w:p>
    <w:p w14:paraId="6B256FFE" w14:textId="77777777" w:rsidR="00BA0562" w:rsidRPr="00890DE7" w:rsidRDefault="00BA0562" w:rsidP="00621C09">
      <w:r>
        <w:t># Удалите порты-участники из Eth-Trunk.</w:t>
      </w:r>
    </w:p>
    <w:p w14:paraId="164661FB" w14:textId="77777777" w:rsidR="00BA0562" w:rsidRDefault="00BA0562" w:rsidP="006132A9">
      <w:pPr>
        <w:pStyle w:val="TerminalDisplay"/>
      </w:pPr>
      <w:r>
        <w:t>[S1]interface Eth-Trunk 1</w:t>
      </w:r>
    </w:p>
    <w:p w14:paraId="252993A8" w14:textId="77777777" w:rsidR="00BA0562" w:rsidRDefault="00BA0562" w:rsidP="006132A9">
      <w:pPr>
        <w:pStyle w:val="TerminalDisplay"/>
      </w:pPr>
      <w:r>
        <w:t>[S1-Eth-Trunk1]undo trunkport GigabitEthernet 0/0/10 to 0/0/12</w:t>
      </w:r>
    </w:p>
    <w:p w14:paraId="471253B8" w14:textId="77777777" w:rsidR="00BA0562" w:rsidRDefault="00BA0562" w:rsidP="006132A9">
      <w:pPr>
        <w:pStyle w:val="TerminalDisplay"/>
      </w:pPr>
      <w:r>
        <w:t>Info: This operation may take a few seconds. Please wait for a moment...done.</w:t>
      </w:r>
    </w:p>
    <w:p w14:paraId="2522A2D2" w14:textId="77777777" w:rsidR="00BA0562" w:rsidRDefault="00BA0562" w:rsidP="003844FB"/>
    <w:p w14:paraId="3CCD181F" w14:textId="77777777" w:rsidR="00BA0562" w:rsidRDefault="00BA0562" w:rsidP="006132A9">
      <w:pPr>
        <w:pStyle w:val="TerminalDisplay"/>
      </w:pPr>
      <w:r>
        <w:t>[S2]interface Eth-Trunk 1</w:t>
      </w:r>
    </w:p>
    <w:p w14:paraId="23234231" w14:textId="77777777" w:rsidR="00BA0562" w:rsidRDefault="00BA0562" w:rsidP="006132A9">
      <w:pPr>
        <w:pStyle w:val="TerminalDisplay"/>
      </w:pPr>
      <w:r>
        <w:t>[S2-Eth-Trunk1]undo trunkport GigabitEthernet 0/0/10 to 0/0/12</w:t>
      </w:r>
    </w:p>
    <w:p w14:paraId="1AAF1EFB" w14:textId="77777777" w:rsidR="00BA0562" w:rsidRDefault="00BA0562" w:rsidP="006132A9">
      <w:pPr>
        <w:pStyle w:val="TerminalDisplay"/>
      </w:pPr>
      <w:r>
        <w:t>Info: This operation may take a few seconds. Please wait for a moment...done.</w:t>
      </w:r>
    </w:p>
    <w:p w14:paraId="4B443A1B" w14:textId="77777777" w:rsidR="00BA0562" w:rsidRDefault="00BA0562" w:rsidP="00621C09">
      <w:r>
        <w:t>Перед изменением режима работы Eth-Trunk убедитесь, что в Eth-Trunk нет портов-участников.</w:t>
      </w:r>
    </w:p>
    <w:p w14:paraId="1375FD1F" w14:textId="77777777" w:rsidR="00BA0562" w:rsidRDefault="00BA0562" w:rsidP="00621C09">
      <w:r>
        <w:t># Измените режим агрегирования.</w:t>
      </w:r>
    </w:p>
    <w:p w14:paraId="307C4389" w14:textId="77777777" w:rsidR="00BA0562" w:rsidRDefault="00BA0562" w:rsidP="006132A9">
      <w:pPr>
        <w:pStyle w:val="TerminalDisplay"/>
      </w:pPr>
      <w:r>
        <w:t>[S1]interface Eth-Trunk 1</w:t>
      </w:r>
    </w:p>
    <w:p w14:paraId="2A37BE3B" w14:textId="77777777" w:rsidR="00BA0562" w:rsidRDefault="00BA0562" w:rsidP="006132A9">
      <w:pPr>
        <w:pStyle w:val="TerminalDisplay"/>
      </w:pPr>
      <w:r>
        <w:lastRenderedPageBreak/>
        <w:t>[S1-Eth-Trunk1]mode lacp</w:t>
      </w:r>
    </w:p>
    <w:p w14:paraId="3789A0A5" w14:textId="77777777" w:rsidR="00BA0562" w:rsidRDefault="00BA0562" w:rsidP="00621C09">
      <w:r>
        <w:t xml:space="preserve">Команда </w:t>
      </w:r>
      <w:r>
        <w:rPr>
          <w:b/>
          <w:bCs/>
        </w:rPr>
        <w:t>mode lacp</w:t>
      </w:r>
      <w:r>
        <w:t xml:space="preserve"> позволяет установить LACP в качестве рабочего режима Eth-Trunk.</w:t>
      </w:r>
    </w:p>
    <w:p w14:paraId="35E4B129" w14:textId="0199BAEB" w:rsidR="00BA0562" w:rsidRDefault="00BA0562" w:rsidP="00621C09">
      <w:r>
        <w:t xml:space="preserve">Примечание: </w:t>
      </w:r>
      <w:r w:rsidR="00630DA8">
        <w:t>в</w:t>
      </w:r>
      <w:r>
        <w:t xml:space="preserve"> некоторых версиях для этого используется команда </w:t>
      </w:r>
      <w:r>
        <w:rPr>
          <w:b/>
          <w:bCs/>
        </w:rPr>
        <w:t>mode lacp-static</w:t>
      </w:r>
      <w:r>
        <w:t>.</w:t>
      </w:r>
    </w:p>
    <w:p w14:paraId="216D35DB" w14:textId="77777777" w:rsidR="00BA0562" w:rsidRDefault="00BA0562" w:rsidP="006132A9">
      <w:pPr>
        <w:pStyle w:val="TerminalDisplay"/>
      </w:pPr>
      <w:r>
        <w:t>[S2]interface Eth-Trunk 1</w:t>
      </w:r>
    </w:p>
    <w:p w14:paraId="75B7E2BB" w14:textId="77777777" w:rsidR="00BA0562" w:rsidRPr="00623E8F" w:rsidRDefault="00BA0562" w:rsidP="006132A9">
      <w:pPr>
        <w:pStyle w:val="TerminalDisplay"/>
      </w:pPr>
      <w:r>
        <w:t>[S2-Eth-Trunk1]mode lacp</w:t>
      </w:r>
    </w:p>
    <w:p w14:paraId="2A820769" w14:textId="77777777" w:rsidR="00BA0562" w:rsidRDefault="00BA0562" w:rsidP="00621C09">
      <w:r>
        <w:t># Добавьте порт в Eth-Trunk.</w:t>
      </w:r>
    </w:p>
    <w:p w14:paraId="59631B23" w14:textId="77777777" w:rsidR="00BA0562" w:rsidRDefault="00BA0562" w:rsidP="006132A9">
      <w:pPr>
        <w:pStyle w:val="TerminalDisplay"/>
      </w:pPr>
      <w:r>
        <w:t>[S1]interface Eth-Trunk 1</w:t>
      </w:r>
    </w:p>
    <w:p w14:paraId="4A14FF4E" w14:textId="77777777" w:rsidR="00BA0562" w:rsidRDefault="00BA0562" w:rsidP="006132A9">
      <w:pPr>
        <w:pStyle w:val="TerminalDisplay"/>
      </w:pPr>
      <w:r>
        <w:t>[S1-Eth-Trunk1]trunkport GigabitEthernet 0/0/10 to 0/0/12</w:t>
      </w:r>
    </w:p>
    <w:p w14:paraId="22933B43" w14:textId="77777777" w:rsidR="00BA0562" w:rsidRDefault="00BA0562" w:rsidP="006132A9">
      <w:pPr>
        <w:pStyle w:val="TerminalDisplay"/>
      </w:pPr>
      <w:r>
        <w:t>Info: This operation may take a few seconds. Please wait for a moment...done.</w:t>
      </w:r>
    </w:p>
    <w:p w14:paraId="055550B6" w14:textId="77777777" w:rsidR="00BA0562" w:rsidRDefault="00BA0562" w:rsidP="003844FB"/>
    <w:p w14:paraId="350601A7" w14:textId="77777777" w:rsidR="00BA0562" w:rsidRDefault="00BA0562" w:rsidP="006132A9">
      <w:pPr>
        <w:pStyle w:val="TerminalDisplay"/>
      </w:pPr>
      <w:r>
        <w:t>[S2]interface Eth-Trunk 1</w:t>
      </w:r>
    </w:p>
    <w:p w14:paraId="427A2B99" w14:textId="77777777" w:rsidR="00BA0562" w:rsidRDefault="00BA0562" w:rsidP="006132A9">
      <w:pPr>
        <w:pStyle w:val="TerminalDisplay"/>
      </w:pPr>
      <w:r>
        <w:t>[S2-Eth-Trunk1]trunkport GigabitEthernet 0/0/10 to 0/0/12</w:t>
      </w:r>
    </w:p>
    <w:p w14:paraId="63E774CE" w14:textId="77777777" w:rsidR="00BA0562" w:rsidRDefault="00BA0562" w:rsidP="006132A9">
      <w:pPr>
        <w:pStyle w:val="TerminalDisplay"/>
      </w:pPr>
      <w:r>
        <w:t>Info: This operation may take a few seconds. Please wait for a moment...done.</w:t>
      </w:r>
    </w:p>
    <w:p w14:paraId="4178F613" w14:textId="77777777" w:rsidR="00BA0562" w:rsidRDefault="00BA0562" w:rsidP="00621C09">
      <w:r>
        <w:t># Выведите на экран статус Eth-Trunk.</w:t>
      </w:r>
    </w:p>
    <w:p w14:paraId="58851EAD" w14:textId="77777777" w:rsidR="00BA0562" w:rsidRDefault="00BA0562" w:rsidP="006132A9">
      <w:pPr>
        <w:pStyle w:val="TerminalDisplay"/>
      </w:pPr>
      <w:r>
        <w:t>[S1]display eth-trunk 1</w:t>
      </w:r>
    </w:p>
    <w:p w14:paraId="05F6C2A5" w14:textId="77777777" w:rsidR="00BA0562" w:rsidRDefault="00BA0562" w:rsidP="006132A9">
      <w:pPr>
        <w:pStyle w:val="TerminalDisplay"/>
      </w:pPr>
      <w:r>
        <w:t>Eth-Trunk1's state information is:</w:t>
      </w:r>
    </w:p>
    <w:p w14:paraId="6695E7B7" w14:textId="77777777" w:rsidR="00BA0562" w:rsidRDefault="00BA0562" w:rsidP="006132A9">
      <w:pPr>
        <w:pStyle w:val="TerminalDisplay"/>
      </w:pPr>
      <w:r>
        <w:t>Local:</w:t>
      </w:r>
    </w:p>
    <w:p w14:paraId="1FE74507" w14:textId="1A070C6C" w:rsidR="00BA0562" w:rsidRDefault="00BA0562" w:rsidP="006132A9">
      <w:pPr>
        <w:pStyle w:val="TerminalDisplay"/>
      </w:pPr>
      <w:r>
        <w:t xml:space="preserve">LAG ID: 1                    </w:t>
      </w:r>
      <w:r>
        <w:tab/>
        <w:t>WorkingMode:</w:t>
      </w:r>
      <w:r>
        <w:rPr>
          <w:b/>
          <w:bCs/>
        </w:rPr>
        <w:t xml:space="preserve"> STATIC </w:t>
      </w:r>
      <w:r>
        <w:t xml:space="preserve">                              </w:t>
      </w:r>
    </w:p>
    <w:p w14:paraId="064FE674" w14:textId="1B7451AB" w:rsidR="00BA0562" w:rsidRDefault="00BA0562" w:rsidP="006132A9">
      <w:pPr>
        <w:pStyle w:val="TerminalDisplay"/>
      </w:pPr>
      <w:r>
        <w:t xml:space="preserve">Preempt Delay: Disabled       </w:t>
      </w:r>
      <w:r>
        <w:tab/>
        <w:t xml:space="preserve">Hash arithmetic: According to SIP-XOR-DIP         </w:t>
      </w:r>
    </w:p>
    <w:p w14:paraId="42489980" w14:textId="586DDD12" w:rsidR="00BA0562" w:rsidRDefault="00BA0562" w:rsidP="006132A9">
      <w:pPr>
        <w:pStyle w:val="TerminalDisplay"/>
      </w:pPr>
      <w:r>
        <w:t xml:space="preserve">System Priority: 32768         </w:t>
      </w:r>
      <w:r>
        <w:tab/>
        <w:t xml:space="preserve">System ID: 4c1f-cc33-7359                         </w:t>
      </w:r>
    </w:p>
    <w:p w14:paraId="7635A787" w14:textId="09C6CE1D" w:rsidR="00BA0562" w:rsidRDefault="00BA0562" w:rsidP="006132A9">
      <w:pPr>
        <w:pStyle w:val="TerminalDisplay"/>
      </w:pPr>
      <w:r>
        <w:t xml:space="preserve">Least Active-linknumber: 1     </w:t>
      </w:r>
      <w:r>
        <w:tab/>
        <w:t xml:space="preserve">Max Active-linknumber: 8                          </w:t>
      </w:r>
    </w:p>
    <w:p w14:paraId="0368D2B1" w14:textId="2ADDE875" w:rsidR="00BA0562" w:rsidRDefault="00BA0562" w:rsidP="006132A9">
      <w:pPr>
        <w:pStyle w:val="TerminalDisplay"/>
      </w:pPr>
      <w:r>
        <w:t xml:space="preserve">Operate status: up            </w:t>
      </w:r>
      <w:r>
        <w:tab/>
        <w:t xml:space="preserve">Number Of Up Port In Trunk: 3                     </w:t>
      </w:r>
    </w:p>
    <w:p w14:paraId="67679276" w14:textId="77777777" w:rsidR="00BA0562" w:rsidRDefault="00BA0562" w:rsidP="006132A9">
      <w:pPr>
        <w:pStyle w:val="TerminalDisplay"/>
      </w:pPr>
      <w:r>
        <w:t>--------------------------------------------------------------------------------</w:t>
      </w:r>
    </w:p>
    <w:p w14:paraId="0B6AA19F" w14:textId="77777777" w:rsidR="00BA0562" w:rsidRDefault="00BA0562" w:rsidP="006132A9">
      <w:pPr>
        <w:pStyle w:val="TerminalDisplay"/>
      </w:pPr>
      <w:r>
        <w:t>ActorPortName          Status   PortType  PortPri PortNo PortKey PortState Weight</w:t>
      </w:r>
    </w:p>
    <w:p w14:paraId="14C701B1" w14:textId="77777777" w:rsidR="00BA0562" w:rsidRDefault="00BA0562" w:rsidP="006132A9">
      <w:pPr>
        <w:pStyle w:val="TerminalDisplay"/>
      </w:pPr>
      <w:r>
        <w:t xml:space="preserve">GigabitEthernet0/0/10   </w:t>
      </w:r>
      <w:r>
        <w:rPr>
          <w:b/>
          <w:bCs/>
        </w:rPr>
        <w:t>Selected</w:t>
      </w:r>
      <w:r>
        <w:t xml:space="preserve">  1GE      32768   11     305     10111100  1     </w:t>
      </w:r>
    </w:p>
    <w:p w14:paraId="3198AE3B" w14:textId="77777777" w:rsidR="00BA0562" w:rsidRDefault="00BA0562" w:rsidP="006132A9">
      <w:pPr>
        <w:pStyle w:val="TerminalDisplay"/>
      </w:pPr>
      <w:r>
        <w:t xml:space="preserve">GigabitEthernet0/0/11   </w:t>
      </w:r>
      <w:r>
        <w:rPr>
          <w:b/>
          <w:bCs/>
        </w:rPr>
        <w:t>Selected</w:t>
      </w:r>
      <w:r>
        <w:t xml:space="preserve">  1GE      32768   12     305     10111100  1     </w:t>
      </w:r>
    </w:p>
    <w:p w14:paraId="4960D97C" w14:textId="77777777" w:rsidR="00BA0562" w:rsidRDefault="00BA0562" w:rsidP="006132A9">
      <w:pPr>
        <w:pStyle w:val="TerminalDisplay"/>
      </w:pPr>
      <w:r>
        <w:t xml:space="preserve">GigabitEthernet0/0/12   </w:t>
      </w:r>
      <w:r>
        <w:rPr>
          <w:b/>
          <w:bCs/>
        </w:rPr>
        <w:t>Selected</w:t>
      </w:r>
      <w:r>
        <w:t xml:space="preserve">  1GE      32768   13     305     10111100  1     </w:t>
      </w:r>
    </w:p>
    <w:p w14:paraId="238451E6" w14:textId="77777777" w:rsidR="00BA0562" w:rsidRDefault="00BA0562" w:rsidP="006132A9">
      <w:pPr>
        <w:pStyle w:val="TerminalDisplay"/>
      </w:pPr>
    </w:p>
    <w:p w14:paraId="2646B4F4" w14:textId="77777777" w:rsidR="00BA0562" w:rsidRDefault="00BA0562" w:rsidP="006132A9">
      <w:pPr>
        <w:pStyle w:val="TerminalDisplay"/>
      </w:pPr>
      <w:r>
        <w:t>Partner:</w:t>
      </w:r>
    </w:p>
    <w:p w14:paraId="0198CAAA" w14:textId="77777777" w:rsidR="00BA0562" w:rsidRDefault="00BA0562" w:rsidP="006132A9">
      <w:pPr>
        <w:pStyle w:val="TerminalDisplay"/>
      </w:pPr>
      <w:r>
        <w:t>--------------------------------------------------------------------------------</w:t>
      </w:r>
    </w:p>
    <w:p w14:paraId="5DA37CF3" w14:textId="34C73242" w:rsidR="00BA0562" w:rsidRDefault="00BA0562" w:rsidP="006132A9">
      <w:pPr>
        <w:pStyle w:val="TerminalDisplay"/>
      </w:pPr>
      <w:r>
        <w:t xml:space="preserve">ActorPortName         SysPri    </w:t>
      </w:r>
      <w:r>
        <w:tab/>
        <w:t xml:space="preserve">SystemID     </w:t>
      </w:r>
      <w:r>
        <w:tab/>
        <w:t>PortPri  PortNo PortKey   PortState</w:t>
      </w:r>
    </w:p>
    <w:p w14:paraId="63FD6206" w14:textId="3988A2ED" w:rsidR="00BA0562" w:rsidRDefault="00BA0562" w:rsidP="006132A9">
      <w:pPr>
        <w:pStyle w:val="TerminalDisplay"/>
      </w:pPr>
      <w:r>
        <w:t xml:space="preserve">GigabitEthernet0/0/10   32768     4c1f-ccc1-4a02  </w:t>
      </w:r>
      <w:r>
        <w:tab/>
        <w:t>32768    11     305     10111100</w:t>
      </w:r>
    </w:p>
    <w:p w14:paraId="0AA66D21" w14:textId="1135BD99" w:rsidR="00BA0562" w:rsidRDefault="00BA0562" w:rsidP="006132A9">
      <w:pPr>
        <w:pStyle w:val="TerminalDisplay"/>
      </w:pPr>
      <w:r>
        <w:t xml:space="preserve">GigabitEthernet0/0/11   32768     4c1f-ccc1-4a02 </w:t>
      </w:r>
      <w:r>
        <w:tab/>
        <w:t>32768    12     305     10111100</w:t>
      </w:r>
    </w:p>
    <w:p w14:paraId="2DB54283" w14:textId="55B75812" w:rsidR="00BA0562" w:rsidRDefault="00BA0562" w:rsidP="003844FB">
      <w:pPr>
        <w:pStyle w:val="TerminalDisplay"/>
      </w:pPr>
      <w:r>
        <w:t xml:space="preserve">GigabitEthernet0/0/12   32768     4c1f-ccc1-4a02  </w:t>
      </w:r>
      <w:r>
        <w:tab/>
        <w:t xml:space="preserve">32768    13     305     10111100   </w:t>
      </w:r>
    </w:p>
    <w:p w14:paraId="1DC565EC" w14:textId="01A46BD8" w:rsidR="00BA0562" w:rsidRDefault="00BA0562" w:rsidP="002075CB">
      <w:pPr>
        <w:pStyle w:val="Step"/>
        <w:outlineLvl w:val="9"/>
      </w:pPr>
      <w:r>
        <w:t>В обычных условиях в состоянии передачи данных должны находиться только GigabitEthernet0/0/11 и GigabitEthernet0/0/12, а GigabitEthernet0/0/10 должен использоваться в качестве резервного</w:t>
      </w:r>
      <w:r w:rsidR="00630DA8">
        <w:t xml:space="preserve"> порта</w:t>
      </w:r>
      <w:r>
        <w:t>. Когда количество активных портов становится меньше 2, Eth-Trunk отключается.</w:t>
      </w:r>
    </w:p>
    <w:p w14:paraId="38E3C967" w14:textId="77777777" w:rsidR="00BA0562" w:rsidRDefault="00BA0562" w:rsidP="00621C09">
      <w:r>
        <w:t># Установите приоритет LACP для S1, чтобы сделать S1 активным устройством.</w:t>
      </w:r>
    </w:p>
    <w:p w14:paraId="15B256E0" w14:textId="77777777" w:rsidR="00BA0562" w:rsidRPr="000C5E89" w:rsidRDefault="00BA0562" w:rsidP="006132A9">
      <w:pPr>
        <w:pStyle w:val="TerminalDisplay"/>
      </w:pPr>
      <w:r>
        <w:t xml:space="preserve">[S1]lacp priority 100 </w:t>
      </w:r>
    </w:p>
    <w:p w14:paraId="75BB9CC6" w14:textId="77777777" w:rsidR="00BA0562" w:rsidRDefault="00BA0562" w:rsidP="00621C09">
      <w:r>
        <w:t># Настройте самый высокий приоритет портам GigabitEthernet0/0/11 и GigabitEthernet0/0/12.</w:t>
      </w:r>
    </w:p>
    <w:p w14:paraId="397A4A1F" w14:textId="77777777" w:rsidR="00BA0562" w:rsidRDefault="00BA0562" w:rsidP="006132A9">
      <w:pPr>
        <w:pStyle w:val="TerminalDisplay"/>
      </w:pPr>
      <w:r>
        <w:t xml:space="preserve">[S1]interface GigabitEthernet 0/0/10 </w:t>
      </w:r>
    </w:p>
    <w:p w14:paraId="237A5A36" w14:textId="77777777" w:rsidR="00BA0562" w:rsidRDefault="00BA0562" w:rsidP="006132A9">
      <w:pPr>
        <w:pStyle w:val="TerminalDisplay"/>
      </w:pPr>
      <w:r>
        <w:t>[S1-GigabitEthernet0/0/10]lacp priority 40000</w:t>
      </w:r>
    </w:p>
    <w:p w14:paraId="27E38004" w14:textId="77777777" w:rsidR="00BA0562" w:rsidRDefault="00BA0562" w:rsidP="00621C09">
      <w:r>
        <w:lastRenderedPageBreak/>
        <w:t>В режиме LACP пакеты LACPDU (LACP Data Unit) передаются и принимаются обеими сторонами группы агрегирования каналов.</w:t>
      </w:r>
    </w:p>
    <w:p w14:paraId="5DB2EE58" w14:textId="77777777" w:rsidR="00BA0562" w:rsidRDefault="00BA0562" w:rsidP="00621C09">
      <w:r>
        <w:t>Сначала выбирается активный инициатор.</w:t>
      </w:r>
    </w:p>
    <w:p w14:paraId="346E9E74" w14:textId="77777777" w:rsidR="00BA0562" w:rsidRPr="00AD5A75" w:rsidRDefault="00BA0562" w:rsidP="002075CB">
      <w:pPr>
        <w:pStyle w:val="ItemStep"/>
        <w:outlineLvl w:val="9"/>
      </w:pPr>
      <w:r>
        <w:t>Выполняется сравнение полей приоритета системы. По умолчанию используется значение приоритета 32768. Чем меньше значение, тем выше приоритет. Сторона с более высоким приоритетом выбирается в качестве активного инициатора LACP.</w:t>
      </w:r>
    </w:p>
    <w:p w14:paraId="12C1A4FB" w14:textId="77777777" w:rsidR="00BA0562" w:rsidRPr="00AD5A75" w:rsidRDefault="00BA0562" w:rsidP="002075CB">
      <w:pPr>
        <w:pStyle w:val="ItemStep"/>
        <w:outlineLvl w:val="9"/>
      </w:pPr>
      <w:r>
        <w:t>При одинаковых приоритетах активным инициатором становится сторона с меньшим MAC-адресом.</w:t>
      </w:r>
    </w:p>
    <w:p w14:paraId="29E2E6AF" w14:textId="77777777" w:rsidR="00BA0562" w:rsidRPr="00AD5A75" w:rsidRDefault="00BA0562" w:rsidP="00621C09">
      <w:r>
        <w:t>После того, как активный инициатор выбран, устройства на обеих сторонах выбирают активные порты в соответствии с настройками приоритета порта на активном инициаторе.</w:t>
      </w:r>
    </w:p>
    <w:p w14:paraId="00B89594" w14:textId="77777777" w:rsidR="00BA0562" w:rsidRDefault="00BA0562" w:rsidP="00621C09">
      <w:r>
        <w:t># Задайте верхний и нижний пороги активных портов.</w:t>
      </w:r>
    </w:p>
    <w:p w14:paraId="444F059D" w14:textId="77777777" w:rsidR="00BA0562" w:rsidRDefault="00BA0562" w:rsidP="006132A9">
      <w:pPr>
        <w:pStyle w:val="TerminalDisplay"/>
      </w:pPr>
      <w:r>
        <w:t>[S1]interface Eth-Trunk 1</w:t>
      </w:r>
    </w:p>
    <w:p w14:paraId="26973061" w14:textId="77777777" w:rsidR="00BA0562" w:rsidRDefault="00BA0562" w:rsidP="006132A9">
      <w:pPr>
        <w:pStyle w:val="TerminalDisplay"/>
      </w:pPr>
      <w:r>
        <w:t>[S1-Eth-Trunk1]max active-linknumber 2</w:t>
      </w:r>
    </w:p>
    <w:p w14:paraId="1127BE1A" w14:textId="77777777" w:rsidR="00BA0562" w:rsidRDefault="00BA0562" w:rsidP="006132A9">
      <w:pPr>
        <w:pStyle w:val="TerminalDisplay"/>
      </w:pPr>
      <w:r>
        <w:t>[S1-Eth-Trunk1]least active-linknumber 2</w:t>
      </w:r>
    </w:p>
    <w:p w14:paraId="3CB49C26" w14:textId="77777777" w:rsidR="00BA0562" w:rsidRDefault="00BA0562" w:rsidP="00621C09">
      <w:r>
        <w:t>Пропускная способность и статус Eth-Trunk зависят от количества активных портов. Под пропускной способностью Eth-Trunk подразумевается общая пропускная способность всех портов-участников в состоянии Up. Для того, чтобы стабилизировать статус и пропускную способность Eth-Trunk, а также сократить влияние частых изменений статусов каналов-участников, можно настроить следующие пороговые значения.</w:t>
      </w:r>
    </w:p>
    <w:p w14:paraId="77D73A30" w14:textId="77777777" w:rsidR="00BA0562" w:rsidRDefault="00BA0562" w:rsidP="00621C09">
      <w:pPr>
        <w:pStyle w:val="ItemList"/>
      </w:pPr>
      <w:r>
        <w:t xml:space="preserve">Нижний порог: при сокращении количества активных портов ниже этого порога Eth-Trunk отключается. Порог определяет минимальную пропускную способность Eth-Trunk и настраивается с помощью команды </w:t>
      </w:r>
      <w:r>
        <w:rPr>
          <w:b/>
        </w:rPr>
        <w:t>least active-linknumber</w:t>
      </w:r>
      <w:r>
        <w:t>.</w:t>
      </w:r>
    </w:p>
    <w:p w14:paraId="16E04238" w14:textId="77777777" w:rsidR="00BA0562" w:rsidRDefault="00BA0562" w:rsidP="00621C09">
      <w:pPr>
        <w:pStyle w:val="ItemList"/>
      </w:pPr>
      <w:r>
        <w:t xml:space="preserve">Верхний порог: если количество активных портов достигает этого порогового значения, пропускная способность Eth-Trunk не увеличивается, даже при увеличении числа каналов в состоянии Up. Верхний порог обеспечивает доступность сети и настраивается с помощью команды </w:t>
      </w:r>
      <w:r>
        <w:rPr>
          <w:b/>
        </w:rPr>
        <w:t>max active-linknumber</w:t>
      </w:r>
      <w:r>
        <w:t>.</w:t>
      </w:r>
    </w:p>
    <w:p w14:paraId="34591EB5" w14:textId="77777777" w:rsidR="00BA0562" w:rsidRDefault="00BA0562" w:rsidP="00621C09">
      <w:r>
        <w:t># Включите функцию внеочередного занятия линии.</w:t>
      </w:r>
    </w:p>
    <w:p w14:paraId="59FBE0B7" w14:textId="77777777" w:rsidR="00BA0562" w:rsidRDefault="00BA0562" w:rsidP="006132A9">
      <w:pPr>
        <w:pStyle w:val="TerminalDisplay"/>
      </w:pPr>
      <w:r>
        <w:t>[S1]interface Eth-Trunk 1</w:t>
      </w:r>
    </w:p>
    <w:p w14:paraId="2EE8B9F4" w14:textId="77777777" w:rsidR="00BA0562" w:rsidRDefault="00BA0562" w:rsidP="006132A9">
      <w:pPr>
        <w:pStyle w:val="TerminalDisplay"/>
      </w:pPr>
      <w:r>
        <w:t>[S1-Eth-Trunk1]lacp preempt enable</w:t>
      </w:r>
    </w:p>
    <w:p w14:paraId="31328794" w14:textId="77777777" w:rsidR="00BA0562" w:rsidRDefault="00BA0562" w:rsidP="00621C09">
      <w:r>
        <w:t xml:space="preserve">В режиме LACP при выходе из строя активного канала система выбирает резервный канал с наивысшим приоритетом, чтобы заменить неисправный. Если включена функция внеочередного занятия линии, то после восстановления неисправный канал может снова получить статус активного канала, если он имеет более высокий приоритет, чем резервный канал. Функцию внеочередного занятия линии можно включить с помощью команды </w:t>
      </w:r>
      <w:r>
        <w:rPr>
          <w:b/>
          <w:bCs/>
        </w:rPr>
        <w:t>lacp preempt enable</w:t>
      </w:r>
      <w:r>
        <w:t>. По умолчанию эта функция отключена.</w:t>
      </w:r>
    </w:p>
    <w:p w14:paraId="7A880C9B" w14:textId="77777777" w:rsidR="00BA0562" w:rsidRDefault="00BA0562" w:rsidP="00621C09">
      <w:r>
        <w:t># Выведите на экран статус текущего Eth-Trunk.</w:t>
      </w:r>
    </w:p>
    <w:p w14:paraId="5058A053" w14:textId="77777777" w:rsidR="00BA0562" w:rsidRDefault="00BA0562" w:rsidP="006132A9">
      <w:pPr>
        <w:pStyle w:val="TerminalDisplay"/>
      </w:pPr>
      <w:r>
        <w:t>[S1]display eth-trunk 1</w:t>
      </w:r>
    </w:p>
    <w:p w14:paraId="730B8078" w14:textId="77777777" w:rsidR="00BA0562" w:rsidRDefault="00BA0562" w:rsidP="006132A9">
      <w:pPr>
        <w:pStyle w:val="TerminalDisplay"/>
      </w:pPr>
      <w:r>
        <w:t>Eth-Trunk1's state information is:</w:t>
      </w:r>
    </w:p>
    <w:p w14:paraId="1B4C6026" w14:textId="77777777" w:rsidR="00BA0562" w:rsidRDefault="00BA0562" w:rsidP="006132A9">
      <w:pPr>
        <w:pStyle w:val="TerminalDisplay"/>
      </w:pPr>
      <w:r>
        <w:t>Local:</w:t>
      </w:r>
    </w:p>
    <w:p w14:paraId="5C1162A7" w14:textId="2F619265" w:rsidR="00BA0562" w:rsidRDefault="00BA0562" w:rsidP="006132A9">
      <w:pPr>
        <w:pStyle w:val="TerminalDisplay"/>
      </w:pPr>
      <w:r>
        <w:t xml:space="preserve">LAG ID: 1                    </w:t>
      </w:r>
      <w:r>
        <w:tab/>
        <w:t xml:space="preserve">WorkingMode: STATIC                               </w:t>
      </w:r>
    </w:p>
    <w:p w14:paraId="22027A22" w14:textId="571DDAD9" w:rsidR="00BA0562" w:rsidRDefault="00BA0562" w:rsidP="006132A9">
      <w:pPr>
        <w:pStyle w:val="TerminalDisplay"/>
      </w:pPr>
      <w:r>
        <w:lastRenderedPageBreak/>
        <w:t xml:space="preserve">Preempt Delay Time: 30        </w:t>
      </w:r>
      <w:r>
        <w:tab/>
        <w:t xml:space="preserve">Hash arithmetic: According to SIP-XOR-DIP         </w:t>
      </w:r>
    </w:p>
    <w:p w14:paraId="54143F8B" w14:textId="58DFDC0D" w:rsidR="00BA0562" w:rsidRDefault="00BA0562" w:rsidP="006132A9">
      <w:pPr>
        <w:pStyle w:val="TerminalDisplay"/>
      </w:pPr>
      <w:r>
        <w:t xml:space="preserve">System Priority: 100           </w:t>
      </w:r>
      <w:r>
        <w:tab/>
        <w:t xml:space="preserve">System ID: 4c1f-cc33-7359                         </w:t>
      </w:r>
    </w:p>
    <w:p w14:paraId="27D6A57E" w14:textId="1F09C2E7" w:rsidR="00BA0562" w:rsidRPr="006132A9" w:rsidRDefault="00BA0562" w:rsidP="006132A9">
      <w:pPr>
        <w:pStyle w:val="TerminalDisplay"/>
      </w:pPr>
      <w:r>
        <w:t xml:space="preserve">Least Active-linknumber: 2     </w:t>
      </w:r>
      <w:r>
        <w:tab/>
        <w:t xml:space="preserve">Max Active-linknumber: 2                          </w:t>
      </w:r>
    </w:p>
    <w:p w14:paraId="70979F1F" w14:textId="5486EC23" w:rsidR="00BA0562" w:rsidRDefault="00BA0562" w:rsidP="006132A9">
      <w:pPr>
        <w:pStyle w:val="TerminalDisplay"/>
      </w:pPr>
      <w:r>
        <w:t xml:space="preserve">Operate status: up            </w:t>
      </w:r>
      <w:r>
        <w:tab/>
        <w:t xml:space="preserve">Number Of Up Port In Trunk: 2                     </w:t>
      </w:r>
    </w:p>
    <w:p w14:paraId="03C06BFD" w14:textId="77777777" w:rsidR="00BA0562" w:rsidRDefault="00BA0562" w:rsidP="006132A9">
      <w:pPr>
        <w:pStyle w:val="TerminalDisplay"/>
      </w:pPr>
      <w:r>
        <w:t>--------------------------------------------------------------------------------</w:t>
      </w:r>
    </w:p>
    <w:p w14:paraId="07FB88FA" w14:textId="7BCB77BE" w:rsidR="00BA0562" w:rsidRDefault="00BA0562" w:rsidP="006132A9">
      <w:pPr>
        <w:pStyle w:val="TerminalDisplay"/>
      </w:pPr>
      <w:r>
        <w:t xml:space="preserve">ActorPortName        </w:t>
      </w:r>
      <w:r>
        <w:tab/>
        <w:t xml:space="preserve">Status    PortType  </w:t>
      </w:r>
      <w:r>
        <w:tab/>
        <w:t xml:space="preserve">PortPri  PortNo  PortKey  </w:t>
      </w:r>
      <w:r>
        <w:tab/>
        <w:t>PortState  Weight</w:t>
      </w:r>
    </w:p>
    <w:p w14:paraId="57C29DE9" w14:textId="78FEA8BE" w:rsidR="00BA0562" w:rsidRDefault="00BA0562" w:rsidP="006132A9">
      <w:pPr>
        <w:pStyle w:val="TerminalDisplay"/>
      </w:pPr>
      <w:r>
        <w:t xml:space="preserve">GigabitEthernet0/0/10   </w:t>
      </w:r>
      <w:r>
        <w:tab/>
      </w:r>
      <w:r>
        <w:rPr>
          <w:b/>
          <w:bCs/>
        </w:rPr>
        <w:t>Unselect</w:t>
      </w:r>
      <w:r>
        <w:t xml:space="preserve">  1GE      </w:t>
      </w:r>
      <w:r>
        <w:tab/>
        <w:t xml:space="preserve">40000    11      305      10100000  1     </w:t>
      </w:r>
    </w:p>
    <w:p w14:paraId="6030CB3C" w14:textId="63053716" w:rsidR="00BA0562" w:rsidRDefault="00BA0562" w:rsidP="006132A9">
      <w:pPr>
        <w:pStyle w:val="TerminalDisplay"/>
      </w:pPr>
      <w:r>
        <w:t xml:space="preserve">GigabitEthernet0/0/11   </w:t>
      </w:r>
      <w:r>
        <w:tab/>
      </w:r>
      <w:r>
        <w:rPr>
          <w:b/>
          <w:bCs/>
        </w:rPr>
        <w:t>Selected</w:t>
      </w:r>
      <w:r>
        <w:t xml:space="preserve">  1GE     </w:t>
      </w:r>
      <w:r>
        <w:tab/>
        <w:t xml:space="preserve">32768    12      305      10111100  1     </w:t>
      </w:r>
    </w:p>
    <w:p w14:paraId="4AF1A399" w14:textId="5A1F2C98" w:rsidR="00BA0562" w:rsidRDefault="00BA0562" w:rsidP="006132A9">
      <w:pPr>
        <w:pStyle w:val="TerminalDisplay"/>
      </w:pPr>
      <w:r>
        <w:t xml:space="preserve">GigabitEthernet0/0/12   </w:t>
      </w:r>
      <w:r>
        <w:tab/>
      </w:r>
      <w:r>
        <w:rPr>
          <w:b/>
          <w:bCs/>
        </w:rPr>
        <w:t>Selected</w:t>
      </w:r>
      <w:r>
        <w:t xml:space="preserve">  1GE     </w:t>
      </w:r>
      <w:r>
        <w:tab/>
        <w:t xml:space="preserve">32768    13      305      10111100  1     </w:t>
      </w:r>
    </w:p>
    <w:p w14:paraId="331E0684" w14:textId="77777777" w:rsidR="00BA0562" w:rsidRDefault="00BA0562" w:rsidP="006132A9">
      <w:pPr>
        <w:pStyle w:val="TerminalDisplay"/>
      </w:pPr>
    </w:p>
    <w:p w14:paraId="21ECB8F1" w14:textId="77777777" w:rsidR="00BA0562" w:rsidRDefault="00BA0562" w:rsidP="006132A9">
      <w:pPr>
        <w:pStyle w:val="TerminalDisplay"/>
      </w:pPr>
      <w:r>
        <w:t>Partner:</w:t>
      </w:r>
    </w:p>
    <w:p w14:paraId="117FB7DE" w14:textId="77777777" w:rsidR="00BA0562" w:rsidRDefault="00BA0562" w:rsidP="006132A9">
      <w:pPr>
        <w:pStyle w:val="TerminalDisplay"/>
      </w:pPr>
      <w:r>
        <w:t>--------------------------------------------------------------------------------</w:t>
      </w:r>
    </w:p>
    <w:p w14:paraId="6BBD699B" w14:textId="21EE6A5E" w:rsidR="00BA0562" w:rsidRDefault="00BA0562" w:rsidP="006132A9">
      <w:pPr>
        <w:pStyle w:val="TerminalDisplay"/>
      </w:pPr>
      <w:r>
        <w:t xml:space="preserve">ActorPortName        SysPri    </w:t>
      </w:r>
      <w:r>
        <w:tab/>
      </w:r>
      <w:r>
        <w:tab/>
        <w:t xml:space="preserve">SystemID      </w:t>
      </w:r>
      <w:r>
        <w:tab/>
        <w:t>PortPri  PortNo  PortKey  PortState</w:t>
      </w:r>
    </w:p>
    <w:p w14:paraId="5C8954B8" w14:textId="108B8572" w:rsidR="00BA0562" w:rsidRDefault="00BA0562" w:rsidP="006132A9">
      <w:pPr>
        <w:pStyle w:val="TerminalDisplay"/>
      </w:pPr>
      <w:r>
        <w:t xml:space="preserve">GigabitEthernet0/0/10   32768     4c1f-ccc1-4a02  </w:t>
      </w:r>
      <w:r>
        <w:tab/>
        <w:t>32768    11      305      10110000</w:t>
      </w:r>
    </w:p>
    <w:p w14:paraId="1B8408F6" w14:textId="538B2953" w:rsidR="00BA0562" w:rsidRDefault="00BA0562" w:rsidP="006132A9">
      <w:pPr>
        <w:pStyle w:val="TerminalDisplay"/>
      </w:pPr>
      <w:r>
        <w:t xml:space="preserve">GigabitEthernet0/0/11   32768     4c1f-ccc1-4a02  </w:t>
      </w:r>
      <w:r>
        <w:tab/>
        <w:t>32768    12      305      10111100</w:t>
      </w:r>
    </w:p>
    <w:p w14:paraId="33589158" w14:textId="1CBD36DC" w:rsidR="00BA0562" w:rsidRDefault="00BA0562" w:rsidP="006132A9">
      <w:pPr>
        <w:pStyle w:val="TerminalDisplay"/>
      </w:pPr>
      <w:r>
        <w:t xml:space="preserve">GigabitEthernet0/0/12   32768     4c1f-ccc1-4a02  </w:t>
      </w:r>
      <w:r>
        <w:tab/>
        <w:t>32768    13      305      10111100</w:t>
      </w:r>
    </w:p>
    <w:p w14:paraId="67CCBDD9" w14:textId="77777777" w:rsidR="00BA0562" w:rsidRPr="00621C09" w:rsidRDefault="00BA0562" w:rsidP="006132A9">
      <w:pPr>
        <w:pStyle w:val="TerminalDisplay"/>
      </w:pPr>
      <w:r>
        <w:t>GigabitEthernet0/0/11 и GigabitEthernet0/0/12 находятся в активном состоянии.</w:t>
      </w:r>
    </w:p>
    <w:p w14:paraId="349C28B7" w14:textId="77777777" w:rsidR="00BA0562" w:rsidRDefault="00BA0562" w:rsidP="00621C09">
      <w:r>
        <w:t># Отключите GigabitEthernet0/0/12, чтобы смоделировать неисправность канала.</w:t>
      </w:r>
    </w:p>
    <w:p w14:paraId="65D2CA1F" w14:textId="77777777" w:rsidR="00BA0562" w:rsidRDefault="00BA0562" w:rsidP="006132A9">
      <w:pPr>
        <w:pStyle w:val="TerminalDisplay"/>
      </w:pPr>
      <w:r>
        <w:t xml:space="preserve">[S1]interface GigabitEthernet 0/0/12 </w:t>
      </w:r>
    </w:p>
    <w:p w14:paraId="62A0F8B4" w14:textId="77777777" w:rsidR="00BA0562" w:rsidRDefault="00BA0562" w:rsidP="006132A9">
      <w:pPr>
        <w:pStyle w:val="TerminalDisplay"/>
      </w:pPr>
      <w:r>
        <w:t xml:space="preserve">[S1-GigabitEthernet0/0/12]shutdown </w:t>
      </w:r>
    </w:p>
    <w:p w14:paraId="5471EB61" w14:textId="77777777" w:rsidR="00BA0562" w:rsidRDefault="00BA0562" w:rsidP="006132A9">
      <w:pPr>
        <w:pStyle w:val="TerminalDisplay"/>
      </w:pPr>
      <w:r>
        <w:t>[S1]display eth-trunk 1</w:t>
      </w:r>
    </w:p>
    <w:p w14:paraId="315FC7D9" w14:textId="77777777" w:rsidR="00BA0562" w:rsidRDefault="00BA0562" w:rsidP="006132A9">
      <w:pPr>
        <w:pStyle w:val="TerminalDisplay"/>
      </w:pPr>
      <w:r>
        <w:t>Eth-Trunk1's state information is:</w:t>
      </w:r>
    </w:p>
    <w:p w14:paraId="4282A0FB" w14:textId="77777777" w:rsidR="00BA0562" w:rsidRDefault="00BA0562" w:rsidP="006132A9">
      <w:pPr>
        <w:pStyle w:val="TerminalDisplay"/>
      </w:pPr>
      <w:r>
        <w:t>Local:</w:t>
      </w:r>
    </w:p>
    <w:p w14:paraId="28668C29" w14:textId="7DF3CF44" w:rsidR="00BA0562" w:rsidRDefault="00BA0562" w:rsidP="006132A9">
      <w:pPr>
        <w:pStyle w:val="TerminalDisplay"/>
      </w:pPr>
      <w:r>
        <w:t xml:space="preserve">LAG ID: 1                    </w:t>
      </w:r>
      <w:r>
        <w:tab/>
        <w:t xml:space="preserve">WorkingMode: STATIC                               </w:t>
      </w:r>
    </w:p>
    <w:p w14:paraId="011BC59C" w14:textId="07986F55" w:rsidR="00BA0562" w:rsidRDefault="00D85D05" w:rsidP="006132A9">
      <w:pPr>
        <w:pStyle w:val="TerminalDisplay"/>
      </w:pPr>
      <w:r>
        <w:t xml:space="preserve">Preempt Delay Time: 30       </w:t>
      </w:r>
      <w:r>
        <w:tab/>
        <w:t xml:space="preserve">Hash arithmetic: According to SIP-XOR-DIP         </w:t>
      </w:r>
    </w:p>
    <w:p w14:paraId="21789471" w14:textId="527366D3" w:rsidR="00BA0562" w:rsidRDefault="00BA0562" w:rsidP="006132A9">
      <w:pPr>
        <w:pStyle w:val="TerminalDisplay"/>
      </w:pPr>
      <w:r>
        <w:t xml:space="preserve">System Priority: 100          </w:t>
      </w:r>
      <w:r>
        <w:tab/>
        <w:t xml:space="preserve">System ID: 4c1f-cc33-7359                         </w:t>
      </w:r>
    </w:p>
    <w:p w14:paraId="29E37152" w14:textId="303C7BDA" w:rsidR="00BA0562" w:rsidRDefault="00BA0562" w:rsidP="006132A9">
      <w:pPr>
        <w:pStyle w:val="TerminalDisplay"/>
      </w:pPr>
      <w:r>
        <w:t xml:space="preserve">Least Active-linknumber: 2    </w:t>
      </w:r>
      <w:r>
        <w:tab/>
        <w:t xml:space="preserve">Max Active-linknumber: 2                          </w:t>
      </w:r>
    </w:p>
    <w:p w14:paraId="157F1399" w14:textId="1B6833D0" w:rsidR="00BA0562" w:rsidRDefault="00BA0562" w:rsidP="006132A9">
      <w:pPr>
        <w:pStyle w:val="TerminalDisplay"/>
      </w:pPr>
      <w:r>
        <w:t xml:space="preserve">Operate status: up           </w:t>
      </w:r>
      <w:r>
        <w:tab/>
        <w:t xml:space="preserve">Number Of Up Port In Trunk: 2                     </w:t>
      </w:r>
    </w:p>
    <w:p w14:paraId="471F8446" w14:textId="77777777" w:rsidR="00BA0562" w:rsidRDefault="00BA0562" w:rsidP="006132A9">
      <w:pPr>
        <w:pStyle w:val="TerminalDisplay"/>
      </w:pPr>
      <w:r>
        <w:t>--------------------------------------------------------------------------------</w:t>
      </w:r>
    </w:p>
    <w:p w14:paraId="1F224FA8" w14:textId="26DF83A1" w:rsidR="00BA0562" w:rsidRDefault="00BA0562" w:rsidP="006132A9">
      <w:pPr>
        <w:pStyle w:val="TerminalDisplay"/>
      </w:pPr>
      <w:r>
        <w:t xml:space="preserve">ActorPortName        </w:t>
      </w:r>
      <w:r>
        <w:tab/>
        <w:t xml:space="preserve">Status    PortType  </w:t>
      </w:r>
      <w:r>
        <w:tab/>
        <w:t xml:space="preserve">PortPri PortNo  PortKey </w:t>
      </w:r>
      <w:r>
        <w:tab/>
        <w:t>PortState Weight</w:t>
      </w:r>
    </w:p>
    <w:p w14:paraId="02569024" w14:textId="67C9723B" w:rsidR="00BA0562" w:rsidRDefault="00BA0562" w:rsidP="006132A9">
      <w:pPr>
        <w:pStyle w:val="TerminalDisplay"/>
      </w:pPr>
      <w:r>
        <w:t xml:space="preserve">GigabitEthernet0/0/10   </w:t>
      </w:r>
      <w:r>
        <w:tab/>
      </w:r>
      <w:r>
        <w:rPr>
          <w:b/>
          <w:bCs/>
        </w:rPr>
        <w:t>Selected</w:t>
      </w:r>
      <w:r>
        <w:t xml:space="preserve">  1GE     </w:t>
      </w:r>
      <w:r>
        <w:tab/>
        <w:t xml:space="preserve">40000   11     305      </w:t>
      </w:r>
      <w:r>
        <w:tab/>
        <w:t xml:space="preserve">10111100  1     </w:t>
      </w:r>
    </w:p>
    <w:p w14:paraId="4DE459B8" w14:textId="6CDD633D" w:rsidR="00BA0562" w:rsidRDefault="00BA0562" w:rsidP="006132A9">
      <w:pPr>
        <w:pStyle w:val="TerminalDisplay"/>
      </w:pPr>
      <w:r>
        <w:t xml:space="preserve">GigabitEthernet0/0/11   </w:t>
      </w:r>
      <w:r>
        <w:tab/>
      </w:r>
      <w:r>
        <w:rPr>
          <w:b/>
          <w:bCs/>
        </w:rPr>
        <w:t>Selected</w:t>
      </w:r>
      <w:r>
        <w:t xml:space="preserve">  1GE     </w:t>
      </w:r>
      <w:r>
        <w:tab/>
        <w:t xml:space="preserve">32768   12     305      </w:t>
      </w:r>
      <w:r>
        <w:tab/>
        <w:t xml:space="preserve">10111100  1     </w:t>
      </w:r>
    </w:p>
    <w:p w14:paraId="4C52BADE" w14:textId="0435026A" w:rsidR="00BA0562" w:rsidRDefault="00BA0562" w:rsidP="006132A9">
      <w:pPr>
        <w:pStyle w:val="TerminalDisplay"/>
      </w:pPr>
      <w:r>
        <w:t xml:space="preserve">GigabitEthernet0/0/12   </w:t>
      </w:r>
      <w:r>
        <w:tab/>
      </w:r>
      <w:r>
        <w:rPr>
          <w:b/>
          <w:bCs/>
        </w:rPr>
        <w:t>Unselect</w:t>
      </w:r>
      <w:r>
        <w:t xml:space="preserve">  1GE      </w:t>
      </w:r>
      <w:r>
        <w:tab/>
        <w:t xml:space="preserve">32768   13     305      </w:t>
      </w:r>
      <w:r>
        <w:tab/>
        <w:t xml:space="preserve">10100010  1     </w:t>
      </w:r>
    </w:p>
    <w:p w14:paraId="1CD7AB05" w14:textId="77777777" w:rsidR="00BA0562" w:rsidRDefault="00BA0562" w:rsidP="006132A9">
      <w:pPr>
        <w:pStyle w:val="TerminalDisplay"/>
      </w:pPr>
    </w:p>
    <w:p w14:paraId="18C8A687" w14:textId="77777777" w:rsidR="00BA0562" w:rsidRDefault="00BA0562" w:rsidP="006132A9">
      <w:pPr>
        <w:pStyle w:val="TerminalDisplay"/>
      </w:pPr>
      <w:r>
        <w:t>Partner:</w:t>
      </w:r>
    </w:p>
    <w:p w14:paraId="64A935FF" w14:textId="77777777" w:rsidR="00BA0562" w:rsidRDefault="00BA0562" w:rsidP="006132A9">
      <w:pPr>
        <w:pStyle w:val="TerminalDisplay"/>
      </w:pPr>
      <w:r>
        <w:t>--------------------------------------------------------------------------------</w:t>
      </w:r>
    </w:p>
    <w:p w14:paraId="4A89773D" w14:textId="44D74D1F" w:rsidR="00BA0562" w:rsidRDefault="00BA0562" w:rsidP="006132A9">
      <w:pPr>
        <w:pStyle w:val="TerminalDisplay"/>
      </w:pPr>
      <w:r>
        <w:t xml:space="preserve">ActorPortName         SysPri    </w:t>
      </w:r>
      <w:r>
        <w:tab/>
        <w:t xml:space="preserve">SystemID      </w:t>
      </w:r>
      <w:r>
        <w:tab/>
        <w:t xml:space="preserve">PortPri  </w:t>
      </w:r>
      <w:r>
        <w:tab/>
        <w:t xml:space="preserve">PortNo  </w:t>
      </w:r>
      <w:r>
        <w:tab/>
        <w:t xml:space="preserve">PortKey </w:t>
      </w:r>
      <w:r>
        <w:tab/>
        <w:t>PortState</w:t>
      </w:r>
    </w:p>
    <w:p w14:paraId="16B045D1" w14:textId="12B67FAC" w:rsidR="00BA0562" w:rsidRDefault="00BA0562" w:rsidP="006132A9">
      <w:pPr>
        <w:pStyle w:val="TerminalDisplay"/>
      </w:pPr>
      <w:r>
        <w:t xml:space="preserve">GigabitEthernet0/0/10   32768     </w:t>
      </w:r>
      <w:r>
        <w:tab/>
        <w:t xml:space="preserve">4c1f-ccc1-4a02  32768    </w:t>
      </w:r>
      <w:r>
        <w:tab/>
        <w:t xml:space="preserve">11      </w:t>
      </w:r>
      <w:r>
        <w:tab/>
        <w:t xml:space="preserve">305      </w:t>
      </w:r>
      <w:r>
        <w:tab/>
        <w:t>10111100</w:t>
      </w:r>
    </w:p>
    <w:p w14:paraId="03731090" w14:textId="7E4CA20D" w:rsidR="00BA0562" w:rsidRDefault="00BA0562" w:rsidP="006132A9">
      <w:pPr>
        <w:pStyle w:val="TerminalDisplay"/>
      </w:pPr>
      <w:r>
        <w:t xml:space="preserve">GigabitEthernet0/0/11   32768     </w:t>
      </w:r>
      <w:r>
        <w:tab/>
        <w:t xml:space="preserve">4c1f-ccc1-4a02  32768    </w:t>
      </w:r>
      <w:r>
        <w:tab/>
        <w:t xml:space="preserve">12      </w:t>
      </w:r>
      <w:r>
        <w:tab/>
        <w:t xml:space="preserve">305      </w:t>
      </w:r>
      <w:r>
        <w:tab/>
        <w:t>10111100</w:t>
      </w:r>
    </w:p>
    <w:p w14:paraId="704F092D" w14:textId="5CF1D23E" w:rsidR="00BA0562" w:rsidRDefault="00BA0562" w:rsidP="006132A9">
      <w:pPr>
        <w:pStyle w:val="TerminalDisplay"/>
      </w:pPr>
      <w:r>
        <w:t xml:space="preserve">GigabitEthernet0/0/12   0         </w:t>
      </w:r>
      <w:r>
        <w:tab/>
        <w:t xml:space="preserve">0000-0000-0000 0        </w:t>
      </w:r>
      <w:r>
        <w:tab/>
        <w:t xml:space="preserve">0       </w:t>
      </w:r>
      <w:r>
        <w:tab/>
        <w:t xml:space="preserve">0        </w:t>
      </w:r>
      <w:r>
        <w:tab/>
        <w:t>10100011</w:t>
      </w:r>
    </w:p>
    <w:p w14:paraId="231FEB46" w14:textId="77777777" w:rsidR="00BA0562" w:rsidRPr="00621C09" w:rsidRDefault="00BA0562" w:rsidP="006132A9">
      <w:pPr>
        <w:pStyle w:val="TerminalDisplay"/>
      </w:pPr>
      <w:r>
        <w:t>GigabitEthernet 0/0/10 стал активным.</w:t>
      </w:r>
    </w:p>
    <w:p w14:paraId="1A91B3E0" w14:textId="77777777" w:rsidR="00BA0562" w:rsidRDefault="00BA0562" w:rsidP="00621C09">
      <w:r>
        <w:t># Отключите GigabitEthernet 0/0/11, чтобы смоделировать неисправность канала.</w:t>
      </w:r>
    </w:p>
    <w:p w14:paraId="62AE4AE0" w14:textId="77777777" w:rsidR="00BA0562" w:rsidRDefault="00BA0562" w:rsidP="006132A9">
      <w:pPr>
        <w:pStyle w:val="TerminalDisplay"/>
      </w:pPr>
      <w:r>
        <w:t>[S1]interface GigabitEthernet 0/0/11</w:t>
      </w:r>
    </w:p>
    <w:p w14:paraId="537B5D8C" w14:textId="77777777" w:rsidR="00BA0562" w:rsidRDefault="00BA0562" w:rsidP="006132A9">
      <w:pPr>
        <w:pStyle w:val="TerminalDisplay"/>
      </w:pPr>
      <w:r>
        <w:t>[S1-GigabitEthernet0/0/11]shutdown</w:t>
      </w:r>
    </w:p>
    <w:p w14:paraId="3EC0AC76" w14:textId="77777777" w:rsidR="00BA0562" w:rsidRDefault="00BA0562" w:rsidP="003844FB"/>
    <w:p w14:paraId="00A4F43A" w14:textId="77777777" w:rsidR="00BA0562" w:rsidRPr="00A364EB" w:rsidRDefault="00BA0562" w:rsidP="006132A9">
      <w:pPr>
        <w:pStyle w:val="TerminalDisplay"/>
      </w:pPr>
      <w:r>
        <w:t>[S1]display eth-trunk 1</w:t>
      </w:r>
    </w:p>
    <w:p w14:paraId="533A01E0" w14:textId="77777777" w:rsidR="00BA0562" w:rsidRPr="00A364EB" w:rsidRDefault="00BA0562" w:rsidP="006132A9">
      <w:pPr>
        <w:pStyle w:val="TerminalDisplay"/>
      </w:pPr>
      <w:r>
        <w:t>Eth-Trunk1's state information is:</w:t>
      </w:r>
    </w:p>
    <w:p w14:paraId="7366E00A" w14:textId="77777777" w:rsidR="00BA0562" w:rsidRPr="00A364EB" w:rsidRDefault="00BA0562" w:rsidP="006132A9">
      <w:pPr>
        <w:pStyle w:val="TerminalDisplay"/>
      </w:pPr>
      <w:r>
        <w:t>Local:</w:t>
      </w:r>
    </w:p>
    <w:p w14:paraId="4CADD9FE" w14:textId="6F5989EF" w:rsidR="00BA0562" w:rsidRPr="00A364EB" w:rsidRDefault="00BA0562" w:rsidP="006132A9">
      <w:pPr>
        <w:pStyle w:val="TerminalDisplay"/>
      </w:pPr>
      <w:r>
        <w:t xml:space="preserve">LAG ID: 1                    </w:t>
      </w:r>
      <w:r>
        <w:tab/>
        <w:t xml:space="preserve">WorkingMode: STATIC                               </w:t>
      </w:r>
    </w:p>
    <w:p w14:paraId="4490B094" w14:textId="590D7668" w:rsidR="00BA0562" w:rsidRPr="00A364EB" w:rsidRDefault="00BA0562" w:rsidP="006132A9">
      <w:pPr>
        <w:pStyle w:val="TerminalDisplay"/>
      </w:pPr>
      <w:r>
        <w:t xml:space="preserve">Preempt Delay Time: 30        </w:t>
      </w:r>
      <w:r>
        <w:tab/>
        <w:t xml:space="preserve">Hash arithmetic: According to SIP-XOR-DIP         </w:t>
      </w:r>
    </w:p>
    <w:p w14:paraId="7DD2E64B" w14:textId="441B88BD" w:rsidR="00BA0562" w:rsidRPr="00A364EB" w:rsidRDefault="00BA0562" w:rsidP="006132A9">
      <w:pPr>
        <w:pStyle w:val="TerminalDisplay"/>
      </w:pPr>
      <w:r>
        <w:t xml:space="preserve">System Priority: 100           </w:t>
      </w:r>
      <w:r>
        <w:tab/>
        <w:t xml:space="preserve">System ID: 4c1f-cc33-7359                         </w:t>
      </w:r>
    </w:p>
    <w:p w14:paraId="1ED9C4DB" w14:textId="748452DD" w:rsidR="00BA0562" w:rsidRPr="00A364EB" w:rsidRDefault="00BA0562" w:rsidP="006132A9">
      <w:pPr>
        <w:pStyle w:val="TerminalDisplay"/>
      </w:pPr>
      <w:r>
        <w:lastRenderedPageBreak/>
        <w:t xml:space="preserve">Least Active-linknumber: 2     </w:t>
      </w:r>
      <w:r>
        <w:tab/>
        <w:t xml:space="preserve">Max Active-linknumber: 2                          </w:t>
      </w:r>
    </w:p>
    <w:p w14:paraId="2361D7E8" w14:textId="136BD562" w:rsidR="00BA0562" w:rsidRPr="00A364EB" w:rsidRDefault="00BA0562" w:rsidP="006132A9">
      <w:pPr>
        <w:pStyle w:val="TerminalDisplay"/>
      </w:pPr>
      <w:r>
        <w:t xml:space="preserve">Operate status: down          </w:t>
      </w:r>
      <w:r>
        <w:tab/>
        <w:t xml:space="preserve">Number Of Up Port In Trunk: 0                     </w:t>
      </w:r>
    </w:p>
    <w:p w14:paraId="7BA4AAA8" w14:textId="77777777" w:rsidR="00BA0562" w:rsidRPr="00A364EB" w:rsidRDefault="00BA0562" w:rsidP="006132A9">
      <w:pPr>
        <w:pStyle w:val="TerminalDisplay"/>
      </w:pPr>
      <w:r>
        <w:t>--------------------------------------------------------------------------------</w:t>
      </w:r>
    </w:p>
    <w:p w14:paraId="7733E4E4" w14:textId="3B175796" w:rsidR="00BA0562" w:rsidRPr="00A364EB" w:rsidRDefault="00BA0562" w:rsidP="006132A9">
      <w:pPr>
        <w:pStyle w:val="TerminalDisplay"/>
      </w:pPr>
      <w:r>
        <w:t xml:space="preserve">ActorPortName       </w:t>
      </w:r>
      <w:r>
        <w:tab/>
        <w:t xml:space="preserve">Status   PortType  PortPri  PortNo  PortKey  </w:t>
      </w:r>
      <w:r>
        <w:tab/>
        <w:t>PortState Weight</w:t>
      </w:r>
    </w:p>
    <w:p w14:paraId="1CE0F465" w14:textId="4E51E5E6" w:rsidR="00BA0562" w:rsidRPr="00A364EB" w:rsidRDefault="00BA0562" w:rsidP="006132A9">
      <w:pPr>
        <w:pStyle w:val="TerminalDisplay"/>
      </w:pPr>
      <w:r>
        <w:t xml:space="preserve">GigabitEthernet0/0/10   </w:t>
      </w:r>
      <w:r>
        <w:tab/>
      </w:r>
      <w:r>
        <w:rPr>
          <w:b/>
          <w:bCs/>
        </w:rPr>
        <w:t>Unselect</w:t>
      </w:r>
      <w:r>
        <w:t xml:space="preserve"> 1GE       40000    11      305      10100000  1     </w:t>
      </w:r>
    </w:p>
    <w:p w14:paraId="7D0C7A04" w14:textId="36ED8A56" w:rsidR="00BA0562" w:rsidRPr="00A364EB" w:rsidRDefault="00BA0562" w:rsidP="006132A9">
      <w:pPr>
        <w:pStyle w:val="TerminalDisplay"/>
      </w:pPr>
      <w:r>
        <w:t xml:space="preserve">GigabitEthernet0/0/11   </w:t>
      </w:r>
      <w:r>
        <w:tab/>
      </w:r>
      <w:r>
        <w:rPr>
          <w:b/>
          <w:bCs/>
        </w:rPr>
        <w:t>Unselect</w:t>
      </w:r>
      <w:r>
        <w:t xml:space="preserve"> 1GE       32768    12      305      10100010  1     </w:t>
      </w:r>
    </w:p>
    <w:p w14:paraId="62B1D58D" w14:textId="51E0E0A7" w:rsidR="00BA0562" w:rsidRPr="00A364EB" w:rsidRDefault="00BA0562" w:rsidP="006132A9">
      <w:pPr>
        <w:pStyle w:val="TerminalDisplay"/>
      </w:pPr>
      <w:r>
        <w:t xml:space="preserve">GigabitEthernet0/0/12   </w:t>
      </w:r>
      <w:r>
        <w:tab/>
      </w:r>
      <w:r>
        <w:rPr>
          <w:b/>
          <w:bCs/>
        </w:rPr>
        <w:t>Unselect</w:t>
      </w:r>
      <w:r>
        <w:t xml:space="preserve"> 1GE       32768    13      305      10100010  1     </w:t>
      </w:r>
    </w:p>
    <w:p w14:paraId="5B5A63DA" w14:textId="77777777" w:rsidR="00BA0562" w:rsidRPr="00A364EB" w:rsidRDefault="00BA0562" w:rsidP="006132A9">
      <w:pPr>
        <w:pStyle w:val="TerminalDisplay"/>
      </w:pPr>
    </w:p>
    <w:p w14:paraId="35B59609" w14:textId="77777777" w:rsidR="00BA0562" w:rsidRPr="00A364EB" w:rsidRDefault="00BA0562" w:rsidP="006132A9">
      <w:pPr>
        <w:pStyle w:val="TerminalDisplay"/>
      </w:pPr>
      <w:r>
        <w:t>Partner:</w:t>
      </w:r>
    </w:p>
    <w:p w14:paraId="1249AA12" w14:textId="77777777" w:rsidR="00BA0562" w:rsidRPr="00A364EB" w:rsidRDefault="00BA0562" w:rsidP="006132A9">
      <w:pPr>
        <w:pStyle w:val="TerminalDisplay"/>
      </w:pPr>
      <w:r>
        <w:t>--------------------------------------------------------------------------------</w:t>
      </w:r>
    </w:p>
    <w:p w14:paraId="2F0E1D00" w14:textId="1265E818" w:rsidR="00BA0562" w:rsidRPr="00A364EB" w:rsidRDefault="00BA0562" w:rsidP="006132A9">
      <w:pPr>
        <w:pStyle w:val="TerminalDisplay"/>
      </w:pPr>
      <w:r>
        <w:t xml:space="preserve">ActorPortName        SysPri    </w:t>
      </w:r>
      <w:r>
        <w:tab/>
      </w:r>
      <w:r>
        <w:tab/>
        <w:t xml:space="preserve">SystemID      </w:t>
      </w:r>
      <w:r>
        <w:tab/>
        <w:t xml:space="preserve">PortPri  </w:t>
      </w:r>
      <w:r>
        <w:tab/>
        <w:t xml:space="preserve">PortNo  </w:t>
      </w:r>
      <w:r>
        <w:tab/>
        <w:t xml:space="preserve">PortKey  </w:t>
      </w:r>
      <w:r>
        <w:tab/>
        <w:t>PortState</w:t>
      </w:r>
    </w:p>
    <w:p w14:paraId="4B7B6623" w14:textId="275F69AD" w:rsidR="00BA0562" w:rsidRPr="00A364EB" w:rsidRDefault="00BA0562" w:rsidP="006132A9">
      <w:pPr>
        <w:pStyle w:val="TerminalDisplay"/>
      </w:pPr>
      <w:r>
        <w:t xml:space="preserve">GigabitEthernet0/0/10   32768     </w:t>
      </w:r>
      <w:r>
        <w:tab/>
        <w:t xml:space="preserve">4c1f-ccc1-4a02  </w:t>
      </w:r>
      <w:r>
        <w:tab/>
        <w:t xml:space="preserve">32768    </w:t>
      </w:r>
      <w:r>
        <w:tab/>
        <w:t xml:space="preserve">11      </w:t>
      </w:r>
      <w:r>
        <w:tab/>
        <w:t xml:space="preserve">305      </w:t>
      </w:r>
      <w:r>
        <w:tab/>
        <w:t>10110000</w:t>
      </w:r>
    </w:p>
    <w:p w14:paraId="580A1E16" w14:textId="079D7951" w:rsidR="00BA0562" w:rsidRPr="00A364EB" w:rsidRDefault="00BA0562" w:rsidP="006132A9">
      <w:pPr>
        <w:pStyle w:val="TerminalDisplay"/>
      </w:pPr>
      <w:r>
        <w:t xml:space="preserve">GigabitEthernet0/0/11   0         </w:t>
      </w:r>
      <w:r>
        <w:tab/>
        <w:t xml:space="preserve">0000-0000-0000 0        </w:t>
      </w:r>
      <w:r>
        <w:tab/>
        <w:t xml:space="preserve">0       </w:t>
      </w:r>
      <w:r>
        <w:tab/>
        <w:t xml:space="preserve">0        </w:t>
      </w:r>
      <w:r>
        <w:tab/>
        <w:t>10100011</w:t>
      </w:r>
    </w:p>
    <w:p w14:paraId="173115E0" w14:textId="3F43CEC0" w:rsidR="00BA0562" w:rsidRPr="00A364EB" w:rsidRDefault="00BA0562" w:rsidP="006132A9">
      <w:pPr>
        <w:pStyle w:val="TerminalDisplay"/>
      </w:pPr>
      <w:r>
        <w:t xml:space="preserve">GigabitEthernet0/0/12   0         </w:t>
      </w:r>
      <w:r>
        <w:tab/>
        <w:t xml:space="preserve">0000-0000-0000 0        </w:t>
      </w:r>
      <w:r>
        <w:tab/>
        <w:t xml:space="preserve">0       </w:t>
      </w:r>
      <w:r>
        <w:tab/>
        <w:t xml:space="preserve">0        </w:t>
      </w:r>
      <w:r>
        <w:tab/>
        <w:t>10100011</w:t>
      </w:r>
    </w:p>
    <w:p w14:paraId="5120EAB8" w14:textId="77777777" w:rsidR="00BA0562" w:rsidRDefault="00BA0562" w:rsidP="00621C09">
      <w:r>
        <w:t>В качестве нижнего порога количества активных каналов настроено значение 2. Таким образом, Eth-Trunk отключен. Хотя GigabitEthernet0/0/10 стал активным, он все еще имеет статус Unselect.</w:t>
      </w:r>
    </w:p>
    <w:p w14:paraId="76D98575" w14:textId="77777777" w:rsidR="00BA0562" w:rsidRDefault="00BA0562" w:rsidP="002075CB">
      <w:pPr>
        <w:pStyle w:val="Step"/>
        <w:outlineLvl w:val="9"/>
      </w:pPr>
      <w:r>
        <w:t>Измените режим балансировки нагрузки.</w:t>
      </w:r>
    </w:p>
    <w:p w14:paraId="11E1D9EF" w14:textId="77777777" w:rsidR="00BA0562" w:rsidRDefault="00BA0562" w:rsidP="00621C09">
      <w:r>
        <w:t># Включите порты, отключенные на предыдущем шаге.</w:t>
      </w:r>
    </w:p>
    <w:p w14:paraId="20726631" w14:textId="77777777" w:rsidR="00BA0562" w:rsidRDefault="00BA0562" w:rsidP="006132A9">
      <w:pPr>
        <w:pStyle w:val="TerminalDisplay"/>
      </w:pPr>
      <w:r>
        <w:t>[S1]inter GigabitEthernet 0/0/11</w:t>
      </w:r>
    </w:p>
    <w:p w14:paraId="5FC71A66" w14:textId="77777777" w:rsidR="00BA0562" w:rsidRDefault="00BA0562" w:rsidP="006132A9">
      <w:pPr>
        <w:pStyle w:val="TerminalDisplay"/>
      </w:pPr>
      <w:r>
        <w:t xml:space="preserve">[S1-GigabitEthernet0/0/11]undo shutdown </w:t>
      </w:r>
    </w:p>
    <w:p w14:paraId="744CA886" w14:textId="77777777" w:rsidR="00BA0562" w:rsidRDefault="00BA0562" w:rsidP="006132A9">
      <w:pPr>
        <w:pStyle w:val="TerminalDisplay"/>
      </w:pPr>
      <w:r>
        <w:t>[S1-GigabitEthernet0/0/11]quit</w:t>
      </w:r>
    </w:p>
    <w:p w14:paraId="3BEA04FB" w14:textId="77777777" w:rsidR="00BA0562" w:rsidRDefault="00BA0562" w:rsidP="006132A9">
      <w:pPr>
        <w:pStyle w:val="TerminalDisplay"/>
      </w:pPr>
      <w:r>
        <w:t>[S1]inter GigabitEthernet 0/0/12</w:t>
      </w:r>
    </w:p>
    <w:p w14:paraId="1BCDE508" w14:textId="77777777" w:rsidR="00BA0562" w:rsidRDefault="00BA0562" w:rsidP="006132A9">
      <w:pPr>
        <w:pStyle w:val="TerminalDisplay"/>
      </w:pPr>
      <w:r>
        <w:t>[S1-GigabitEthernet0/0/12]undo shutdown</w:t>
      </w:r>
    </w:p>
    <w:p w14:paraId="44D82133" w14:textId="77777777" w:rsidR="00BA0562" w:rsidRDefault="00BA0562" w:rsidP="00621C09">
      <w:r>
        <w:t># Подождите около 30 секунд и проверьте статус Eth-Trunk 1.</w:t>
      </w:r>
    </w:p>
    <w:p w14:paraId="327E6B55" w14:textId="77777777" w:rsidR="00BA0562" w:rsidRDefault="00BA0562" w:rsidP="006132A9">
      <w:pPr>
        <w:pStyle w:val="TerminalDisplay"/>
      </w:pPr>
      <w:r>
        <w:t>[S1]display eth-trunk 1</w:t>
      </w:r>
    </w:p>
    <w:p w14:paraId="36E8727F" w14:textId="77777777" w:rsidR="00BA0562" w:rsidRDefault="00BA0562" w:rsidP="006132A9">
      <w:pPr>
        <w:pStyle w:val="TerminalDisplay"/>
      </w:pPr>
      <w:r>
        <w:t>Eth-Trunk1's state information is:</w:t>
      </w:r>
    </w:p>
    <w:p w14:paraId="0E7D4B14" w14:textId="77777777" w:rsidR="00BA0562" w:rsidRDefault="00BA0562" w:rsidP="006132A9">
      <w:pPr>
        <w:pStyle w:val="TerminalDisplay"/>
      </w:pPr>
      <w:r>
        <w:t>Local:</w:t>
      </w:r>
    </w:p>
    <w:p w14:paraId="77B6090A" w14:textId="360D4C4E" w:rsidR="00BA0562" w:rsidRDefault="00BA0562" w:rsidP="006132A9">
      <w:pPr>
        <w:pStyle w:val="TerminalDisplay"/>
      </w:pPr>
      <w:r>
        <w:t xml:space="preserve">LAG ID: 1                    </w:t>
      </w:r>
      <w:r>
        <w:tab/>
        <w:t xml:space="preserve">WorkingMode: STATIC                               </w:t>
      </w:r>
    </w:p>
    <w:p w14:paraId="1D85CF7A" w14:textId="21F7AF50" w:rsidR="00BA0562" w:rsidRDefault="00BA0562" w:rsidP="006132A9">
      <w:pPr>
        <w:pStyle w:val="TerminalDisplay"/>
      </w:pPr>
      <w:r>
        <w:t xml:space="preserve">Preempt Delay Time: 30        </w:t>
      </w:r>
      <w:r>
        <w:tab/>
        <w:t xml:space="preserve">Hash arithmetic: According to SIP-XOR-DIP         </w:t>
      </w:r>
    </w:p>
    <w:p w14:paraId="31754520" w14:textId="6A8596D1" w:rsidR="00BA0562" w:rsidRDefault="00BA0562" w:rsidP="006132A9">
      <w:pPr>
        <w:pStyle w:val="TerminalDisplay"/>
      </w:pPr>
      <w:r>
        <w:t xml:space="preserve">System Priority: 100           </w:t>
      </w:r>
      <w:r>
        <w:tab/>
        <w:t xml:space="preserve">System ID: 4c1f-cc33-7359                         </w:t>
      </w:r>
    </w:p>
    <w:p w14:paraId="7AE9B33D" w14:textId="373527AD" w:rsidR="00BA0562" w:rsidRDefault="00BA0562" w:rsidP="006132A9">
      <w:pPr>
        <w:pStyle w:val="TerminalDisplay"/>
      </w:pPr>
      <w:r>
        <w:t xml:space="preserve">Least Active-linknumber: 2     </w:t>
      </w:r>
      <w:r>
        <w:tab/>
        <w:t xml:space="preserve">Max Active-linknumber: 2                          </w:t>
      </w:r>
    </w:p>
    <w:p w14:paraId="728E2A76" w14:textId="0D3FDB70" w:rsidR="00BA0562" w:rsidRDefault="00BA0562" w:rsidP="006132A9">
      <w:pPr>
        <w:pStyle w:val="TerminalDisplay"/>
      </w:pPr>
      <w:r>
        <w:t xml:space="preserve">Operate status: down          </w:t>
      </w:r>
      <w:r>
        <w:tab/>
        <w:t xml:space="preserve">Number Of Up Port In Trunk: 0                     </w:t>
      </w:r>
    </w:p>
    <w:p w14:paraId="52FFE215" w14:textId="77777777" w:rsidR="00BA0562" w:rsidRDefault="00BA0562" w:rsidP="006132A9">
      <w:pPr>
        <w:pStyle w:val="TerminalDisplay"/>
      </w:pPr>
      <w:r>
        <w:t>--------------------------------------------------------------------------------</w:t>
      </w:r>
    </w:p>
    <w:p w14:paraId="3D912B27" w14:textId="77777777" w:rsidR="00BA0562" w:rsidRDefault="00BA0562" w:rsidP="006132A9">
      <w:pPr>
        <w:pStyle w:val="TerminalDisplay"/>
      </w:pPr>
      <w:r>
        <w:t>ActorPortName          Status   PortType  PortPri PortNo  PortKey  PortState  Weight</w:t>
      </w:r>
    </w:p>
    <w:p w14:paraId="053143C0" w14:textId="77777777" w:rsidR="00BA0562" w:rsidRDefault="00BA0562" w:rsidP="006132A9">
      <w:pPr>
        <w:pStyle w:val="TerminalDisplay"/>
      </w:pPr>
      <w:r>
        <w:t xml:space="preserve">GigabitEthernet0/0/10   Unselect  1GE      40000   11     305     10100000  1     </w:t>
      </w:r>
    </w:p>
    <w:p w14:paraId="4E00C24A" w14:textId="77777777" w:rsidR="00BA0562" w:rsidRDefault="00BA0562" w:rsidP="006132A9">
      <w:pPr>
        <w:pStyle w:val="TerminalDisplay"/>
      </w:pPr>
      <w:r>
        <w:t xml:space="preserve">GigabitEthernet0/0/11   </w:t>
      </w:r>
      <w:r>
        <w:rPr>
          <w:b/>
          <w:bCs/>
        </w:rPr>
        <w:t>Selected</w:t>
      </w:r>
      <w:r>
        <w:t xml:space="preserve">  1GE      32768   12     305     10100010  1     </w:t>
      </w:r>
    </w:p>
    <w:p w14:paraId="0E2A6ACD" w14:textId="77777777" w:rsidR="00BA0562" w:rsidRDefault="00BA0562" w:rsidP="006132A9">
      <w:pPr>
        <w:pStyle w:val="TerminalDisplay"/>
      </w:pPr>
      <w:r>
        <w:t xml:space="preserve">GigabitEthernet0/0/12   </w:t>
      </w:r>
      <w:r>
        <w:rPr>
          <w:b/>
          <w:bCs/>
        </w:rPr>
        <w:t>Selected</w:t>
      </w:r>
      <w:r>
        <w:t xml:space="preserve">  1GE      32768   13     305     10100010  1     </w:t>
      </w:r>
    </w:p>
    <w:p w14:paraId="0C4FECC1" w14:textId="77777777" w:rsidR="00BA0562" w:rsidRDefault="00BA0562" w:rsidP="006132A9">
      <w:pPr>
        <w:pStyle w:val="TerminalDisplay"/>
      </w:pPr>
    </w:p>
    <w:p w14:paraId="713A5704" w14:textId="77777777" w:rsidR="00BA0562" w:rsidRDefault="00BA0562" w:rsidP="006132A9">
      <w:pPr>
        <w:pStyle w:val="TerminalDisplay"/>
      </w:pPr>
      <w:r>
        <w:t>Partner:</w:t>
      </w:r>
    </w:p>
    <w:p w14:paraId="6629296A" w14:textId="77777777" w:rsidR="00BA0562" w:rsidRDefault="00BA0562" w:rsidP="006132A9">
      <w:pPr>
        <w:pStyle w:val="TerminalDisplay"/>
      </w:pPr>
      <w:r>
        <w:t>--------------------------------------------------------------------------------</w:t>
      </w:r>
    </w:p>
    <w:p w14:paraId="5426B62D" w14:textId="7EF96785" w:rsidR="00BA0562" w:rsidRDefault="00BA0562" w:rsidP="006132A9">
      <w:pPr>
        <w:pStyle w:val="TerminalDisplay"/>
      </w:pPr>
      <w:r>
        <w:t xml:space="preserve">ActorPortName       SysPri    </w:t>
      </w:r>
      <w:r>
        <w:tab/>
      </w:r>
      <w:r>
        <w:tab/>
        <w:t xml:space="preserve">SystemID         PortPri  </w:t>
      </w:r>
      <w:r>
        <w:tab/>
        <w:t xml:space="preserve">PortNo  PortKey  </w:t>
      </w:r>
      <w:r>
        <w:tab/>
        <w:t>PortState</w:t>
      </w:r>
    </w:p>
    <w:p w14:paraId="6C27C10D" w14:textId="410557A5" w:rsidR="00BA0562" w:rsidRDefault="00BA0562" w:rsidP="006132A9">
      <w:pPr>
        <w:pStyle w:val="TerminalDisplay"/>
      </w:pPr>
      <w:r>
        <w:t xml:space="preserve">GigabitEthernet0/0/10   32768     </w:t>
      </w:r>
      <w:r>
        <w:tab/>
        <w:t xml:space="preserve">4c1f-ccc1-4a02    32768  </w:t>
      </w:r>
      <w:r>
        <w:tab/>
        <w:t xml:space="preserve">11      </w:t>
      </w:r>
      <w:r>
        <w:tab/>
        <w:t xml:space="preserve">305      </w:t>
      </w:r>
      <w:r>
        <w:tab/>
        <w:t>10110000</w:t>
      </w:r>
    </w:p>
    <w:p w14:paraId="4C25EE5B" w14:textId="563A0213" w:rsidR="00BA0562" w:rsidRDefault="00BA0562" w:rsidP="006132A9">
      <w:pPr>
        <w:pStyle w:val="TerminalDisplay"/>
      </w:pPr>
      <w:r>
        <w:t xml:space="preserve">GigabitEthernet0/0/11   0          </w:t>
      </w:r>
      <w:r>
        <w:tab/>
        <w:t xml:space="preserve">0000-0000-0000   0        0       </w:t>
      </w:r>
      <w:r>
        <w:tab/>
        <w:t xml:space="preserve">0        </w:t>
      </w:r>
      <w:r>
        <w:tab/>
        <w:t>10100011</w:t>
      </w:r>
    </w:p>
    <w:p w14:paraId="663602C8" w14:textId="0A6E7DC1" w:rsidR="00BA0562" w:rsidRDefault="00BA0562" w:rsidP="006132A9">
      <w:pPr>
        <w:pStyle w:val="TerminalDisplay"/>
      </w:pPr>
      <w:r>
        <w:t xml:space="preserve">GigabitEthernet0/0/12   0          </w:t>
      </w:r>
      <w:r>
        <w:tab/>
        <w:t xml:space="preserve">0000-0000-0000   0        0       </w:t>
      </w:r>
      <w:r>
        <w:tab/>
        <w:t xml:space="preserve">0        </w:t>
      </w:r>
      <w:r>
        <w:tab/>
        <w:t>10100011</w:t>
      </w:r>
    </w:p>
    <w:p w14:paraId="411597CF" w14:textId="77777777" w:rsidR="00BA0562" w:rsidRDefault="00BA0562" w:rsidP="00621C09">
      <w:r>
        <w:t xml:space="preserve">Функция внеочередного занятия линии включена на Eth-Trunk. Таким образом, GigabitEthernet0/0/11 и GigabitEthernet0/0/12 становятся активными, потому что имеют более высокий приоритет, чем GigabitEthernet0/0/10. В результате GigabitEthernet0/0/10 получает статус Unselect. Кроме того, для обеспечения стабильности канала время внеочередного занятия линии по умолчанию составляет </w:t>
      </w:r>
      <w:r>
        <w:lastRenderedPageBreak/>
        <w:t>30 секунд. Таким образом, внеочередное занятие линии происходит через 30 секунд после включения портов.</w:t>
      </w:r>
    </w:p>
    <w:p w14:paraId="746DC247" w14:textId="77777777" w:rsidR="00BA0562" w:rsidRDefault="00BA0562" w:rsidP="00621C09">
      <w:r>
        <w:t># Измените режим балансировки нагрузки Eth-Trunk на балансировку нагрузки на основе IP-адреса назначения.</w:t>
      </w:r>
    </w:p>
    <w:p w14:paraId="31C31514" w14:textId="77777777" w:rsidR="00BA0562" w:rsidRDefault="00BA0562" w:rsidP="006132A9">
      <w:pPr>
        <w:pStyle w:val="TerminalDisplay"/>
      </w:pPr>
      <w:r>
        <w:t>[S1]interface Eth-Trunk 1</w:t>
      </w:r>
    </w:p>
    <w:p w14:paraId="240C80B3" w14:textId="77777777" w:rsidR="00BA0562" w:rsidRDefault="00BA0562" w:rsidP="006132A9">
      <w:pPr>
        <w:pStyle w:val="TerminalDisplay"/>
      </w:pPr>
      <w:r>
        <w:t>[S1-Eth-Trunk1]load-balance dst-ip</w:t>
      </w:r>
    </w:p>
    <w:p w14:paraId="0EB2241A" w14:textId="370A9F1C" w:rsidR="00BA0562" w:rsidRDefault="00BA0562" w:rsidP="00621C09">
      <w:r>
        <w:t xml:space="preserve">Чтобы обеспечить правильную балансировку нагрузки между физическими каналами Eth-Trunk и избежать перегрузки каналов, настройте режим балансировки нагрузки Eth-Trunk с помощью команды </w:t>
      </w:r>
      <w:r>
        <w:rPr>
          <w:b/>
          <w:bCs/>
        </w:rPr>
        <w:t>load-balance</w:t>
      </w:r>
      <w:r>
        <w:t>. Балансировка нагрузки работает только для исходящего трафика. Поэтому режимы балансировки нагрузки для портов на разных сторонах виртуа</w:t>
      </w:r>
      <w:r w:rsidR="00B46258">
        <w:t>льного канала могут отличаться.</w:t>
      </w:r>
    </w:p>
    <w:p w14:paraId="631FC173" w14:textId="77777777" w:rsidR="00621C09" w:rsidRPr="00A364EB" w:rsidRDefault="00621C09" w:rsidP="00621C09">
      <w:pPr>
        <w:pStyle w:val="End"/>
      </w:pPr>
      <w:r>
        <w:t>----Конец</w:t>
      </w:r>
    </w:p>
    <w:p w14:paraId="544D47F8" w14:textId="77777777" w:rsidR="00BA0562" w:rsidRDefault="00BA0562" w:rsidP="00621C09">
      <w:pPr>
        <w:pStyle w:val="Heading3"/>
      </w:pPr>
      <w:bookmarkStart w:id="90" w:name="_Toc66968544"/>
      <w:r>
        <w:t>Проверка</w:t>
      </w:r>
      <w:bookmarkEnd w:id="90"/>
    </w:p>
    <w:p w14:paraId="33CEE437" w14:textId="77777777" w:rsidR="00BA0562" w:rsidRDefault="00BA0562" w:rsidP="00621C09">
      <w:r>
        <w:t>Подробности данной операции здесь не приводятся.</w:t>
      </w:r>
    </w:p>
    <w:p w14:paraId="2315D3C5" w14:textId="07B8D7EE" w:rsidR="00BA0562" w:rsidRDefault="00C97018" w:rsidP="00621C09">
      <w:pPr>
        <w:pStyle w:val="Heading3"/>
      </w:pPr>
      <w:bookmarkStart w:id="91" w:name="_Toc66968545"/>
      <w:r>
        <w:t>Справочные конфигурации</w:t>
      </w:r>
      <w:bookmarkEnd w:id="91"/>
    </w:p>
    <w:p w14:paraId="1769F27A" w14:textId="77777777" w:rsidR="00BA0562" w:rsidRDefault="00BA0562" w:rsidP="00621C09">
      <w:r>
        <w:t>Конфигурация на S1</w:t>
      </w:r>
    </w:p>
    <w:p w14:paraId="5687F7DA" w14:textId="77777777" w:rsidR="00BA0562" w:rsidRDefault="00BA0562" w:rsidP="006132A9">
      <w:pPr>
        <w:pStyle w:val="TerminalDisplay"/>
      </w:pPr>
      <w:r>
        <w:t>#</w:t>
      </w:r>
    </w:p>
    <w:p w14:paraId="393C559D" w14:textId="77777777" w:rsidR="00BA0562" w:rsidRDefault="00BA0562" w:rsidP="006132A9">
      <w:pPr>
        <w:pStyle w:val="TerminalDisplay"/>
      </w:pPr>
      <w:r>
        <w:t>sysname S1</w:t>
      </w:r>
    </w:p>
    <w:p w14:paraId="5AAD45B2" w14:textId="77777777" w:rsidR="00BA0562" w:rsidRDefault="00BA0562" w:rsidP="006132A9">
      <w:pPr>
        <w:pStyle w:val="TerminalDisplay"/>
      </w:pPr>
      <w:r>
        <w:t>#</w:t>
      </w:r>
    </w:p>
    <w:p w14:paraId="44579974" w14:textId="77777777" w:rsidR="00BA0562" w:rsidRDefault="00BA0562" w:rsidP="006132A9">
      <w:pPr>
        <w:pStyle w:val="TerminalDisplay"/>
      </w:pPr>
      <w:r>
        <w:t>lacp priority 100</w:t>
      </w:r>
    </w:p>
    <w:p w14:paraId="6FA6BE2C" w14:textId="77777777" w:rsidR="00BA0562" w:rsidRDefault="00BA0562" w:rsidP="006132A9">
      <w:pPr>
        <w:pStyle w:val="TerminalDisplay"/>
      </w:pPr>
      <w:r>
        <w:t>#</w:t>
      </w:r>
    </w:p>
    <w:p w14:paraId="6ADA7F50" w14:textId="77777777" w:rsidR="00BA0562" w:rsidRDefault="00BA0562" w:rsidP="006132A9">
      <w:pPr>
        <w:pStyle w:val="TerminalDisplay"/>
      </w:pPr>
      <w:r>
        <w:t>interface Eth-Trunk1</w:t>
      </w:r>
    </w:p>
    <w:p w14:paraId="5B531E77" w14:textId="77777777" w:rsidR="00BA0562" w:rsidRDefault="00BA0562" w:rsidP="006132A9">
      <w:pPr>
        <w:pStyle w:val="TerminalDisplay"/>
      </w:pPr>
      <w:r>
        <w:t xml:space="preserve"> mode lacp</w:t>
      </w:r>
    </w:p>
    <w:p w14:paraId="1EC4A58E" w14:textId="77777777" w:rsidR="00BA0562" w:rsidRDefault="00BA0562" w:rsidP="006132A9">
      <w:pPr>
        <w:pStyle w:val="TerminalDisplay"/>
      </w:pPr>
      <w:r>
        <w:t xml:space="preserve"> least active-linknumber 2</w:t>
      </w:r>
    </w:p>
    <w:p w14:paraId="791008C2" w14:textId="77777777" w:rsidR="00BA0562" w:rsidRDefault="00BA0562" w:rsidP="006132A9">
      <w:pPr>
        <w:pStyle w:val="TerminalDisplay"/>
      </w:pPr>
      <w:r>
        <w:t xml:space="preserve"> load-balance dst-ip</w:t>
      </w:r>
    </w:p>
    <w:p w14:paraId="772CE1F3" w14:textId="77777777" w:rsidR="00BA0562" w:rsidRDefault="00BA0562" w:rsidP="006132A9">
      <w:pPr>
        <w:pStyle w:val="TerminalDisplay"/>
      </w:pPr>
      <w:r>
        <w:t xml:space="preserve"> lacp preempt enable</w:t>
      </w:r>
    </w:p>
    <w:p w14:paraId="0FE521A3" w14:textId="77777777" w:rsidR="00BA0562" w:rsidRDefault="00BA0562" w:rsidP="006132A9">
      <w:pPr>
        <w:pStyle w:val="TerminalDisplay"/>
      </w:pPr>
      <w:r>
        <w:t xml:space="preserve"> max active-linknumber 2</w:t>
      </w:r>
    </w:p>
    <w:p w14:paraId="64483584" w14:textId="77777777" w:rsidR="00BA0562" w:rsidRDefault="00BA0562" w:rsidP="006132A9">
      <w:pPr>
        <w:pStyle w:val="TerminalDisplay"/>
      </w:pPr>
      <w:r>
        <w:t>#</w:t>
      </w:r>
    </w:p>
    <w:p w14:paraId="4139F7D9" w14:textId="77777777" w:rsidR="00BA0562" w:rsidRDefault="00BA0562" w:rsidP="006132A9">
      <w:pPr>
        <w:pStyle w:val="TerminalDisplay"/>
      </w:pPr>
      <w:r>
        <w:t>interface GigabitEthernet0/0/10</w:t>
      </w:r>
    </w:p>
    <w:p w14:paraId="67E61313" w14:textId="77777777" w:rsidR="00BA0562" w:rsidRDefault="00BA0562" w:rsidP="006132A9">
      <w:pPr>
        <w:pStyle w:val="TerminalDisplay"/>
      </w:pPr>
      <w:r>
        <w:t xml:space="preserve"> eth-trunk 1</w:t>
      </w:r>
    </w:p>
    <w:p w14:paraId="0076B88B" w14:textId="77777777" w:rsidR="00BA0562" w:rsidRDefault="00BA0562" w:rsidP="006132A9">
      <w:pPr>
        <w:pStyle w:val="TerminalDisplay"/>
      </w:pPr>
      <w:r>
        <w:t xml:space="preserve"> lacp priority 40000</w:t>
      </w:r>
    </w:p>
    <w:p w14:paraId="65924A8A" w14:textId="77777777" w:rsidR="00BA0562" w:rsidRDefault="00BA0562" w:rsidP="006132A9">
      <w:pPr>
        <w:pStyle w:val="TerminalDisplay"/>
      </w:pPr>
      <w:r>
        <w:t>#</w:t>
      </w:r>
    </w:p>
    <w:p w14:paraId="38428A1E" w14:textId="77777777" w:rsidR="00BA0562" w:rsidRDefault="00BA0562" w:rsidP="006132A9">
      <w:pPr>
        <w:pStyle w:val="TerminalDisplay"/>
      </w:pPr>
      <w:r>
        <w:t>interface GigabitEthernet0/0/11</w:t>
      </w:r>
    </w:p>
    <w:p w14:paraId="6BB97B1C" w14:textId="77777777" w:rsidR="00BA0562" w:rsidRDefault="00BA0562" w:rsidP="006132A9">
      <w:pPr>
        <w:pStyle w:val="TerminalDisplay"/>
      </w:pPr>
      <w:r>
        <w:t xml:space="preserve"> eth-trunk 1</w:t>
      </w:r>
    </w:p>
    <w:p w14:paraId="45B4D5AF" w14:textId="77777777" w:rsidR="00BA0562" w:rsidRDefault="00BA0562" w:rsidP="006132A9">
      <w:pPr>
        <w:pStyle w:val="TerminalDisplay"/>
      </w:pPr>
      <w:r>
        <w:t>#</w:t>
      </w:r>
    </w:p>
    <w:p w14:paraId="457685CC" w14:textId="77777777" w:rsidR="00BA0562" w:rsidRDefault="00BA0562" w:rsidP="006132A9">
      <w:pPr>
        <w:pStyle w:val="TerminalDisplay"/>
      </w:pPr>
      <w:r>
        <w:t>interface GigabitEthernet0/0/12</w:t>
      </w:r>
    </w:p>
    <w:p w14:paraId="6EF7BA2C" w14:textId="77777777" w:rsidR="00BA0562" w:rsidRDefault="00BA0562" w:rsidP="006132A9">
      <w:pPr>
        <w:pStyle w:val="TerminalDisplay"/>
      </w:pPr>
      <w:r>
        <w:t xml:space="preserve"> eth-trunk 1</w:t>
      </w:r>
    </w:p>
    <w:p w14:paraId="30AE2CBC" w14:textId="77777777" w:rsidR="00BA0562" w:rsidRDefault="00BA0562" w:rsidP="006132A9">
      <w:pPr>
        <w:pStyle w:val="TerminalDisplay"/>
      </w:pPr>
      <w:r>
        <w:t>#</w:t>
      </w:r>
    </w:p>
    <w:p w14:paraId="24F700CA" w14:textId="77777777" w:rsidR="00BA0562" w:rsidRPr="00481CD5" w:rsidRDefault="00BA0562" w:rsidP="006132A9">
      <w:pPr>
        <w:pStyle w:val="TerminalDisplay"/>
      </w:pPr>
      <w:r>
        <w:t>return</w:t>
      </w:r>
    </w:p>
    <w:p w14:paraId="32E60CB7" w14:textId="77777777" w:rsidR="00BA0562" w:rsidRDefault="00BA0562" w:rsidP="00621C09">
      <w:r>
        <w:t>Конфигурация на S2</w:t>
      </w:r>
    </w:p>
    <w:p w14:paraId="3E829F53" w14:textId="77777777" w:rsidR="00BA0562" w:rsidRDefault="00BA0562" w:rsidP="006132A9">
      <w:pPr>
        <w:pStyle w:val="TerminalDisplay"/>
      </w:pPr>
      <w:r>
        <w:t>#</w:t>
      </w:r>
    </w:p>
    <w:p w14:paraId="3426FAA3" w14:textId="77777777" w:rsidR="00BA0562" w:rsidRDefault="00BA0562" w:rsidP="006132A9">
      <w:pPr>
        <w:pStyle w:val="TerminalDisplay"/>
      </w:pPr>
      <w:r>
        <w:t>sysname S2</w:t>
      </w:r>
    </w:p>
    <w:p w14:paraId="5669FDA1" w14:textId="77777777" w:rsidR="00BA0562" w:rsidRDefault="00BA0562" w:rsidP="006132A9">
      <w:pPr>
        <w:pStyle w:val="TerminalDisplay"/>
      </w:pPr>
      <w:r>
        <w:t>#</w:t>
      </w:r>
    </w:p>
    <w:p w14:paraId="3B33EF17" w14:textId="77777777" w:rsidR="00BA0562" w:rsidRDefault="00BA0562" w:rsidP="006132A9">
      <w:pPr>
        <w:pStyle w:val="TerminalDisplay"/>
      </w:pPr>
      <w:r>
        <w:t xml:space="preserve">interface Eth-Trunk1                      </w:t>
      </w:r>
    </w:p>
    <w:p w14:paraId="52682AE2" w14:textId="77777777" w:rsidR="00BA0562" w:rsidRDefault="00BA0562" w:rsidP="006132A9">
      <w:pPr>
        <w:pStyle w:val="TerminalDisplay"/>
      </w:pPr>
      <w:r>
        <w:t xml:space="preserve"> mode lacp</w:t>
      </w:r>
    </w:p>
    <w:p w14:paraId="0141FEAA" w14:textId="77777777" w:rsidR="00BA0562" w:rsidRDefault="00BA0562" w:rsidP="006132A9">
      <w:pPr>
        <w:pStyle w:val="TerminalDisplay"/>
      </w:pPr>
      <w:r>
        <w:lastRenderedPageBreak/>
        <w:t>#</w:t>
      </w:r>
    </w:p>
    <w:p w14:paraId="5BD37C13" w14:textId="77777777" w:rsidR="00BA0562" w:rsidRDefault="00BA0562" w:rsidP="006132A9">
      <w:pPr>
        <w:pStyle w:val="TerminalDisplay"/>
      </w:pPr>
      <w:r>
        <w:t>interface GigabitEthernet0/0/10</w:t>
      </w:r>
    </w:p>
    <w:p w14:paraId="5B4BC735" w14:textId="77777777" w:rsidR="00BA0562" w:rsidRDefault="00BA0562" w:rsidP="006132A9">
      <w:pPr>
        <w:pStyle w:val="TerminalDisplay"/>
      </w:pPr>
      <w:r>
        <w:t xml:space="preserve"> eth-trunk 1</w:t>
      </w:r>
    </w:p>
    <w:p w14:paraId="05262D8D" w14:textId="77777777" w:rsidR="00BA0562" w:rsidRDefault="00BA0562" w:rsidP="006132A9">
      <w:pPr>
        <w:pStyle w:val="TerminalDisplay"/>
      </w:pPr>
      <w:r>
        <w:t>#</w:t>
      </w:r>
    </w:p>
    <w:p w14:paraId="24AE1FEA" w14:textId="77777777" w:rsidR="00BA0562" w:rsidRDefault="00BA0562" w:rsidP="006132A9">
      <w:pPr>
        <w:pStyle w:val="TerminalDisplay"/>
      </w:pPr>
      <w:r>
        <w:t xml:space="preserve">interface GigabitEthernet0/0/11           </w:t>
      </w:r>
    </w:p>
    <w:p w14:paraId="470B157F" w14:textId="77777777" w:rsidR="00BA0562" w:rsidRDefault="00BA0562" w:rsidP="006132A9">
      <w:pPr>
        <w:pStyle w:val="TerminalDisplay"/>
      </w:pPr>
      <w:r>
        <w:t xml:space="preserve"> eth-trunk 1</w:t>
      </w:r>
    </w:p>
    <w:p w14:paraId="0F44798A" w14:textId="77777777" w:rsidR="00BA0562" w:rsidRDefault="00BA0562" w:rsidP="006132A9">
      <w:pPr>
        <w:pStyle w:val="TerminalDisplay"/>
      </w:pPr>
      <w:r>
        <w:t>#</w:t>
      </w:r>
    </w:p>
    <w:p w14:paraId="50F752C9" w14:textId="77777777" w:rsidR="00BA0562" w:rsidRDefault="00BA0562" w:rsidP="006132A9">
      <w:pPr>
        <w:pStyle w:val="TerminalDisplay"/>
      </w:pPr>
      <w:r>
        <w:t>interface GigabitEthernet0/0/12</w:t>
      </w:r>
    </w:p>
    <w:p w14:paraId="3B2FD6F1" w14:textId="77777777" w:rsidR="00BA0562" w:rsidRDefault="00BA0562" w:rsidP="006132A9">
      <w:pPr>
        <w:pStyle w:val="TerminalDisplay"/>
      </w:pPr>
      <w:r>
        <w:t xml:space="preserve"> eth-trunk 1</w:t>
      </w:r>
    </w:p>
    <w:p w14:paraId="3555A0EF" w14:textId="77777777" w:rsidR="00BA0562" w:rsidRDefault="00BA0562" w:rsidP="006132A9">
      <w:pPr>
        <w:pStyle w:val="TerminalDisplay"/>
      </w:pPr>
      <w:r>
        <w:t>#</w:t>
      </w:r>
    </w:p>
    <w:p w14:paraId="310BD24F" w14:textId="77777777" w:rsidR="00BA0562" w:rsidRPr="00481CD5" w:rsidRDefault="00BA0562" w:rsidP="006132A9">
      <w:pPr>
        <w:pStyle w:val="TerminalDisplay"/>
      </w:pPr>
      <w:r>
        <w:t>return</w:t>
      </w:r>
    </w:p>
    <w:p w14:paraId="2D8FE03D" w14:textId="77777777" w:rsidR="00BA0562" w:rsidRDefault="00BA0562" w:rsidP="00621C09">
      <w:pPr>
        <w:pStyle w:val="Heading3"/>
      </w:pPr>
      <w:bookmarkStart w:id="92" w:name="_Toc66968546"/>
      <w:r>
        <w:t>Вопросы</w:t>
      </w:r>
      <w:bookmarkEnd w:id="92"/>
    </w:p>
    <w:p w14:paraId="039A5F34" w14:textId="606B1B81" w:rsidR="003844FB" w:rsidRDefault="00BA0562" w:rsidP="002075CB">
      <w:pPr>
        <w:pStyle w:val="ItemStep"/>
        <w:outlineLvl w:val="9"/>
        <w:rPr>
          <w:b/>
          <w:bCs/>
        </w:rPr>
      </w:pPr>
      <w:r>
        <w:t xml:space="preserve">Какие требования предъявляются к значениям параметров </w:t>
      </w:r>
      <w:r>
        <w:rPr>
          <w:b/>
          <w:bCs/>
        </w:rPr>
        <w:t>least active-linknumber</w:t>
      </w:r>
      <w:r>
        <w:t xml:space="preserve"> и </w:t>
      </w:r>
      <w:r>
        <w:rPr>
          <w:b/>
          <w:bCs/>
        </w:rPr>
        <w:t>max active-linknumber</w:t>
      </w:r>
      <w:r>
        <w:t>?</w:t>
      </w:r>
    </w:p>
    <w:p w14:paraId="5442F59A" w14:textId="77777777" w:rsidR="003844FB" w:rsidRDefault="003844FB">
      <w:pPr>
        <w:topLinePunct w:val="0"/>
        <w:adjustRightInd/>
        <w:snapToGrid/>
        <w:spacing w:before="0" w:after="0" w:line="240" w:lineRule="auto"/>
        <w:ind w:left="0"/>
        <w:rPr>
          <w:rFonts w:cs="Arial"/>
          <w:b/>
          <w:bCs/>
          <w:szCs w:val="21"/>
        </w:rPr>
      </w:pPr>
      <w:r>
        <w:br w:type="page"/>
      </w:r>
    </w:p>
    <w:p w14:paraId="27D4F920" w14:textId="2411E460" w:rsidR="00BA0562" w:rsidRDefault="00BA0562" w:rsidP="00621C09">
      <w:pPr>
        <w:pStyle w:val="Heading2"/>
      </w:pPr>
      <w:bookmarkStart w:id="93" w:name="_Toc35261164"/>
      <w:bookmarkStart w:id="94" w:name="_Toc66968547"/>
      <w:r>
        <w:lastRenderedPageBreak/>
        <w:t>Лабораторная работа 4</w:t>
      </w:r>
      <w:r w:rsidR="002331A8">
        <w:t>.</w:t>
      </w:r>
      <w:r>
        <w:t xml:space="preserve"> Связь между VLAN</w:t>
      </w:r>
      <w:bookmarkEnd w:id="93"/>
      <w:bookmarkEnd w:id="94"/>
    </w:p>
    <w:p w14:paraId="306614D8" w14:textId="77777777" w:rsidR="00BA0562" w:rsidRDefault="00BA0562" w:rsidP="00621C09">
      <w:pPr>
        <w:pStyle w:val="Heading3"/>
      </w:pPr>
      <w:bookmarkStart w:id="95" w:name="_Toc66968548"/>
      <w:r>
        <w:t>Общая информация</w:t>
      </w:r>
      <w:bookmarkEnd w:id="95"/>
    </w:p>
    <w:p w14:paraId="573A829A" w14:textId="77777777" w:rsidR="00BA0562" w:rsidRPr="002331A8" w:rsidRDefault="00BA0562" w:rsidP="00621C09">
      <w:pPr>
        <w:pStyle w:val="Heading4"/>
        <w:rPr>
          <w:rFonts w:asciiTheme="minorHAnsi" w:hAnsiTheme="minorHAnsi" w:hint="default"/>
        </w:rPr>
      </w:pPr>
      <w:bookmarkStart w:id="96" w:name="_Toc66968549"/>
      <w:r w:rsidRPr="002331A8">
        <w:rPr>
          <w:rFonts w:asciiTheme="minorHAnsi" w:hAnsiTheme="minorHAnsi" w:hint="default"/>
        </w:rPr>
        <w:t>О лабораторной работе</w:t>
      </w:r>
      <w:bookmarkEnd w:id="96"/>
    </w:p>
    <w:p w14:paraId="7AB12981" w14:textId="77777777" w:rsidR="00BA0562" w:rsidRDefault="00BA0562" w:rsidP="00621C09">
      <w:r>
        <w:t>Для минимизации широковещательных доменов реализуется разделение VLAN на уровне 2. Для обеспечения связи между VLAN компания Huawei предлагает различные технологии. Наиболее часто используются следующие две технологии:</w:t>
      </w:r>
    </w:p>
    <w:p w14:paraId="799238B7" w14:textId="77777777" w:rsidR="00BA0562" w:rsidRPr="0048085A" w:rsidRDefault="00BA0562" w:rsidP="00621C09">
      <w:pPr>
        <w:pStyle w:val="ItemList"/>
      </w:pPr>
      <w:r>
        <w:t>Подинтерфейс терминирования dot1q: такие подинтерфейсы являются логическими интерфейсами уровня 3. Подобно интерфейсу VLANIF, после настройки подинтерфейса терминирования dot1q и его IP-адреса устройство добавляет соответствующую запись MAC-адреса и устанавливает флаг передачи уровня 3 для реализации связи между VLAN на уровне 3. Подинтерфейс терминирования dot1q применяется в сценариях, где к порту Ethernet уровня 3 подключается несколько VLAN.</w:t>
      </w:r>
    </w:p>
    <w:p w14:paraId="7996B23F" w14:textId="77777777" w:rsidR="00BA0562" w:rsidRDefault="00BA0562" w:rsidP="00621C09">
      <w:pPr>
        <w:pStyle w:val="ItemList"/>
      </w:pPr>
      <w:r>
        <w:t>Интерфейс VLANIF: интерфейсы VLANIF — это логические интерфейсы уровня 3. После настройки интерфейса VLANIF и его IP-адреса устройство добавляет MAC-адрес и VID интерфейса VLANIF в таблицу MAC-адресов и устанавливает флаг передачи уровня 3 для записи MAC-адреса. Когда MAC-адрес пункта назначения пакета совпадает с записью, пакет передается на уровень 3 для реализации связи уровня 3 между сетями VLAN.</w:t>
      </w:r>
    </w:p>
    <w:p w14:paraId="25411F23" w14:textId="77777777" w:rsidR="00BA0562" w:rsidRPr="00C51F6D" w:rsidRDefault="00BA0562" w:rsidP="00621C09">
      <w:pPr>
        <w:pStyle w:val="ItemListText"/>
      </w:pPr>
      <w:r>
        <w:t>В этой лабораторной работе вам предлагается два способа конфигурирования связи между VLAN.</w:t>
      </w:r>
    </w:p>
    <w:p w14:paraId="4E544C1E" w14:textId="77777777" w:rsidR="00BA0562" w:rsidRPr="00D059B6" w:rsidRDefault="00BA0562" w:rsidP="00621C09">
      <w:pPr>
        <w:pStyle w:val="Heading4"/>
        <w:rPr>
          <w:rFonts w:asciiTheme="minorHAnsi" w:hAnsiTheme="minorHAnsi" w:hint="default"/>
        </w:rPr>
      </w:pPr>
      <w:bookmarkStart w:id="97" w:name="_Toc66968550"/>
      <w:r w:rsidRPr="00D059B6">
        <w:rPr>
          <w:rFonts w:asciiTheme="minorHAnsi" w:hAnsiTheme="minorHAnsi" w:hint="default"/>
        </w:rPr>
        <w:t>Цели</w:t>
      </w:r>
      <w:bookmarkEnd w:id="97"/>
    </w:p>
    <w:p w14:paraId="12F902E7" w14:textId="77777777" w:rsidR="00BA0562" w:rsidRPr="0000387B" w:rsidRDefault="00BA0562" w:rsidP="00621C09">
      <w:r>
        <w:t>Лабораторная работа помогает получить практические навыки по изучению следующих тем:</w:t>
      </w:r>
    </w:p>
    <w:p w14:paraId="75F10FE3" w14:textId="77777777" w:rsidR="00BA0562" w:rsidRDefault="00BA0562" w:rsidP="00621C09">
      <w:pPr>
        <w:pStyle w:val="ItemList"/>
      </w:pPr>
      <w:r>
        <w:t>Использование подинтерфейсов терминирования dot1q для реализации связи между VLAN</w:t>
      </w:r>
    </w:p>
    <w:p w14:paraId="3BFB6B9B" w14:textId="59ABDD80" w:rsidR="00BA0562" w:rsidRDefault="00BA0562" w:rsidP="00621C09">
      <w:pPr>
        <w:pStyle w:val="ItemList"/>
      </w:pPr>
      <w:r>
        <w:t xml:space="preserve">Использование интерфейсов VLANIF </w:t>
      </w:r>
      <w:r w:rsidR="00D059B6">
        <w:t>для реализации связи между VLAN</w:t>
      </w:r>
    </w:p>
    <w:p w14:paraId="375BE1C4" w14:textId="77777777" w:rsidR="00BA0562" w:rsidRDefault="00BA0562" w:rsidP="00621C09">
      <w:pPr>
        <w:pStyle w:val="ItemList"/>
      </w:pPr>
      <w:r>
        <w:t>Процесс передачи данных между VLAN</w:t>
      </w:r>
    </w:p>
    <w:p w14:paraId="5AF0E87B" w14:textId="77777777" w:rsidR="00BA0562" w:rsidRPr="00D059B6" w:rsidRDefault="00BA0562" w:rsidP="00621C09">
      <w:pPr>
        <w:pStyle w:val="Heading4"/>
        <w:rPr>
          <w:rFonts w:asciiTheme="minorHAnsi" w:hAnsiTheme="minorHAnsi" w:hint="default"/>
        </w:rPr>
      </w:pPr>
      <w:bookmarkStart w:id="98" w:name="_Toc66968551"/>
      <w:r w:rsidRPr="00D059B6">
        <w:rPr>
          <w:rFonts w:asciiTheme="minorHAnsi" w:hAnsiTheme="minorHAnsi" w:hint="default"/>
        </w:rPr>
        <w:t>Топология сети</w:t>
      </w:r>
      <w:bookmarkEnd w:id="98"/>
    </w:p>
    <w:p w14:paraId="67138D13" w14:textId="77777777" w:rsidR="00BA0562" w:rsidRDefault="00BA0562" w:rsidP="00621C09">
      <w:r>
        <w:t>Маршрутизаторы R2 и R3 принадлежат к разным VLAN. Для их взаимодействия необходимы интерфейсы VLANIF и подинтерфейсы терминирования dot1q.</w:t>
      </w:r>
    </w:p>
    <w:p w14:paraId="7417FC4C" w14:textId="77777777" w:rsidR="00BA0562" w:rsidRDefault="00BA0562" w:rsidP="002075CB">
      <w:pPr>
        <w:pStyle w:val="FigureDescription"/>
        <w:outlineLvl w:val="9"/>
      </w:pPr>
      <w:r>
        <w:lastRenderedPageBreak/>
        <w:t>Топология сети для реализации связи между VLAN, используемая в данной лабораторной работе</w:t>
      </w:r>
    </w:p>
    <w:p w14:paraId="5736ED1D" w14:textId="77777777" w:rsidR="00BA0562" w:rsidRDefault="00A5717F" w:rsidP="003844FB">
      <w:pPr>
        <w:jc w:val="center"/>
      </w:pPr>
      <w:r>
        <w:rPr>
          <w:noProof/>
          <w:lang w:eastAsia="zh-TW"/>
        </w:rPr>
        <w:drawing>
          <wp:inline distT="0" distB="0" distL="0" distR="0" wp14:anchorId="32871CA6" wp14:editId="0462D870">
            <wp:extent cx="2706370" cy="3021330"/>
            <wp:effectExtent l="0" t="0" r="0" b="0"/>
            <wp:docPr id="2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06370" cy="3021330"/>
                    </a:xfrm>
                    <a:prstGeom prst="rect">
                      <a:avLst/>
                    </a:prstGeom>
                    <a:noFill/>
                    <a:ln>
                      <a:noFill/>
                    </a:ln>
                  </pic:spPr>
                </pic:pic>
              </a:graphicData>
            </a:graphic>
          </wp:inline>
        </w:drawing>
      </w:r>
    </w:p>
    <w:p w14:paraId="713354F6" w14:textId="77777777" w:rsidR="00BA0562" w:rsidRDefault="00BA0562" w:rsidP="00621C09"/>
    <w:p w14:paraId="594F62FE" w14:textId="315D54A3" w:rsidR="00BA0562" w:rsidRDefault="00BA0562" w:rsidP="00FD1A9F">
      <w:pPr>
        <w:pStyle w:val="ItemStep"/>
        <w:numPr>
          <w:ilvl w:val="6"/>
          <w:numId w:val="41"/>
        </w:numPr>
        <w:outlineLvl w:val="9"/>
      </w:pPr>
      <w:r>
        <w:t xml:space="preserve">Смоделируйте пользователей терминалов на R2 и R3 и назначьте интерфейсам </w:t>
      </w:r>
      <w:r w:rsidR="00D059B6">
        <w:br/>
      </w:r>
      <w:r>
        <w:t>IP-адреса 192.168.2.1/24 и 192.168.3.1/24.</w:t>
      </w:r>
    </w:p>
    <w:p w14:paraId="55958D67" w14:textId="77777777" w:rsidR="00BA0562" w:rsidRDefault="00BA0562" w:rsidP="002075CB">
      <w:pPr>
        <w:pStyle w:val="ItemStep"/>
        <w:outlineLvl w:val="9"/>
      </w:pPr>
      <w:r>
        <w:t>Назначьте в качестве адресов шлюзов R2 и R3 адреса 192.168.2.254 и 192.168.3.254 соответственно.</w:t>
      </w:r>
    </w:p>
    <w:p w14:paraId="655E8E2B" w14:textId="77777777" w:rsidR="00BA0562" w:rsidRDefault="00BA0562" w:rsidP="002075CB">
      <w:pPr>
        <w:pStyle w:val="ItemStep"/>
        <w:outlineLvl w:val="9"/>
      </w:pPr>
      <w:r>
        <w:t>На S1 назначьте GigabitEthernet0/0/2 и GigabitEthernet0/0/3 для VLAN 2 и VLAN 3 соответственно.</w:t>
      </w:r>
    </w:p>
    <w:p w14:paraId="7780FB15" w14:textId="77777777" w:rsidR="00BA0562" w:rsidRDefault="00BA0562" w:rsidP="00621C09">
      <w:pPr>
        <w:pStyle w:val="Heading3"/>
      </w:pPr>
      <w:bookmarkStart w:id="99" w:name="_Toc66968552"/>
      <w:r>
        <w:t>Лабораторная работа</w:t>
      </w:r>
      <w:bookmarkEnd w:id="99"/>
    </w:p>
    <w:p w14:paraId="2A2D5150" w14:textId="77777777" w:rsidR="00BA0562" w:rsidRPr="00D059B6" w:rsidRDefault="00BA0562" w:rsidP="00621C09">
      <w:pPr>
        <w:pStyle w:val="Heading4"/>
        <w:rPr>
          <w:rFonts w:asciiTheme="minorHAnsi" w:hAnsiTheme="minorHAnsi" w:hint="default"/>
        </w:rPr>
      </w:pPr>
      <w:bookmarkStart w:id="100" w:name="_Toc66968553"/>
      <w:r w:rsidRPr="00D059B6">
        <w:rPr>
          <w:rFonts w:asciiTheme="minorHAnsi" w:hAnsiTheme="minorHAnsi" w:hint="default"/>
        </w:rPr>
        <w:t>План работы</w:t>
      </w:r>
      <w:bookmarkEnd w:id="100"/>
    </w:p>
    <w:p w14:paraId="27952722" w14:textId="77777777" w:rsidR="00BA0562" w:rsidRDefault="00BA0562" w:rsidP="002075CB">
      <w:pPr>
        <w:pStyle w:val="ItemStep"/>
        <w:outlineLvl w:val="9"/>
      </w:pPr>
      <w:r>
        <w:t>Настройка подинтерфейсов терминирования dot1q для реализации связи между VLAN.</w:t>
      </w:r>
    </w:p>
    <w:p w14:paraId="200AF841" w14:textId="77777777" w:rsidR="00BA0562" w:rsidRPr="000404C7" w:rsidRDefault="00BA0562" w:rsidP="002075CB">
      <w:pPr>
        <w:pStyle w:val="ItemStep"/>
        <w:outlineLvl w:val="9"/>
      </w:pPr>
      <w:r>
        <w:t>Настройка интерфейсов VLANIF для реализации связи между VLAN.</w:t>
      </w:r>
    </w:p>
    <w:p w14:paraId="5FE2923B" w14:textId="77777777" w:rsidR="00BA0562" w:rsidRPr="00D059B6" w:rsidRDefault="00BA0562" w:rsidP="00621C09">
      <w:pPr>
        <w:pStyle w:val="Heading4"/>
        <w:rPr>
          <w:rFonts w:asciiTheme="minorHAnsi" w:hAnsiTheme="minorHAnsi" w:hint="default"/>
        </w:rPr>
      </w:pPr>
      <w:bookmarkStart w:id="101" w:name="_Toc66968554"/>
      <w:r w:rsidRPr="00D059B6">
        <w:rPr>
          <w:rFonts w:asciiTheme="minorHAnsi" w:hAnsiTheme="minorHAnsi" w:hint="default"/>
        </w:rPr>
        <w:t>Процедура конфигурирования</w:t>
      </w:r>
      <w:bookmarkEnd w:id="101"/>
    </w:p>
    <w:p w14:paraId="1210B941" w14:textId="77777777" w:rsidR="00BA0562" w:rsidRDefault="00BA0562" w:rsidP="002075CB">
      <w:pPr>
        <w:pStyle w:val="Step"/>
        <w:outlineLvl w:val="9"/>
      </w:pPr>
      <w:r>
        <w:t>Настройте основные параметры устройств.</w:t>
      </w:r>
    </w:p>
    <w:p w14:paraId="269FA198" w14:textId="77777777" w:rsidR="00BA0562" w:rsidRPr="000A31AE" w:rsidRDefault="00BA0562" w:rsidP="00621C09">
      <w:r>
        <w:t># Присвойте имена маршрутизаторам R1, R2, R3 и S1.</w:t>
      </w:r>
    </w:p>
    <w:p w14:paraId="550719C9" w14:textId="77777777" w:rsidR="00BA0562" w:rsidRDefault="00BA0562" w:rsidP="00621C09">
      <w:r>
        <w:t>Подробности данной операции здесь не приводятся.</w:t>
      </w:r>
    </w:p>
    <w:p w14:paraId="0C751E7F" w14:textId="77777777" w:rsidR="00BA0562" w:rsidRDefault="00BA0562" w:rsidP="00621C09">
      <w:r>
        <w:t># Настройте IP-адреса и шлюзы для R2 и R3.</w:t>
      </w:r>
    </w:p>
    <w:p w14:paraId="041FA5E3" w14:textId="77777777" w:rsidR="00BA0562" w:rsidRDefault="00BA0562" w:rsidP="006132A9">
      <w:pPr>
        <w:pStyle w:val="TerminalDisplay"/>
      </w:pPr>
      <w:r>
        <w:t>&lt;R2&gt; system-view</w:t>
      </w:r>
    </w:p>
    <w:p w14:paraId="4D2BAE56" w14:textId="77777777" w:rsidR="00BA0562" w:rsidRDefault="00BA0562" w:rsidP="006132A9">
      <w:pPr>
        <w:pStyle w:val="TerminalDisplay"/>
      </w:pPr>
      <w:r>
        <w:t>Enter system view, return user view with Ctrl+Z.</w:t>
      </w:r>
    </w:p>
    <w:p w14:paraId="1FCBEDEA" w14:textId="77777777" w:rsidR="00BA0562" w:rsidRDefault="00BA0562" w:rsidP="006132A9">
      <w:pPr>
        <w:pStyle w:val="TerminalDisplay"/>
      </w:pPr>
      <w:r>
        <w:t>[R2]interface GigabitEthernet 0/0/1</w:t>
      </w:r>
    </w:p>
    <w:p w14:paraId="6D72E739" w14:textId="77777777" w:rsidR="00BA0562" w:rsidRDefault="00BA0562" w:rsidP="006132A9">
      <w:pPr>
        <w:pStyle w:val="TerminalDisplay"/>
      </w:pPr>
      <w:r>
        <w:t>[R2-GigabitEthernet0/0/1]ip address 192.168.2.1 24</w:t>
      </w:r>
    </w:p>
    <w:p w14:paraId="6C1D5EE7" w14:textId="77777777" w:rsidR="00BA0562" w:rsidRDefault="00BA0562" w:rsidP="006132A9">
      <w:pPr>
        <w:pStyle w:val="TerminalDisplay"/>
      </w:pPr>
      <w:r>
        <w:t xml:space="preserve">[R2-GigabitEthernet0/0/1]quit </w:t>
      </w:r>
    </w:p>
    <w:p w14:paraId="3DCEC505" w14:textId="77777777" w:rsidR="00BA0562" w:rsidRDefault="00BA0562" w:rsidP="006132A9">
      <w:pPr>
        <w:pStyle w:val="TerminalDisplay"/>
      </w:pPr>
      <w:r>
        <w:lastRenderedPageBreak/>
        <w:t>[R2]ip route-static 0.0.0.0 0 192.168.2.254</w:t>
      </w:r>
    </w:p>
    <w:p w14:paraId="40692975" w14:textId="77777777" w:rsidR="00BA0562" w:rsidRDefault="00BA0562" w:rsidP="003844FB">
      <w:pPr>
        <w:pStyle w:val="TerminalDisplay"/>
        <w:shd w:val="clear" w:color="auto" w:fill="auto"/>
        <w:rPr>
          <w:i/>
          <w:iCs/>
        </w:rPr>
      </w:pPr>
      <w:r>
        <w:rPr>
          <w:i/>
          <w:iCs/>
        </w:rPr>
        <w:t>Настройте маршрут по умолчанию (эквивалентный шлюзу) для устройства.</w:t>
      </w:r>
    </w:p>
    <w:p w14:paraId="1D6842C6" w14:textId="77777777" w:rsidR="003844FB" w:rsidRPr="003844FB" w:rsidRDefault="003844FB" w:rsidP="003844FB"/>
    <w:p w14:paraId="43D67488" w14:textId="77777777" w:rsidR="00BA0562" w:rsidRDefault="00BA0562" w:rsidP="006132A9">
      <w:pPr>
        <w:pStyle w:val="TerminalDisplay"/>
      </w:pPr>
      <w:r>
        <w:t xml:space="preserve">&lt;R3&gt;system-view </w:t>
      </w:r>
    </w:p>
    <w:p w14:paraId="15414DA4" w14:textId="77777777" w:rsidR="00BA0562" w:rsidRDefault="00BA0562" w:rsidP="006132A9">
      <w:pPr>
        <w:pStyle w:val="TerminalDisplay"/>
      </w:pPr>
      <w:r>
        <w:t>Enter system view, return user view with Ctrl+Z.</w:t>
      </w:r>
    </w:p>
    <w:p w14:paraId="054C43F4" w14:textId="77777777" w:rsidR="00BA0562" w:rsidRDefault="00BA0562" w:rsidP="006132A9">
      <w:pPr>
        <w:pStyle w:val="TerminalDisplay"/>
      </w:pPr>
      <w:r>
        <w:t>[R3]interface GigabitEthernet 0/0/1</w:t>
      </w:r>
    </w:p>
    <w:p w14:paraId="59D7A408" w14:textId="77777777" w:rsidR="00BA0562" w:rsidRDefault="00BA0562" w:rsidP="006132A9">
      <w:pPr>
        <w:pStyle w:val="TerminalDisplay"/>
      </w:pPr>
      <w:r>
        <w:t>[R3-GigabitEthernet0/0/1]ip address 192.168.3.1 24</w:t>
      </w:r>
    </w:p>
    <w:p w14:paraId="40BCB02E" w14:textId="77777777" w:rsidR="00BA0562" w:rsidRDefault="00BA0562" w:rsidP="006132A9">
      <w:pPr>
        <w:pStyle w:val="TerminalDisplay"/>
      </w:pPr>
      <w:r>
        <w:t>[R3-GigabitEthernet0/0/1]quit</w:t>
      </w:r>
    </w:p>
    <w:p w14:paraId="21BFB66B" w14:textId="77777777" w:rsidR="00BA0562" w:rsidRDefault="00BA0562" w:rsidP="006132A9">
      <w:pPr>
        <w:pStyle w:val="TerminalDisplay"/>
      </w:pPr>
      <w:r>
        <w:t>[R3]ip route-static 0.0.0.0 0 192.168.3.254</w:t>
      </w:r>
    </w:p>
    <w:p w14:paraId="52C5FB51" w14:textId="77777777" w:rsidR="00BA0562" w:rsidRDefault="00BA0562" w:rsidP="00621C09">
      <w:r>
        <w:t># На S1 назначьте R2 и R3 в разные VLAN.</w:t>
      </w:r>
    </w:p>
    <w:p w14:paraId="1047211B" w14:textId="77777777" w:rsidR="00BA0562" w:rsidRDefault="00BA0562" w:rsidP="006132A9">
      <w:pPr>
        <w:pStyle w:val="TerminalDisplay"/>
      </w:pPr>
      <w:r>
        <w:t>[S1]vlan batch 2 3</w:t>
      </w:r>
    </w:p>
    <w:p w14:paraId="13CDB1A6" w14:textId="77777777" w:rsidR="00BA0562" w:rsidRDefault="00BA0562" w:rsidP="006132A9">
      <w:pPr>
        <w:pStyle w:val="TerminalDisplay"/>
      </w:pPr>
      <w:r>
        <w:t>Info: This operation may take a few seconds. Please wait for a moment...done.</w:t>
      </w:r>
    </w:p>
    <w:p w14:paraId="5524E08E" w14:textId="77777777" w:rsidR="00BA0562" w:rsidRDefault="00BA0562" w:rsidP="006132A9">
      <w:pPr>
        <w:pStyle w:val="TerminalDisplay"/>
      </w:pPr>
      <w:r>
        <w:t>[S1]interface GigabitEthernet 0/0/2</w:t>
      </w:r>
    </w:p>
    <w:p w14:paraId="02C78AB8" w14:textId="77777777" w:rsidR="00BA0562" w:rsidRDefault="00BA0562" w:rsidP="006132A9">
      <w:pPr>
        <w:pStyle w:val="TerminalDisplay"/>
      </w:pPr>
      <w:r>
        <w:t xml:space="preserve">[S1-GigabitEthernet0/0/2]port link-type access </w:t>
      </w:r>
    </w:p>
    <w:p w14:paraId="3C21743C" w14:textId="77777777" w:rsidR="00BA0562" w:rsidRDefault="00BA0562" w:rsidP="006132A9">
      <w:pPr>
        <w:pStyle w:val="TerminalDisplay"/>
      </w:pPr>
      <w:r>
        <w:t>[S1-GigabitEthernet0/0/2]port default vlan 2</w:t>
      </w:r>
    </w:p>
    <w:p w14:paraId="6A74EEE6" w14:textId="77777777" w:rsidR="00BA0562" w:rsidRDefault="00BA0562" w:rsidP="006132A9">
      <w:pPr>
        <w:pStyle w:val="TerminalDisplay"/>
      </w:pPr>
      <w:r>
        <w:t>[S1-GigabitEthernet0/0/2]quit</w:t>
      </w:r>
    </w:p>
    <w:p w14:paraId="22FDDAE1" w14:textId="77777777" w:rsidR="00BA0562" w:rsidRDefault="00BA0562" w:rsidP="006132A9">
      <w:pPr>
        <w:pStyle w:val="TerminalDisplay"/>
      </w:pPr>
      <w:r>
        <w:t>[S1]interface GigabitEthernet 0/0/3</w:t>
      </w:r>
    </w:p>
    <w:p w14:paraId="7FC29DBC" w14:textId="77777777" w:rsidR="00BA0562" w:rsidRDefault="00BA0562" w:rsidP="006132A9">
      <w:pPr>
        <w:pStyle w:val="TerminalDisplay"/>
      </w:pPr>
      <w:r>
        <w:t xml:space="preserve">[S1-GigabitEthernet0/0/3]port link-type access </w:t>
      </w:r>
    </w:p>
    <w:p w14:paraId="682A37BF" w14:textId="77777777" w:rsidR="00BA0562" w:rsidRPr="002010F5" w:rsidRDefault="00BA0562" w:rsidP="006132A9">
      <w:pPr>
        <w:pStyle w:val="TerminalDisplay"/>
      </w:pPr>
      <w:r>
        <w:t>[S1-GigabitEthernet0/0/3]port default vlan 3</w:t>
      </w:r>
    </w:p>
    <w:p w14:paraId="36A97D5E" w14:textId="77777777" w:rsidR="00BA0562" w:rsidRDefault="00BA0562" w:rsidP="002075CB">
      <w:pPr>
        <w:pStyle w:val="Step"/>
        <w:outlineLvl w:val="9"/>
      </w:pPr>
      <w:r>
        <w:t>Настройте подинтерфейсы терминирования dot1q для реализации связи между VLAN.</w:t>
      </w:r>
    </w:p>
    <w:p w14:paraId="1F3B56F7" w14:textId="77777777" w:rsidR="00BA0562" w:rsidRDefault="00BA0562" w:rsidP="00621C09">
      <w:r>
        <w:t># Настройте магистральный порт на S1.</w:t>
      </w:r>
    </w:p>
    <w:p w14:paraId="42841713" w14:textId="77777777" w:rsidR="00BA0562" w:rsidRDefault="00BA0562" w:rsidP="006132A9">
      <w:pPr>
        <w:pStyle w:val="TerminalDisplay"/>
      </w:pPr>
      <w:r>
        <w:t>[S1]interface GigabitEthernet 0/0/1</w:t>
      </w:r>
    </w:p>
    <w:p w14:paraId="60760978" w14:textId="77777777" w:rsidR="00BA0562" w:rsidRDefault="00BA0562" w:rsidP="006132A9">
      <w:pPr>
        <w:pStyle w:val="TerminalDisplay"/>
      </w:pPr>
      <w:r>
        <w:t>[S1-GigabitEthernet0/0/1]port trunk allow-pass vlan 2 3</w:t>
      </w:r>
    </w:p>
    <w:p w14:paraId="2B562B12" w14:textId="77777777" w:rsidR="00BA0562" w:rsidRPr="00621C09" w:rsidRDefault="00BA0562" w:rsidP="007C3CA1">
      <w:r>
        <w:t>Канал между S1 и R1 должен разрешать прохождение пакетов из VLAN 2 и VLAN 3, потому что R1 должен удалять теги VLAN из пакетов, которыми обмениваются эти VLAN.</w:t>
      </w:r>
    </w:p>
    <w:p w14:paraId="23BF094A" w14:textId="77777777" w:rsidR="00BA0562" w:rsidRDefault="00BA0562" w:rsidP="00621C09">
      <w:r>
        <w:t># Настройте подинтерфейс терминирования dot1q на маршрутизаторе R1.</w:t>
      </w:r>
    </w:p>
    <w:p w14:paraId="72D414C0" w14:textId="77777777" w:rsidR="00BA0562" w:rsidRDefault="00BA0562" w:rsidP="006132A9">
      <w:pPr>
        <w:pStyle w:val="TerminalDisplay"/>
      </w:pPr>
      <w:r>
        <w:t xml:space="preserve">[R1]interface GigabitEthernet 0/0/1,2 </w:t>
      </w:r>
    </w:p>
    <w:p w14:paraId="4D2D04C8" w14:textId="77777777" w:rsidR="00BA0562" w:rsidRDefault="00BA0562" w:rsidP="00621C09">
      <w:r>
        <w:t xml:space="preserve">После создания подинтерфейса осуществляется переход в режим конфигурирования подинтерфейса. В этом примере цифра </w:t>
      </w:r>
      <w:r>
        <w:rPr>
          <w:b/>
          <w:bCs/>
        </w:rPr>
        <w:t>2</w:t>
      </w:r>
      <w:r>
        <w:t xml:space="preserve"> указывает номер подинтерфейса. Рекомендуется, чтобы номер подинтерфейса совпадал с идентификатором VLAN.</w:t>
      </w:r>
    </w:p>
    <w:p w14:paraId="531D5063" w14:textId="77777777" w:rsidR="00BA0562" w:rsidRDefault="00BA0562" w:rsidP="006132A9">
      <w:pPr>
        <w:pStyle w:val="TerminalDisplay"/>
      </w:pPr>
      <w:r>
        <w:t xml:space="preserve">[R1-GigabitEthernet0/0/1.2]dot1q termination vid 2 </w:t>
      </w:r>
    </w:p>
    <w:p w14:paraId="26A1B6BD" w14:textId="77777777" w:rsidR="00BA0562" w:rsidRDefault="00BA0562" w:rsidP="00621C09">
      <w:r>
        <w:t xml:space="preserve">Команда </w:t>
      </w:r>
      <w:r>
        <w:rPr>
          <w:b/>
          <w:bCs/>
        </w:rPr>
        <w:t xml:space="preserve">dot1q termination vid </w:t>
      </w:r>
      <w:r>
        <w:rPr>
          <w:i/>
          <w:iCs/>
        </w:rPr>
        <w:t>vlan-id</w:t>
      </w:r>
      <w:r>
        <w:t xml:space="preserve"> позволяет настраивать идентификатор VLAN для выполнения терминирования Dot1q на подинтерфейсе.</w:t>
      </w:r>
    </w:p>
    <w:p w14:paraId="24EC4328" w14:textId="77777777" w:rsidR="00BA0562" w:rsidRDefault="00BA0562" w:rsidP="00621C09">
      <w:r>
        <w:t>В этом примере, когда GigabitEthernet0/0/1 получает данные с тегами VLAN 2, он передает данные подинтерфейсу 2 для терминирования VLAN и последующей обработки. Данные, отправленные с подинтерфейса 2, также помечаются тегами VLAN 2.</w:t>
      </w:r>
    </w:p>
    <w:p w14:paraId="16D92ED9" w14:textId="77777777" w:rsidR="00BA0562" w:rsidRDefault="00BA0562" w:rsidP="006132A9">
      <w:pPr>
        <w:pStyle w:val="TerminalDisplay"/>
      </w:pPr>
      <w:r>
        <w:t xml:space="preserve">[R1-GigabitEthernet0/0/1.2]arp broadcast enable </w:t>
      </w:r>
    </w:p>
    <w:p w14:paraId="24E70217" w14:textId="77777777" w:rsidR="00BA0562" w:rsidRDefault="00BA0562" w:rsidP="00621C09">
      <w:r>
        <w:t xml:space="preserve">Подинтерфейсы, выполняющие удаление тегов VLAN, не могут пересылать широковещательные пакеты и автоматически отбрасывают их при получении. Чтобы такие подинтерфейсы могли пересылать широковещательные пакеты, необходимо </w:t>
      </w:r>
      <w:r>
        <w:lastRenderedPageBreak/>
        <w:t xml:space="preserve">включить функцию широковещательной передачи ARP с помощью команды </w:t>
      </w:r>
      <w:r>
        <w:rPr>
          <w:b/>
          <w:bCs/>
        </w:rPr>
        <w:t>arp broadcast enable</w:t>
      </w:r>
      <w:r>
        <w:t>. На некоторых устройствах эта функция включена по умолчанию.</w:t>
      </w:r>
    </w:p>
    <w:p w14:paraId="4D47FC3B" w14:textId="77777777" w:rsidR="00BA0562" w:rsidRDefault="00BA0562" w:rsidP="006132A9">
      <w:pPr>
        <w:pStyle w:val="TerminalDisplay"/>
      </w:pPr>
      <w:r>
        <w:t xml:space="preserve">[R1-GigabitEthernet0/0/1,2]ip address 192.168.2.254 24 </w:t>
      </w:r>
    </w:p>
    <w:p w14:paraId="5DA42F09" w14:textId="77777777" w:rsidR="00BA0562" w:rsidRDefault="00BA0562" w:rsidP="006132A9">
      <w:pPr>
        <w:pStyle w:val="TerminalDisplay"/>
      </w:pPr>
      <w:r>
        <w:t>[R1-GigabitEthernet0/0/1,2]quit</w:t>
      </w:r>
    </w:p>
    <w:p w14:paraId="7EAD50AC" w14:textId="77777777" w:rsidR="00BA0562" w:rsidRDefault="00BA0562" w:rsidP="006132A9">
      <w:pPr>
        <w:pStyle w:val="TerminalDisplay"/>
      </w:pPr>
      <w:r>
        <w:t>[R1]interface GigabitEthernet 0/0/1,3</w:t>
      </w:r>
    </w:p>
    <w:p w14:paraId="59FCBF9C" w14:textId="77777777" w:rsidR="00BA0562" w:rsidRDefault="00BA0562" w:rsidP="006132A9">
      <w:pPr>
        <w:pStyle w:val="TerminalDisplay"/>
      </w:pPr>
      <w:r>
        <w:t>[R1-GigabitEthernet0/0/1.3]dot1q termination vid 3</w:t>
      </w:r>
    </w:p>
    <w:p w14:paraId="504F9784" w14:textId="77777777" w:rsidR="00BA0562" w:rsidRDefault="00BA0562" w:rsidP="006132A9">
      <w:pPr>
        <w:pStyle w:val="TerminalDisplay"/>
      </w:pPr>
      <w:r>
        <w:t>[R1-GigabitEthernet0/0/1.3]arp broadcast enable</w:t>
      </w:r>
    </w:p>
    <w:p w14:paraId="1874869C" w14:textId="77777777" w:rsidR="00BA0562" w:rsidRDefault="00BA0562" w:rsidP="006132A9">
      <w:pPr>
        <w:pStyle w:val="TerminalDisplay"/>
      </w:pPr>
      <w:r>
        <w:t>[R1-GigabitEthernet0/0/1,3]ip address 192.168.3.254 24</w:t>
      </w:r>
    </w:p>
    <w:p w14:paraId="495CD87A" w14:textId="77777777" w:rsidR="00BA0562" w:rsidRPr="004160E5" w:rsidRDefault="00BA0562" w:rsidP="006132A9">
      <w:pPr>
        <w:pStyle w:val="TerminalDisplay"/>
      </w:pPr>
      <w:r>
        <w:t>[R1-GigabitEthernet0/0/1,3]quit</w:t>
      </w:r>
    </w:p>
    <w:p w14:paraId="09E996F1" w14:textId="77777777" w:rsidR="00BA0562" w:rsidRDefault="00BA0562" w:rsidP="00621C09">
      <w:r>
        <w:t># Проверьте связь между VLAN.</w:t>
      </w:r>
    </w:p>
    <w:p w14:paraId="61504E20" w14:textId="77777777" w:rsidR="00BA0562" w:rsidRDefault="00BA0562" w:rsidP="006132A9">
      <w:pPr>
        <w:pStyle w:val="TerminalDisplay"/>
      </w:pPr>
      <w:r>
        <w:t>&lt;R2&gt;ping 192.168.3.1</w:t>
      </w:r>
    </w:p>
    <w:p w14:paraId="60D212C4" w14:textId="77777777" w:rsidR="00BA0562" w:rsidRDefault="00BA0562" w:rsidP="006132A9">
      <w:pPr>
        <w:pStyle w:val="TerminalDisplay"/>
      </w:pPr>
      <w:r>
        <w:t xml:space="preserve">  PING 192.168.3.1: 56  data bytes, press CTRL_C to break</w:t>
      </w:r>
    </w:p>
    <w:p w14:paraId="7626CDAE" w14:textId="77777777" w:rsidR="00BA0562" w:rsidRDefault="00BA0562" w:rsidP="006132A9">
      <w:pPr>
        <w:pStyle w:val="TerminalDisplay"/>
      </w:pPr>
      <w:r>
        <w:t xml:space="preserve">    Reply from 192.168.3.1: bytes=56 Sequence=1 ttl=254 time=60 ms</w:t>
      </w:r>
    </w:p>
    <w:p w14:paraId="49AD7C4E" w14:textId="77777777" w:rsidR="00BA0562" w:rsidRDefault="00BA0562" w:rsidP="006132A9">
      <w:pPr>
        <w:pStyle w:val="TerminalDisplay"/>
      </w:pPr>
      <w:r>
        <w:t xml:space="preserve">    Reply from 192.168.3.1: bytes=56 Sequence=2 ttl=254 time=40 ms</w:t>
      </w:r>
    </w:p>
    <w:p w14:paraId="1F868BFD" w14:textId="77777777" w:rsidR="00BA0562" w:rsidRDefault="00BA0562" w:rsidP="006132A9">
      <w:pPr>
        <w:pStyle w:val="TerminalDisplay"/>
      </w:pPr>
      <w:r>
        <w:t xml:space="preserve">    Reply from 192.168.3.1: bytes=56 Sequence=3 ttl=254 time=110 ms</w:t>
      </w:r>
    </w:p>
    <w:p w14:paraId="07B51F9D" w14:textId="77777777" w:rsidR="00BA0562" w:rsidRDefault="00BA0562" w:rsidP="006132A9">
      <w:pPr>
        <w:pStyle w:val="TerminalDisplay"/>
      </w:pPr>
      <w:r>
        <w:t xml:space="preserve">    Reply from 192.168.3.1: bytes=56 Sequence=4 ttl=254 time=70 ms</w:t>
      </w:r>
    </w:p>
    <w:p w14:paraId="4A8A6E13" w14:textId="77777777" w:rsidR="00BA0562" w:rsidRDefault="00BA0562" w:rsidP="006132A9">
      <w:pPr>
        <w:pStyle w:val="TerminalDisplay"/>
      </w:pPr>
      <w:r>
        <w:t xml:space="preserve">    Reply from 192.168.3.1: bytes=56 Sequence=5 ttl=254 time=100 ms</w:t>
      </w:r>
    </w:p>
    <w:p w14:paraId="3BADB6E7" w14:textId="77777777" w:rsidR="00BA0562" w:rsidRDefault="00BA0562" w:rsidP="006132A9">
      <w:pPr>
        <w:pStyle w:val="TerminalDisplay"/>
      </w:pPr>
    </w:p>
    <w:p w14:paraId="124E9A41" w14:textId="77777777" w:rsidR="00BA0562" w:rsidRDefault="00BA0562" w:rsidP="006132A9">
      <w:pPr>
        <w:pStyle w:val="TerminalDisplay"/>
      </w:pPr>
      <w:r>
        <w:t xml:space="preserve">  --- 192.168.3.1 ping statistics ---</w:t>
      </w:r>
    </w:p>
    <w:p w14:paraId="6C807D63" w14:textId="77777777" w:rsidR="00BA0562" w:rsidRDefault="00BA0562" w:rsidP="006132A9">
      <w:pPr>
        <w:pStyle w:val="TerminalDisplay"/>
      </w:pPr>
      <w:r>
        <w:t xml:space="preserve">    5 packet(s) transmitted</w:t>
      </w:r>
    </w:p>
    <w:p w14:paraId="18572DA3" w14:textId="77777777" w:rsidR="00BA0562" w:rsidRDefault="00BA0562" w:rsidP="006132A9">
      <w:pPr>
        <w:pStyle w:val="TerminalDisplay"/>
      </w:pPr>
      <w:r>
        <w:t xml:space="preserve">    5 packet(s) received</w:t>
      </w:r>
    </w:p>
    <w:p w14:paraId="637E84A1" w14:textId="77777777" w:rsidR="00BA0562" w:rsidRDefault="00BA0562" w:rsidP="006132A9">
      <w:pPr>
        <w:pStyle w:val="TerminalDisplay"/>
      </w:pPr>
      <w:r>
        <w:t xml:space="preserve">    0.00% packet loss</w:t>
      </w:r>
    </w:p>
    <w:p w14:paraId="07B2FA18" w14:textId="77777777" w:rsidR="00BA0562" w:rsidRDefault="00BA0562" w:rsidP="006132A9">
      <w:pPr>
        <w:pStyle w:val="TerminalDisplay"/>
      </w:pPr>
      <w:r>
        <w:t xml:space="preserve">    round-trip min/avg/max = 40/76/110 ms</w:t>
      </w:r>
    </w:p>
    <w:p w14:paraId="783129E1" w14:textId="77777777" w:rsidR="00BA0562" w:rsidRDefault="00BA0562" w:rsidP="006132A9">
      <w:pPr>
        <w:pStyle w:val="TerminalDisplay"/>
      </w:pPr>
    </w:p>
    <w:p w14:paraId="1120A1AA" w14:textId="77777777" w:rsidR="00BA0562" w:rsidRDefault="00BA0562" w:rsidP="006132A9">
      <w:pPr>
        <w:pStyle w:val="TerminalDisplay"/>
      </w:pPr>
      <w:r>
        <w:t xml:space="preserve">&lt;R2&gt;tracert 192.168.3.1 </w:t>
      </w:r>
    </w:p>
    <w:p w14:paraId="2BE6B33A" w14:textId="77777777" w:rsidR="00BA0562" w:rsidRDefault="00BA0562" w:rsidP="006132A9">
      <w:pPr>
        <w:pStyle w:val="TerminalDisplay"/>
      </w:pPr>
      <w:r>
        <w:t xml:space="preserve"> traceroute to  192.168.3.1(192.168.3.1), max hops: 30 ,packet length: 40,press CTRL_C to break </w:t>
      </w:r>
    </w:p>
    <w:p w14:paraId="4C7681F3" w14:textId="77777777" w:rsidR="00BA0562" w:rsidRPr="006D09C5" w:rsidRDefault="00BA0562" w:rsidP="006132A9">
      <w:pPr>
        <w:pStyle w:val="TerminalDisplay"/>
      </w:pPr>
    </w:p>
    <w:p w14:paraId="796424DC" w14:textId="77777777" w:rsidR="00BA0562" w:rsidRDefault="00BA0562" w:rsidP="006132A9">
      <w:pPr>
        <w:pStyle w:val="TerminalDisplay"/>
      </w:pPr>
      <w:r>
        <w:t xml:space="preserve"> 1 192.168.2.254 30 ms  50 ms  50 ms </w:t>
      </w:r>
    </w:p>
    <w:p w14:paraId="11E7071B" w14:textId="77777777" w:rsidR="00BA0562" w:rsidRDefault="00BA0562" w:rsidP="006132A9">
      <w:pPr>
        <w:pStyle w:val="TerminalDisplay"/>
      </w:pPr>
    </w:p>
    <w:p w14:paraId="670861F6" w14:textId="77777777" w:rsidR="00BA0562" w:rsidRDefault="00BA0562" w:rsidP="006132A9">
      <w:pPr>
        <w:pStyle w:val="TerminalDisplay"/>
      </w:pPr>
      <w:r>
        <w:t xml:space="preserve"> 2 192.168.3.1 70 ms  60 ms  60 ms </w:t>
      </w:r>
    </w:p>
    <w:p w14:paraId="47A2FB53" w14:textId="77777777" w:rsidR="00BA0562" w:rsidRPr="00621C09" w:rsidRDefault="00BA0562" w:rsidP="006132A9">
      <w:pPr>
        <w:pStyle w:val="TerminalDisplay"/>
      </w:pPr>
      <w:r>
        <w:t>VLAN 2 and VLAN 3 can communicate with each other.</w:t>
      </w:r>
    </w:p>
    <w:p w14:paraId="52907AA4" w14:textId="77777777" w:rsidR="00BA0562" w:rsidRPr="008068D9" w:rsidRDefault="00BA0562" w:rsidP="002075CB">
      <w:pPr>
        <w:pStyle w:val="Step"/>
        <w:outlineLvl w:val="9"/>
      </w:pPr>
      <w:r>
        <w:t>Настройте интерфейсы VLANIF для реализации связи между VLAN.</w:t>
      </w:r>
    </w:p>
    <w:p w14:paraId="0BBDB71B" w14:textId="77777777" w:rsidR="00BA0562" w:rsidRDefault="00BA0562" w:rsidP="00621C09">
      <w:r>
        <w:t># Удалите конфигурацию, созданную на предыдущем шаге.</w:t>
      </w:r>
    </w:p>
    <w:p w14:paraId="08262BE7" w14:textId="77777777" w:rsidR="00BA0562" w:rsidRDefault="00BA0562" w:rsidP="006132A9">
      <w:pPr>
        <w:pStyle w:val="TerminalDisplay"/>
      </w:pPr>
      <w:r>
        <w:t>[S1]interface GigabitEthernet 0/0/1</w:t>
      </w:r>
    </w:p>
    <w:p w14:paraId="3B6EED06" w14:textId="77777777" w:rsidR="00BA0562" w:rsidRDefault="00BA0562" w:rsidP="006132A9">
      <w:pPr>
        <w:pStyle w:val="TerminalDisplay"/>
      </w:pPr>
      <w:r>
        <w:t>[S1-GigabitEthernet0/0/1]undo port trunk allow-pass vlan 2 3</w:t>
      </w:r>
    </w:p>
    <w:p w14:paraId="2987CA2F" w14:textId="77777777" w:rsidR="00BA0562" w:rsidRDefault="00BA0562" w:rsidP="006132A9">
      <w:pPr>
        <w:pStyle w:val="TerminalDisplay"/>
      </w:pPr>
      <w:r>
        <w:t>[S1-GigabitEthernet0/0/1]undo port link-type</w:t>
      </w:r>
    </w:p>
    <w:p w14:paraId="59644018" w14:textId="77777777" w:rsidR="00BA0562" w:rsidRPr="00513773" w:rsidRDefault="00BA0562" w:rsidP="006132A9">
      <w:pPr>
        <w:pStyle w:val="TerminalDisplay"/>
      </w:pPr>
      <w:r>
        <w:t xml:space="preserve">[R1]undo interface GigabitEthernet 0/0/1.2 </w:t>
      </w:r>
    </w:p>
    <w:p w14:paraId="75FBBC72" w14:textId="77777777" w:rsidR="00BA0562" w:rsidRPr="00513773" w:rsidRDefault="00BA0562" w:rsidP="006132A9">
      <w:pPr>
        <w:pStyle w:val="TerminalDisplay"/>
      </w:pPr>
      <w:r>
        <w:t>[R1]undo interface GigabitEthernet 0/0/1.3</w:t>
      </w:r>
    </w:p>
    <w:p w14:paraId="5579588D" w14:textId="77777777" w:rsidR="00BA0562" w:rsidRDefault="00BA0562" w:rsidP="00621C09">
      <w:r>
        <w:t># Создайте интерфейс VLANIF на коммутаторе S1.</w:t>
      </w:r>
    </w:p>
    <w:p w14:paraId="2B46EBDF" w14:textId="77777777" w:rsidR="00BA0562" w:rsidRDefault="00BA0562" w:rsidP="006132A9">
      <w:pPr>
        <w:pStyle w:val="TerminalDisplay"/>
      </w:pPr>
      <w:r>
        <w:t>[S1]interface Vlanif 2</w:t>
      </w:r>
    </w:p>
    <w:p w14:paraId="5AD38AE6" w14:textId="2ECB8114" w:rsidR="00BA0562" w:rsidRDefault="00BA0562" w:rsidP="00621C09">
      <w:r>
        <w:t xml:space="preserve">С помощью команды </w:t>
      </w:r>
      <w:r>
        <w:rPr>
          <w:b/>
          <w:bCs/>
        </w:rPr>
        <w:t>interface vlanif</w:t>
      </w:r>
      <w:r>
        <w:t xml:space="preserve"> </w:t>
      </w:r>
      <w:r>
        <w:rPr>
          <w:i/>
          <w:iCs/>
        </w:rPr>
        <w:t>vlan-id</w:t>
      </w:r>
      <w:r>
        <w:t xml:space="preserve"> можно создать интерфейс VLANIF и перейти в режим конфигурирования интерфейса VLANIF. Перед настройкой интерфейса </w:t>
      </w:r>
      <w:r w:rsidR="007C3CA1">
        <w:t>VLANIF необходимо создать VLAN.</w:t>
      </w:r>
    </w:p>
    <w:p w14:paraId="00847EF0" w14:textId="77777777" w:rsidR="00BA0562" w:rsidRDefault="00BA0562" w:rsidP="006132A9">
      <w:pPr>
        <w:pStyle w:val="TerminalDisplay"/>
      </w:pPr>
      <w:r>
        <w:t>[S1-Vlanif2]ip address 192.168.2.254 24</w:t>
      </w:r>
    </w:p>
    <w:p w14:paraId="76066772" w14:textId="77777777" w:rsidR="00BA0562" w:rsidRDefault="00BA0562" w:rsidP="006132A9">
      <w:pPr>
        <w:pStyle w:val="TerminalDisplay"/>
      </w:pPr>
      <w:r>
        <w:t>[S1-Vlanif2]quit</w:t>
      </w:r>
    </w:p>
    <w:p w14:paraId="6EBB6B56" w14:textId="77777777" w:rsidR="00BA0562" w:rsidRDefault="00BA0562" w:rsidP="006132A9">
      <w:pPr>
        <w:pStyle w:val="TerminalDisplay"/>
      </w:pPr>
      <w:r>
        <w:t>[S1]interface Vlanif 3</w:t>
      </w:r>
    </w:p>
    <w:p w14:paraId="2711AF6A" w14:textId="77777777" w:rsidR="00BA0562" w:rsidRDefault="00BA0562" w:rsidP="006132A9">
      <w:pPr>
        <w:pStyle w:val="TerminalDisplay"/>
      </w:pPr>
      <w:r>
        <w:t xml:space="preserve">[S1-Vlanif3]ip address 192.168.3.254 24 </w:t>
      </w:r>
    </w:p>
    <w:p w14:paraId="6C834202" w14:textId="77777777" w:rsidR="00BA0562" w:rsidRDefault="00BA0562" w:rsidP="006132A9">
      <w:pPr>
        <w:pStyle w:val="TerminalDisplay"/>
      </w:pPr>
      <w:r>
        <w:t>[S1-Vlanif3]quit</w:t>
      </w:r>
    </w:p>
    <w:p w14:paraId="02883207" w14:textId="77777777" w:rsidR="00BA0562" w:rsidRDefault="00BA0562" w:rsidP="00621C09">
      <w:r>
        <w:lastRenderedPageBreak/>
        <w:t># Проверьте связь между VLAN.</w:t>
      </w:r>
    </w:p>
    <w:p w14:paraId="3DF3EE37" w14:textId="77777777" w:rsidR="00BA0562" w:rsidRDefault="00BA0562" w:rsidP="006132A9">
      <w:pPr>
        <w:pStyle w:val="TerminalDisplay"/>
      </w:pPr>
      <w:r>
        <w:t xml:space="preserve">&lt;R2&gt;ping 192.168.3.1 </w:t>
      </w:r>
    </w:p>
    <w:p w14:paraId="52068C3F" w14:textId="77777777" w:rsidR="00BA0562" w:rsidRDefault="00BA0562" w:rsidP="006132A9">
      <w:pPr>
        <w:pStyle w:val="TerminalDisplay"/>
      </w:pPr>
      <w:r>
        <w:t xml:space="preserve">  PING 192.168.3.1: 56  data bytes, press CTRL_C to break</w:t>
      </w:r>
    </w:p>
    <w:p w14:paraId="603F3CAE" w14:textId="77777777" w:rsidR="00BA0562" w:rsidRDefault="00BA0562" w:rsidP="006132A9">
      <w:pPr>
        <w:pStyle w:val="TerminalDisplay"/>
      </w:pPr>
      <w:r>
        <w:t xml:space="preserve">    Reply from 192.168.3.1: bytes=56 Sequence=1 ttl=254 time=100 ms</w:t>
      </w:r>
    </w:p>
    <w:p w14:paraId="7507B959" w14:textId="77777777" w:rsidR="00BA0562" w:rsidRDefault="00BA0562" w:rsidP="006132A9">
      <w:pPr>
        <w:pStyle w:val="TerminalDisplay"/>
      </w:pPr>
      <w:r>
        <w:t xml:space="preserve">    Reply from 192.168.3.1: bytes=56 Sequence=2 ttl=254 time=50 ms</w:t>
      </w:r>
    </w:p>
    <w:p w14:paraId="445E78E1" w14:textId="77777777" w:rsidR="00BA0562" w:rsidRDefault="00BA0562" w:rsidP="006132A9">
      <w:pPr>
        <w:pStyle w:val="TerminalDisplay"/>
      </w:pPr>
      <w:r>
        <w:t xml:space="preserve">    Reply from 192.168.3.1: bytes=56 Sequence=3 ttl=254 time=50 ms</w:t>
      </w:r>
    </w:p>
    <w:p w14:paraId="775018CA" w14:textId="77777777" w:rsidR="00BA0562" w:rsidRDefault="00BA0562" w:rsidP="006132A9">
      <w:pPr>
        <w:pStyle w:val="TerminalDisplay"/>
      </w:pPr>
      <w:r>
        <w:t xml:space="preserve">    Reply from 192.168.3.1: bytes=56 Sequence=4 ttl=254 time=60 ms</w:t>
      </w:r>
    </w:p>
    <w:p w14:paraId="56D40168" w14:textId="77777777" w:rsidR="00BA0562" w:rsidRDefault="00BA0562" w:rsidP="006132A9">
      <w:pPr>
        <w:pStyle w:val="TerminalDisplay"/>
      </w:pPr>
      <w:r>
        <w:t xml:space="preserve">    Reply from 192.168.3.1: bytes=56 Sequence=5 ttl=254 time=70 ms</w:t>
      </w:r>
    </w:p>
    <w:p w14:paraId="1E46CEB8" w14:textId="77777777" w:rsidR="00BA0562" w:rsidRDefault="00BA0562" w:rsidP="006132A9">
      <w:pPr>
        <w:pStyle w:val="TerminalDisplay"/>
      </w:pPr>
      <w:r>
        <w:t xml:space="preserve">  --- 192.168.3.1 ping statistics ---</w:t>
      </w:r>
    </w:p>
    <w:p w14:paraId="1D753DD1" w14:textId="77777777" w:rsidR="00BA0562" w:rsidRDefault="00BA0562" w:rsidP="006132A9">
      <w:pPr>
        <w:pStyle w:val="TerminalDisplay"/>
      </w:pPr>
      <w:r>
        <w:t xml:space="preserve">    5 packet(s) transmitted</w:t>
      </w:r>
    </w:p>
    <w:p w14:paraId="35D12DA7" w14:textId="77777777" w:rsidR="00BA0562" w:rsidRDefault="00BA0562" w:rsidP="006132A9">
      <w:pPr>
        <w:pStyle w:val="TerminalDisplay"/>
      </w:pPr>
      <w:r>
        <w:t xml:space="preserve">    5 packet(s) received</w:t>
      </w:r>
    </w:p>
    <w:p w14:paraId="34D13862" w14:textId="77777777" w:rsidR="00BA0562" w:rsidRDefault="00BA0562" w:rsidP="006132A9">
      <w:pPr>
        <w:pStyle w:val="TerminalDisplay"/>
      </w:pPr>
      <w:r>
        <w:t xml:space="preserve">    0.00% packet loss</w:t>
      </w:r>
    </w:p>
    <w:p w14:paraId="596CE3D6" w14:textId="77777777" w:rsidR="00BA0562" w:rsidRDefault="00BA0562" w:rsidP="006132A9">
      <w:pPr>
        <w:pStyle w:val="TerminalDisplay"/>
      </w:pPr>
      <w:r>
        <w:t xml:space="preserve">    round-trip min/avg/max = 50/66/100 ms</w:t>
      </w:r>
    </w:p>
    <w:p w14:paraId="416D7996" w14:textId="77777777" w:rsidR="00BA0562" w:rsidRDefault="00BA0562" w:rsidP="006132A9">
      <w:pPr>
        <w:pStyle w:val="TerminalDisplay"/>
      </w:pPr>
    </w:p>
    <w:p w14:paraId="1FDE381A" w14:textId="77777777" w:rsidR="00BA0562" w:rsidRDefault="00BA0562" w:rsidP="006132A9">
      <w:pPr>
        <w:pStyle w:val="TerminalDisplay"/>
      </w:pPr>
      <w:r>
        <w:t xml:space="preserve">&lt;R2&gt;tracert 192.168.3.1 </w:t>
      </w:r>
    </w:p>
    <w:p w14:paraId="2B1AF14C" w14:textId="77777777" w:rsidR="00BA0562" w:rsidRDefault="00BA0562" w:rsidP="006132A9">
      <w:pPr>
        <w:pStyle w:val="TerminalDisplay"/>
      </w:pPr>
    </w:p>
    <w:p w14:paraId="43A7BEC2" w14:textId="77777777" w:rsidR="00BA0562" w:rsidRDefault="00BA0562" w:rsidP="006132A9">
      <w:pPr>
        <w:pStyle w:val="TerminalDisplay"/>
      </w:pPr>
      <w:r>
        <w:t xml:space="preserve"> traceroute to  192.168.3.1(192.168.3.1), max hops: 30 ,packet length: 40,press CTRL_C to break </w:t>
      </w:r>
    </w:p>
    <w:p w14:paraId="154E03A0" w14:textId="77777777" w:rsidR="00BA0562" w:rsidRDefault="00BA0562" w:rsidP="006132A9">
      <w:pPr>
        <w:pStyle w:val="TerminalDisplay"/>
      </w:pPr>
    </w:p>
    <w:p w14:paraId="6CEDE139" w14:textId="77777777" w:rsidR="00BA0562" w:rsidRDefault="00BA0562" w:rsidP="006132A9">
      <w:pPr>
        <w:pStyle w:val="TerminalDisplay"/>
      </w:pPr>
      <w:r>
        <w:t xml:space="preserve"> 1 192.168.2.254 40 ms  30 ms  20 ms </w:t>
      </w:r>
    </w:p>
    <w:p w14:paraId="7CE62836" w14:textId="77777777" w:rsidR="00BA0562" w:rsidRDefault="00BA0562" w:rsidP="006132A9">
      <w:pPr>
        <w:pStyle w:val="TerminalDisplay"/>
      </w:pPr>
    </w:p>
    <w:p w14:paraId="24A19E06" w14:textId="77777777" w:rsidR="00BA0562" w:rsidRPr="008068D9" w:rsidRDefault="00BA0562" w:rsidP="006132A9">
      <w:pPr>
        <w:pStyle w:val="TerminalDisplay"/>
      </w:pPr>
      <w:r>
        <w:t xml:space="preserve"> 2 192.168.3.1 40 ms  30 ms  40 ms</w:t>
      </w:r>
    </w:p>
    <w:p w14:paraId="67381023" w14:textId="77777777" w:rsidR="00BA0562" w:rsidRDefault="00BA0562" w:rsidP="006132A9">
      <w:pPr>
        <w:pStyle w:val="TerminalDisplay"/>
      </w:pPr>
      <w:r>
        <w:t>Связь между VLAN 2 и VLAN 3 успешно осуществляется.</w:t>
      </w:r>
    </w:p>
    <w:p w14:paraId="6CD00540" w14:textId="77777777" w:rsidR="00621C09" w:rsidRPr="00621C09" w:rsidRDefault="00621C09" w:rsidP="00621C09">
      <w:pPr>
        <w:pStyle w:val="End"/>
      </w:pPr>
      <w:r>
        <w:t>----Конец</w:t>
      </w:r>
    </w:p>
    <w:p w14:paraId="03664FBB" w14:textId="77777777" w:rsidR="00BA0562" w:rsidRDefault="00BA0562" w:rsidP="00621C09">
      <w:pPr>
        <w:pStyle w:val="Heading3"/>
      </w:pPr>
      <w:bookmarkStart w:id="102" w:name="_Toc66968555"/>
      <w:r>
        <w:t>Проверка</w:t>
      </w:r>
      <w:bookmarkEnd w:id="102"/>
    </w:p>
    <w:p w14:paraId="070D6692" w14:textId="77777777" w:rsidR="00BA0562" w:rsidRDefault="00BA0562" w:rsidP="00621C09">
      <w:r>
        <w:t>Подробности данной операции здесь не приводятся.</w:t>
      </w:r>
    </w:p>
    <w:p w14:paraId="282493E8" w14:textId="191BE47C" w:rsidR="00BA0562" w:rsidRDefault="00C97018" w:rsidP="00621C09">
      <w:pPr>
        <w:pStyle w:val="Heading3"/>
      </w:pPr>
      <w:bookmarkStart w:id="103" w:name="_Toc66968556"/>
      <w:r>
        <w:t>Справочные конфигурации</w:t>
      </w:r>
      <w:bookmarkEnd w:id="103"/>
    </w:p>
    <w:p w14:paraId="1E4AECD9" w14:textId="77777777" w:rsidR="00BA0562" w:rsidRDefault="00BA0562" w:rsidP="00621C09">
      <w:r>
        <w:t>Конфигурация на S1</w:t>
      </w:r>
    </w:p>
    <w:p w14:paraId="3B6CF1D6" w14:textId="77777777" w:rsidR="00BA0562" w:rsidRDefault="00BA0562" w:rsidP="006132A9">
      <w:pPr>
        <w:pStyle w:val="TerminalDisplay"/>
      </w:pPr>
      <w:r>
        <w:t>#</w:t>
      </w:r>
    </w:p>
    <w:p w14:paraId="5D8670A3" w14:textId="77777777" w:rsidR="00BA0562" w:rsidRDefault="00BA0562" w:rsidP="006132A9">
      <w:pPr>
        <w:pStyle w:val="TerminalDisplay"/>
      </w:pPr>
      <w:r>
        <w:t>sysname S1</w:t>
      </w:r>
    </w:p>
    <w:p w14:paraId="099C0B83" w14:textId="77777777" w:rsidR="00BA0562" w:rsidRDefault="00BA0562" w:rsidP="006132A9">
      <w:pPr>
        <w:pStyle w:val="TerminalDisplay"/>
      </w:pPr>
      <w:r>
        <w:t>#</w:t>
      </w:r>
    </w:p>
    <w:p w14:paraId="42726274" w14:textId="77777777" w:rsidR="00BA0562" w:rsidRDefault="00BA0562" w:rsidP="006132A9">
      <w:pPr>
        <w:pStyle w:val="TerminalDisplay"/>
      </w:pPr>
      <w:r>
        <w:t>vlan batch 2 to 3</w:t>
      </w:r>
    </w:p>
    <w:p w14:paraId="3937C905" w14:textId="77777777" w:rsidR="00BA0562" w:rsidRDefault="00BA0562" w:rsidP="006132A9">
      <w:pPr>
        <w:pStyle w:val="TerminalDisplay"/>
      </w:pPr>
      <w:r>
        <w:t>#</w:t>
      </w:r>
    </w:p>
    <w:p w14:paraId="2C27863B" w14:textId="77777777" w:rsidR="00BA0562" w:rsidRDefault="00BA0562" w:rsidP="006132A9">
      <w:pPr>
        <w:pStyle w:val="TerminalDisplay"/>
      </w:pPr>
      <w:r>
        <w:t>interface Vlanif2</w:t>
      </w:r>
    </w:p>
    <w:p w14:paraId="03554EDE" w14:textId="77777777" w:rsidR="00BA0562" w:rsidRDefault="00BA0562" w:rsidP="006132A9">
      <w:pPr>
        <w:pStyle w:val="TerminalDisplay"/>
      </w:pPr>
      <w:r>
        <w:t xml:space="preserve"> ip address 192.168.2.254 255.255.255.0</w:t>
      </w:r>
    </w:p>
    <w:p w14:paraId="7ABF4E6C" w14:textId="77777777" w:rsidR="00BA0562" w:rsidRDefault="00BA0562" w:rsidP="006132A9">
      <w:pPr>
        <w:pStyle w:val="TerminalDisplay"/>
      </w:pPr>
      <w:r>
        <w:t>#</w:t>
      </w:r>
    </w:p>
    <w:p w14:paraId="183072C9" w14:textId="77777777" w:rsidR="00BA0562" w:rsidRDefault="00BA0562" w:rsidP="006132A9">
      <w:pPr>
        <w:pStyle w:val="TerminalDisplay"/>
      </w:pPr>
      <w:r>
        <w:t>interface Vlanif3</w:t>
      </w:r>
    </w:p>
    <w:p w14:paraId="15B042A4" w14:textId="77777777" w:rsidR="00BA0562" w:rsidRDefault="00BA0562" w:rsidP="006132A9">
      <w:pPr>
        <w:pStyle w:val="TerminalDisplay"/>
      </w:pPr>
      <w:r>
        <w:t xml:space="preserve"> ip address 192.168.3.254 255.255.255.0</w:t>
      </w:r>
    </w:p>
    <w:p w14:paraId="25F95B35" w14:textId="77777777" w:rsidR="00BA0562" w:rsidRDefault="00BA0562" w:rsidP="006132A9">
      <w:pPr>
        <w:pStyle w:val="TerminalDisplay"/>
      </w:pPr>
      <w:r>
        <w:t>#</w:t>
      </w:r>
    </w:p>
    <w:p w14:paraId="6A2CBA9F" w14:textId="77777777" w:rsidR="00BA0562" w:rsidRDefault="00BA0562" w:rsidP="006132A9">
      <w:pPr>
        <w:pStyle w:val="TerminalDisplay"/>
      </w:pPr>
      <w:r>
        <w:t>interface GigabitEthernet0/0/2</w:t>
      </w:r>
    </w:p>
    <w:p w14:paraId="510052B5" w14:textId="77777777" w:rsidR="00BA0562" w:rsidRDefault="00BA0562" w:rsidP="006132A9">
      <w:pPr>
        <w:pStyle w:val="TerminalDisplay"/>
      </w:pPr>
      <w:r>
        <w:t xml:space="preserve"> port link-type access</w:t>
      </w:r>
    </w:p>
    <w:p w14:paraId="1471C7A4" w14:textId="77777777" w:rsidR="00BA0562" w:rsidRDefault="00BA0562" w:rsidP="006132A9">
      <w:pPr>
        <w:pStyle w:val="TerminalDisplay"/>
      </w:pPr>
      <w:r>
        <w:t xml:space="preserve"> port default vlan 2</w:t>
      </w:r>
    </w:p>
    <w:p w14:paraId="6C04A8E8" w14:textId="77777777" w:rsidR="00BA0562" w:rsidRDefault="00BA0562" w:rsidP="006132A9">
      <w:pPr>
        <w:pStyle w:val="TerminalDisplay"/>
      </w:pPr>
      <w:r>
        <w:t>#</w:t>
      </w:r>
    </w:p>
    <w:p w14:paraId="09D0AD51" w14:textId="77777777" w:rsidR="00BA0562" w:rsidRDefault="00BA0562" w:rsidP="006132A9">
      <w:pPr>
        <w:pStyle w:val="TerminalDisplay"/>
      </w:pPr>
      <w:r>
        <w:t>interface GigabitEthernet0/0/3</w:t>
      </w:r>
    </w:p>
    <w:p w14:paraId="2595B898" w14:textId="77777777" w:rsidR="00BA0562" w:rsidRDefault="00BA0562" w:rsidP="006132A9">
      <w:pPr>
        <w:pStyle w:val="TerminalDisplay"/>
      </w:pPr>
      <w:r>
        <w:t xml:space="preserve"> port link-type access</w:t>
      </w:r>
    </w:p>
    <w:p w14:paraId="7BD77396" w14:textId="77777777" w:rsidR="00BA0562" w:rsidRDefault="00BA0562" w:rsidP="006132A9">
      <w:pPr>
        <w:pStyle w:val="TerminalDisplay"/>
      </w:pPr>
      <w:r>
        <w:t xml:space="preserve"> port default vlan 3</w:t>
      </w:r>
    </w:p>
    <w:p w14:paraId="137A2F91" w14:textId="77777777" w:rsidR="00BA0562" w:rsidRDefault="00BA0562" w:rsidP="006132A9">
      <w:pPr>
        <w:pStyle w:val="TerminalDisplay"/>
      </w:pPr>
      <w:r>
        <w:t>#</w:t>
      </w:r>
    </w:p>
    <w:p w14:paraId="517F7AB5" w14:textId="77777777" w:rsidR="00BA0562" w:rsidRDefault="00BA0562" w:rsidP="006132A9">
      <w:pPr>
        <w:pStyle w:val="TerminalDisplay"/>
      </w:pPr>
      <w:r>
        <w:t>return</w:t>
      </w:r>
    </w:p>
    <w:p w14:paraId="229351F7" w14:textId="77777777" w:rsidR="00BA0562" w:rsidRDefault="00BA0562" w:rsidP="00621C09">
      <w:r>
        <w:lastRenderedPageBreak/>
        <w:t>Конфигурация на R2</w:t>
      </w:r>
    </w:p>
    <w:p w14:paraId="08BC2CE7" w14:textId="77777777" w:rsidR="00BA0562" w:rsidRDefault="00BA0562" w:rsidP="006132A9">
      <w:pPr>
        <w:pStyle w:val="TerminalDisplay"/>
      </w:pPr>
      <w:r>
        <w:t>#</w:t>
      </w:r>
    </w:p>
    <w:p w14:paraId="361347ED" w14:textId="77777777" w:rsidR="00BA0562" w:rsidRDefault="00BA0562" w:rsidP="006132A9">
      <w:pPr>
        <w:pStyle w:val="TerminalDisplay"/>
      </w:pPr>
      <w:r>
        <w:t xml:space="preserve"> sysname R2</w:t>
      </w:r>
    </w:p>
    <w:p w14:paraId="1CBB16CE" w14:textId="77777777" w:rsidR="00BA0562" w:rsidRDefault="00BA0562" w:rsidP="006132A9">
      <w:pPr>
        <w:pStyle w:val="TerminalDisplay"/>
      </w:pPr>
      <w:r>
        <w:t>#</w:t>
      </w:r>
    </w:p>
    <w:p w14:paraId="5066B028" w14:textId="77777777" w:rsidR="00BA0562" w:rsidRDefault="00BA0562" w:rsidP="006132A9">
      <w:pPr>
        <w:pStyle w:val="TerminalDisplay"/>
      </w:pPr>
      <w:r>
        <w:t>interface GigabitEthernet0/0/1</w:t>
      </w:r>
    </w:p>
    <w:p w14:paraId="0E80C7C6" w14:textId="77777777" w:rsidR="00BA0562" w:rsidRDefault="00BA0562" w:rsidP="006132A9">
      <w:pPr>
        <w:pStyle w:val="TerminalDisplay"/>
      </w:pPr>
      <w:r>
        <w:t xml:space="preserve"> ip address 192.168.2.1 255.255.255.0</w:t>
      </w:r>
    </w:p>
    <w:p w14:paraId="7D7CB737" w14:textId="77777777" w:rsidR="00BA0562" w:rsidRDefault="00BA0562" w:rsidP="006132A9">
      <w:pPr>
        <w:pStyle w:val="TerminalDisplay"/>
      </w:pPr>
      <w:r>
        <w:t>#</w:t>
      </w:r>
    </w:p>
    <w:p w14:paraId="348DB357" w14:textId="77777777" w:rsidR="00BA0562" w:rsidRDefault="00BA0562" w:rsidP="006132A9">
      <w:pPr>
        <w:pStyle w:val="TerminalDisplay"/>
      </w:pPr>
      <w:r>
        <w:t>ip route-static 0.0.0.0 0.0.0.0 192.168.2.254</w:t>
      </w:r>
    </w:p>
    <w:p w14:paraId="3B25DBE9" w14:textId="77777777" w:rsidR="00BA0562" w:rsidRDefault="00BA0562" w:rsidP="006132A9">
      <w:pPr>
        <w:pStyle w:val="TerminalDisplay"/>
      </w:pPr>
      <w:r>
        <w:t>#</w:t>
      </w:r>
    </w:p>
    <w:p w14:paraId="3672422D" w14:textId="77777777" w:rsidR="00BA0562" w:rsidRDefault="00BA0562" w:rsidP="006132A9">
      <w:pPr>
        <w:pStyle w:val="TerminalDisplay"/>
      </w:pPr>
      <w:r>
        <w:t>return</w:t>
      </w:r>
    </w:p>
    <w:p w14:paraId="58618B98" w14:textId="77777777" w:rsidR="00BA0562" w:rsidRDefault="00BA0562" w:rsidP="00621C09">
      <w:r>
        <w:t>Конфигурация на R3</w:t>
      </w:r>
    </w:p>
    <w:p w14:paraId="3135187E" w14:textId="77777777" w:rsidR="00BA0562" w:rsidRDefault="00BA0562" w:rsidP="006132A9">
      <w:pPr>
        <w:pStyle w:val="TerminalDisplay"/>
      </w:pPr>
      <w:r>
        <w:t>#</w:t>
      </w:r>
    </w:p>
    <w:p w14:paraId="5CF95E2E" w14:textId="77777777" w:rsidR="00BA0562" w:rsidRDefault="00BA0562" w:rsidP="006132A9">
      <w:pPr>
        <w:pStyle w:val="TerminalDisplay"/>
      </w:pPr>
      <w:r>
        <w:t xml:space="preserve"> sysname R3</w:t>
      </w:r>
    </w:p>
    <w:p w14:paraId="659F04B1" w14:textId="77777777" w:rsidR="00BA0562" w:rsidRDefault="00BA0562" w:rsidP="006132A9">
      <w:pPr>
        <w:pStyle w:val="TerminalDisplay"/>
      </w:pPr>
      <w:r>
        <w:t>#</w:t>
      </w:r>
    </w:p>
    <w:p w14:paraId="2083EF6A" w14:textId="77777777" w:rsidR="00BA0562" w:rsidRDefault="00BA0562" w:rsidP="006132A9">
      <w:pPr>
        <w:pStyle w:val="TerminalDisplay"/>
      </w:pPr>
      <w:r>
        <w:t>interface GigabitEthernet0/0/1</w:t>
      </w:r>
    </w:p>
    <w:p w14:paraId="00848BAE" w14:textId="77777777" w:rsidR="00BA0562" w:rsidRDefault="00BA0562" w:rsidP="006132A9">
      <w:pPr>
        <w:pStyle w:val="TerminalDisplay"/>
      </w:pPr>
      <w:r>
        <w:t xml:space="preserve"> ip address 192.168.3.1 255.255.255.0</w:t>
      </w:r>
    </w:p>
    <w:p w14:paraId="77EF4156" w14:textId="77777777" w:rsidR="00BA0562" w:rsidRDefault="00BA0562" w:rsidP="006132A9">
      <w:pPr>
        <w:pStyle w:val="TerminalDisplay"/>
      </w:pPr>
      <w:r>
        <w:t>#</w:t>
      </w:r>
    </w:p>
    <w:p w14:paraId="30AA8A1D" w14:textId="77777777" w:rsidR="00BA0562" w:rsidRDefault="00BA0562" w:rsidP="006132A9">
      <w:pPr>
        <w:pStyle w:val="TerminalDisplay"/>
      </w:pPr>
      <w:r>
        <w:t>ip route-static 0.0.0.0 0.0.0.0 192.168.3.254</w:t>
      </w:r>
    </w:p>
    <w:p w14:paraId="198141F2" w14:textId="77777777" w:rsidR="00BA0562" w:rsidRDefault="00BA0562" w:rsidP="006132A9">
      <w:pPr>
        <w:pStyle w:val="TerminalDisplay"/>
      </w:pPr>
      <w:r>
        <w:t>#</w:t>
      </w:r>
    </w:p>
    <w:p w14:paraId="0ECB985D" w14:textId="77777777" w:rsidR="00BA0562" w:rsidRDefault="00BA0562" w:rsidP="006132A9">
      <w:pPr>
        <w:pStyle w:val="TerminalDisplay"/>
      </w:pPr>
      <w:r>
        <w:t>return</w:t>
      </w:r>
    </w:p>
    <w:p w14:paraId="33A0EB26" w14:textId="77777777" w:rsidR="00BA0562" w:rsidRDefault="00BA0562" w:rsidP="00621C09">
      <w:pPr>
        <w:pStyle w:val="Heading3"/>
      </w:pPr>
      <w:bookmarkStart w:id="104" w:name="_Toc66968557"/>
      <w:r>
        <w:t>Вопросы</w:t>
      </w:r>
      <w:bookmarkEnd w:id="104"/>
    </w:p>
    <w:p w14:paraId="3F69CF98" w14:textId="77777777" w:rsidR="00BA0562" w:rsidRDefault="00BA0562" w:rsidP="002075CB">
      <w:pPr>
        <w:pStyle w:val="ItemStep"/>
        <w:outlineLvl w:val="9"/>
      </w:pPr>
      <w:r>
        <w:t>Какие настройки необходимо выполнить на S1, если маршрутизатору R2 требуется доступ к сети, подключенной к маршрутизатору R1?</w:t>
      </w:r>
    </w:p>
    <w:p w14:paraId="594DDC4C" w14:textId="77777777" w:rsidR="00BA0562" w:rsidRDefault="00BA0562" w:rsidP="002075CB">
      <w:pPr>
        <w:pStyle w:val="ItemStep"/>
        <w:outlineLvl w:val="9"/>
      </w:pPr>
      <w:r>
        <w:t>Когда интерфейс VLANIF начнет работать в качестве интерфейса уровня 3?</w:t>
      </w:r>
    </w:p>
    <w:p w14:paraId="1B0946E6" w14:textId="77777777" w:rsidR="00621C09" w:rsidRDefault="00621C09" w:rsidP="00621C09">
      <w:pPr>
        <w:pStyle w:val="ItemListText"/>
        <w:sectPr w:rsidR="00621C09" w:rsidSect="002075CB">
          <w:pgSz w:w="11906" w:h="16838" w:code="9"/>
          <w:pgMar w:top="1701" w:right="1134" w:bottom="1701" w:left="1134" w:header="567" w:footer="567" w:gutter="0"/>
          <w:cols w:space="425"/>
          <w:docGrid w:linePitch="312"/>
        </w:sectPr>
      </w:pPr>
    </w:p>
    <w:p w14:paraId="4DF19FA0" w14:textId="77777777" w:rsidR="00BA0562" w:rsidRPr="00621C09" w:rsidRDefault="00BA0562" w:rsidP="00FB59F1">
      <w:pPr>
        <w:pStyle w:val="Heading1"/>
      </w:pPr>
      <w:bookmarkStart w:id="105" w:name="_Toc35261165"/>
      <w:bookmarkStart w:id="106" w:name="_Toc66968558"/>
      <w:r>
        <w:lastRenderedPageBreak/>
        <w:t>Основы сетевой безопасности и доступа к сети</w:t>
      </w:r>
      <w:bookmarkEnd w:id="105"/>
      <w:bookmarkEnd w:id="106"/>
    </w:p>
    <w:p w14:paraId="49858E32" w14:textId="1E8FDEFD" w:rsidR="00BA0562" w:rsidRDefault="00BA0562" w:rsidP="00621C09">
      <w:pPr>
        <w:pStyle w:val="Heading2"/>
      </w:pPr>
      <w:bookmarkStart w:id="107" w:name="_Toc33196111"/>
      <w:bookmarkStart w:id="108" w:name="_Toc35261166"/>
      <w:bookmarkStart w:id="109" w:name="_Toc66968559"/>
      <w:r>
        <w:t>Лабораторная работа 1</w:t>
      </w:r>
      <w:r w:rsidR="00C658CA">
        <w:t>.</w:t>
      </w:r>
      <w:r>
        <w:t xml:space="preserve"> Настройка ACL</w:t>
      </w:r>
      <w:bookmarkEnd w:id="107"/>
      <w:bookmarkEnd w:id="108"/>
      <w:bookmarkEnd w:id="109"/>
    </w:p>
    <w:p w14:paraId="23AD0289" w14:textId="77777777" w:rsidR="00BA0562" w:rsidRPr="00BA68D3" w:rsidRDefault="00BA0562" w:rsidP="00621C09">
      <w:pPr>
        <w:pStyle w:val="Heading3"/>
      </w:pPr>
      <w:bookmarkStart w:id="110" w:name="_Toc31299651"/>
      <w:bookmarkStart w:id="111" w:name="_Toc66968560"/>
      <w:r>
        <w:t>Общая информация</w:t>
      </w:r>
      <w:bookmarkEnd w:id="110"/>
      <w:bookmarkEnd w:id="111"/>
    </w:p>
    <w:p w14:paraId="3F470A9A" w14:textId="77777777" w:rsidR="00BA0562" w:rsidRPr="00C658CA" w:rsidRDefault="00BA0562" w:rsidP="00621C09">
      <w:pPr>
        <w:pStyle w:val="Heading4"/>
        <w:rPr>
          <w:rFonts w:asciiTheme="minorHAnsi" w:hAnsiTheme="minorHAnsi" w:hint="default"/>
        </w:rPr>
      </w:pPr>
      <w:bookmarkStart w:id="112" w:name="_Toc66968561"/>
      <w:r w:rsidRPr="00C658CA">
        <w:rPr>
          <w:rFonts w:asciiTheme="minorHAnsi" w:hAnsiTheme="minorHAnsi" w:hint="default"/>
        </w:rPr>
        <w:t>О лабораторной работе</w:t>
      </w:r>
      <w:bookmarkEnd w:id="112"/>
    </w:p>
    <w:p w14:paraId="236E7EB4" w14:textId="77777777" w:rsidR="00BA0562" w:rsidRDefault="00BA0562" w:rsidP="00621C09">
      <w:r>
        <w:t>Список контроля доступа (Access Control List, ACL) — это набор правил, разрешающих или запрещающих доступ. В каждом правиле определяется условие сопоставления пакетов. Это может быть адрес источника, адрес пункта назначения или номер порта.</w:t>
      </w:r>
    </w:p>
    <w:p w14:paraId="60FF812D" w14:textId="77777777" w:rsidR="00BA0562" w:rsidRPr="00BA68D3" w:rsidRDefault="00BA0562" w:rsidP="00621C09">
      <w:r>
        <w:t>ACL — это механизм фильтрации пакетов на основе правил. Пакеты, соответствующие списку ACL, обрабатываются на основе политики, определенной в ACL.</w:t>
      </w:r>
    </w:p>
    <w:p w14:paraId="450B879E" w14:textId="77777777" w:rsidR="00BA0562" w:rsidRPr="00FB5363" w:rsidRDefault="00BA0562" w:rsidP="00621C09">
      <w:pPr>
        <w:pStyle w:val="Heading4"/>
        <w:rPr>
          <w:rFonts w:asciiTheme="minorHAnsi" w:hAnsiTheme="minorHAnsi" w:hint="default"/>
        </w:rPr>
      </w:pPr>
      <w:bookmarkStart w:id="113" w:name="_Toc66968562"/>
      <w:r w:rsidRPr="00FB5363">
        <w:rPr>
          <w:rFonts w:asciiTheme="minorHAnsi" w:hAnsiTheme="minorHAnsi" w:hint="default"/>
        </w:rPr>
        <w:t>Цели</w:t>
      </w:r>
      <w:bookmarkEnd w:id="113"/>
    </w:p>
    <w:p w14:paraId="665EA44B" w14:textId="77777777" w:rsidR="00BA0562" w:rsidRPr="0000387B" w:rsidRDefault="00BA0562" w:rsidP="00621C09">
      <w:r>
        <w:t>Лабораторная работа помогает получить практические навыки по изучению следующих тем:</w:t>
      </w:r>
    </w:p>
    <w:p w14:paraId="57D1C0AA" w14:textId="77777777" w:rsidR="00BA0562" w:rsidRPr="00BA68D3" w:rsidRDefault="00BA0562" w:rsidP="00621C09">
      <w:pPr>
        <w:pStyle w:val="ItemList"/>
      </w:pPr>
      <w:r>
        <w:t>Настройка списков ACL</w:t>
      </w:r>
    </w:p>
    <w:p w14:paraId="24D9176C" w14:textId="77777777" w:rsidR="00BA0562" w:rsidRPr="00BA68D3" w:rsidRDefault="00BA0562" w:rsidP="00621C09">
      <w:pPr>
        <w:pStyle w:val="ItemList"/>
      </w:pPr>
      <w:r>
        <w:t>Применение ACL на интерфейсе</w:t>
      </w:r>
    </w:p>
    <w:p w14:paraId="37643FA9" w14:textId="77777777" w:rsidR="00BA0562" w:rsidRDefault="00BA0562" w:rsidP="00621C09">
      <w:pPr>
        <w:pStyle w:val="ItemList"/>
      </w:pPr>
      <w:r>
        <w:t>Основные методы фильтрации трафика</w:t>
      </w:r>
    </w:p>
    <w:p w14:paraId="1BEAFD6E" w14:textId="77777777" w:rsidR="00BA0562" w:rsidRPr="00FB5363" w:rsidRDefault="00BA0562" w:rsidP="00621C09">
      <w:pPr>
        <w:pStyle w:val="Heading4"/>
        <w:rPr>
          <w:rFonts w:asciiTheme="minorHAnsi" w:hAnsiTheme="minorHAnsi" w:hint="default"/>
        </w:rPr>
      </w:pPr>
      <w:bookmarkStart w:id="114" w:name="_Toc66968563"/>
      <w:r w:rsidRPr="00FB5363">
        <w:rPr>
          <w:rFonts w:asciiTheme="minorHAnsi" w:hAnsiTheme="minorHAnsi" w:hint="default"/>
        </w:rPr>
        <w:t>Топология сети</w:t>
      </w:r>
      <w:bookmarkEnd w:id="114"/>
    </w:p>
    <w:p w14:paraId="21091FEF" w14:textId="0AED5438" w:rsidR="00BA0562" w:rsidRDefault="00BA0562" w:rsidP="00621C09">
      <w:r>
        <w:t xml:space="preserve">В сети, показанной на схеме, маршрутизатор R3 выполняет функции сервера, маршрутизатор R1 выполняет функции клиента, и они доступны для связи. Физические интерфейсы, соединяющие R1 и R2, имеют IP-адреса 10.1.2.1/24 и 10.1.2.2/24 соответственно, а физические интерфейсы, соединяющие R2 и R3, — </w:t>
      </w:r>
      <w:r w:rsidR="00FB5363">
        <w:br/>
      </w:r>
      <w:r>
        <w:t>IP-адреса 10.1.3.2/24 и 10.1.3.1/24. Кроме того, на маршрутизаторе R1 созданы два логических интерфейса LoopBack 0 и LoopBack 1 для имитации двух пользователей-клиентов. Два интерфейса имеют IP-адреса 10.1.1.1/24 и 10.1.4.1/24 соответственно.</w:t>
      </w:r>
    </w:p>
    <w:p w14:paraId="761AC56C" w14:textId="0B808E9E" w:rsidR="00BA0562" w:rsidRDefault="00BA0562" w:rsidP="00621C09">
      <w:r>
        <w:t>Один пользователь (LoopBack</w:t>
      </w:r>
      <w:r w:rsidR="00FB5363">
        <w:t> </w:t>
      </w:r>
      <w:r>
        <w:t>1 на R1) должен удаленно управлять R3. Для гарантии того, что вход в R3 будет разрешен только пользователю, который соответствует политике безопасности, можно настроить Telnet на сервере, задать защиту паролем и сконфигурировать ACL.</w:t>
      </w:r>
    </w:p>
    <w:p w14:paraId="7C14C9E0" w14:textId="77777777" w:rsidR="00BA0562" w:rsidRPr="0093062D" w:rsidRDefault="00BA0562" w:rsidP="002075CB">
      <w:pPr>
        <w:pStyle w:val="FigureDescription"/>
        <w:outlineLvl w:val="9"/>
      </w:pPr>
      <w:r>
        <w:lastRenderedPageBreak/>
        <w:t>Топология сети для конфигурирования ACL, используемая в данной лабораторной работе</w:t>
      </w:r>
    </w:p>
    <w:p w14:paraId="44918A24" w14:textId="666C136C" w:rsidR="00B74580" w:rsidRDefault="00FB5363" w:rsidP="003844FB">
      <w:pPr>
        <w:jc w:val="center"/>
        <w:rPr>
          <w:noProof/>
        </w:rPr>
      </w:pPr>
      <w:r>
        <w:rPr>
          <w:noProof/>
          <w:lang w:eastAsia="zh-TW"/>
        </w:rPr>
        <w:drawing>
          <wp:inline distT="0" distB="0" distL="0" distR="0" wp14:anchorId="172D5841" wp14:editId="20E821B1">
            <wp:extent cx="4231921" cy="27717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42509" cy="2778710"/>
                    </a:xfrm>
                    <a:prstGeom prst="rect">
                      <a:avLst/>
                    </a:prstGeom>
                    <a:noFill/>
                    <a:ln>
                      <a:noFill/>
                    </a:ln>
                  </pic:spPr>
                </pic:pic>
              </a:graphicData>
            </a:graphic>
          </wp:inline>
        </w:drawing>
      </w:r>
    </w:p>
    <w:p w14:paraId="1E6D52FC" w14:textId="77777777" w:rsidR="00621C09" w:rsidRPr="00BA68D3" w:rsidRDefault="00621C09" w:rsidP="00621C09"/>
    <w:p w14:paraId="63154119" w14:textId="77777777" w:rsidR="00BA0562" w:rsidRPr="00BA68D3" w:rsidRDefault="00BA0562" w:rsidP="00621C09">
      <w:pPr>
        <w:pStyle w:val="Heading3"/>
      </w:pPr>
      <w:bookmarkStart w:id="115" w:name="_Toc66968564"/>
      <w:r>
        <w:t>Лабораторная работа</w:t>
      </w:r>
      <w:bookmarkEnd w:id="115"/>
    </w:p>
    <w:p w14:paraId="416F34B9" w14:textId="77777777" w:rsidR="00BA0562" w:rsidRPr="00FB5363" w:rsidRDefault="00BA0562" w:rsidP="00621C09">
      <w:pPr>
        <w:pStyle w:val="Heading4"/>
        <w:rPr>
          <w:rFonts w:asciiTheme="minorHAnsi" w:hAnsiTheme="minorHAnsi" w:hint="default"/>
        </w:rPr>
      </w:pPr>
      <w:bookmarkStart w:id="116" w:name="_Toc66968565"/>
      <w:r w:rsidRPr="00FB5363">
        <w:rPr>
          <w:rFonts w:asciiTheme="minorHAnsi" w:hAnsiTheme="minorHAnsi" w:hint="default"/>
        </w:rPr>
        <w:t>План работы</w:t>
      </w:r>
      <w:bookmarkEnd w:id="116"/>
    </w:p>
    <w:p w14:paraId="62467279" w14:textId="77777777" w:rsidR="00BA0562" w:rsidRDefault="00BA0562" w:rsidP="002075CB">
      <w:pPr>
        <w:pStyle w:val="ItemStep"/>
        <w:outlineLvl w:val="9"/>
      </w:pPr>
      <w:r>
        <w:t>Настройка IP-адресов.</w:t>
      </w:r>
    </w:p>
    <w:p w14:paraId="43A280EC" w14:textId="77777777" w:rsidR="00BA0562" w:rsidRDefault="00BA0562" w:rsidP="002075CB">
      <w:pPr>
        <w:pStyle w:val="ItemStep"/>
        <w:outlineLvl w:val="9"/>
      </w:pPr>
      <w:r>
        <w:t>Настройка OSPF для обеспечения возможности сетевого подключения.</w:t>
      </w:r>
    </w:p>
    <w:p w14:paraId="4C38A5F7" w14:textId="77777777" w:rsidR="00BA0562" w:rsidRDefault="00BA0562" w:rsidP="002075CB">
      <w:pPr>
        <w:pStyle w:val="ItemStep"/>
        <w:outlineLvl w:val="9"/>
      </w:pPr>
      <w:r>
        <w:t>Создание ACL на основе необходимого трафика.</w:t>
      </w:r>
    </w:p>
    <w:p w14:paraId="3443D278" w14:textId="77777777" w:rsidR="00BA0562" w:rsidRPr="00DB3878" w:rsidRDefault="00BA0562" w:rsidP="002075CB">
      <w:pPr>
        <w:pStyle w:val="ItemStep"/>
        <w:outlineLvl w:val="9"/>
      </w:pPr>
      <w:r>
        <w:t>Настройка фильтрации трафика.</w:t>
      </w:r>
    </w:p>
    <w:p w14:paraId="28EE01FD" w14:textId="77777777" w:rsidR="00BA0562" w:rsidRPr="00FB5363" w:rsidRDefault="00BA0562" w:rsidP="00621C09">
      <w:pPr>
        <w:pStyle w:val="Heading4"/>
        <w:rPr>
          <w:rFonts w:asciiTheme="minorHAnsi" w:hAnsiTheme="minorHAnsi" w:hint="default"/>
        </w:rPr>
      </w:pPr>
      <w:bookmarkStart w:id="117" w:name="_Toc66968566"/>
      <w:r w:rsidRPr="00FB5363">
        <w:rPr>
          <w:rFonts w:asciiTheme="minorHAnsi" w:hAnsiTheme="minorHAnsi" w:hint="default"/>
        </w:rPr>
        <w:t>Процедура конфигурирования</w:t>
      </w:r>
      <w:bookmarkEnd w:id="117"/>
    </w:p>
    <w:p w14:paraId="4DCF09D2" w14:textId="77777777" w:rsidR="00BA0562" w:rsidRDefault="00BA0562" w:rsidP="002075CB">
      <w:pPr>
        <w:pStyle w:val="Step"/>
        <w:outlineLvl w:val="9"/>
      </w:pPr>
      <w:r>
        <w:t>Настройте IP-адреса.</w:t>
      </w:r>
    </w:p>
    <w:p w14:paraId="1AB89F00" w14:textId="77777777" w:rsidR="00BA0562" w:rsidRPr="00BA68D3" w:rsidRDefault="00BA0562" w:rsidP="00621C09">
      <w:r>
        <w:t># Настройте IP-адреса для маршрутизаторов R1, R2 и R3.</w:t>
      </w:r>
    </w:p>
    <w:p w14:paraId="37B87115" w14:textId="77777777" w:rsidR="00BA0562" w:rsidRDefault="00BA0562" w:rsidP="006132A9">
      <w:pPr>
        <w:pStyle w:val="TerminalDisplay"/>
      </w:pPr>
      <w:r>
        <w:t>[R1]interface GigabitEthernet0/0/3</w:t>
      </w:r>
    </w:p>
    <w:p w14:paraId="39D7014E" w14:textId="77777777" w:rsidR="00BA0562" w:rsidRDefault="00BA0562" w:rsidP="006132A9">
      <w:pPr>
        <w:pStyle w:val="TerminalDisplay"/>
      </w:pPr>
      <w:r>
        <w:t>[R1-GigabitEthernet0/0/3]ip address 10.1.2.1 24</w:t>
      </w:r>
    </w:p>
    <w:p w14:paraId="0859DC8A" w14:textId="77777777" w:rsidR="00BA0562" w:rsidRDefault="00BA0562" w:rsidP="006132A9">
      <w:pPr>
        <w:pStyle w:val="TerminalDisplay"/>
      </w:pPr>
      <w:r>
        <w:t>[R1-GigabitEthernet0/0/3]quit</w:t>
      </w:r>
    </w:p>
    <w:p w14:paraId="7A6E4D61" w14:textId="77777777" w:rsidR="00BA0562" w:rsidRDefault="00BA0562" w:rsidP="006132A9">
      <w:pPr>
        <w:pStyle w:val="TerminalDisplay"/>
      </w:pPr>
      <w:r>
        <w:t>[R1]interface LoopBack 0</w:t>
      </w:r>
    </w:p>
    <w:p w14:paraId="749B8BBB" w14:textId="77777777" w:rsidR="00BA0562" w:rsidRDefault="00BA0562" w:rsidP="006132A9">
      <w:pPr>
        <w:pStyle w:val="TerminalDisplay"/>
      </w:pPr>
      <w:r>
        <w:t>[R1-LoopBack0]ip address 10.1.1.1 24</w:t>
      </w:r>
    </w:p>
    <w:p w14:paraId="0E4C6AC4" w14:textId="77777777" w:rsidR="00BA0562" w:rsidRDefault="00BA0562" w:rsidP="006132A9">
      <w:pPr>
        <w:pStyle w:val="TerminalDisplay"/>
      </w:pPr>
      <w:r>
        <w:t>[R1-LoopBack0]quit</w:t>
      </w:r>
    </w:p>
    <w:p w14:paraId="24A88EFC" w14:textId="77777777" w:rsidR="00BA0562" w:rsidRDefault="00BA0562" w:rsidP="006132A9">
      <w:pPr>
        <w:pStyle w:val="TerminalDisplay"/>
      </w:pPr>
      <w:r>
        <w:t>[R1]interface LoopBack 1</w:t>
      </w:r>
    </w:p>
    <w:p w14:paraId="718232B5" w14:textId="77777777" w:rsidR="00BA0562" w:rsidRDefault="00BA0562" w:rsidP="006132A9">
      <w:pPr>
        <w:pStyle w:val="TerminalDisplay"/>
      </w:pPr>
      <w:r>
        <w:t>[R1-LoopBack1]ip address 10.1.4.1 24</w:t>
      </w:r>
    </w:p>
    <w:p w14:paraId="2AE04FCD" w14:textId="77777777" w:rsidR="00BA0562" w:rsidRDefault="00BA0562" w:rsidP="006132A9">
      <w:pPr>
        <w:pStyle w:val="TerminalDisplay"/>
      </w:pPr>
      <w:r>
        <w:t>[R1-LoopBack0]quit</w:t>
      </w:r>
    </w:p>
    <w:p w14:paraId="7A6243A9" w14:textId="77777777" w:rsidR="00BA0562" w:rsidRDefault="00BA0562" w:rsidP="003844FB"/>
    <w:p w14:paraId="26CAA295" w14:textId="77777777" w:rsidR="00BA0562" w:rsidRDefault="00BA0562" w:rsidP="006132A9">
      <w:pPr>
        <w:pStyle w:val="TerminalDisplay"/>
      </w:pPr>
      <w:r>
        <w:t>[R2]interface GigabitEthernet 0/0/3</w:t>
      </w:r>
    </w:p>
    <w:p w14:paraId="46CBEF17" w14:textId="77777777" w:rsidR="00BA0562" w:rsidRDefault="00BA0562" w:rsidP="006132A9">
      <w:pPr>
        <w:pStyle w:val="TerminalDisplay"/>
      </w:pPr>
      <w:r>
        <w:t>[R2-GigabitEthernet0/0/3]ip address 10.1.2.2 24</w:t>
      </w:r>
    </w:p>
    <w:p w14:paraId="18A031B4" w14:textId="77777777" w:rsidR="00BA0562" w:rsidRDefault="00BA0562" w:rsidP="006132A9">
      <w:pPr>
        <w:pStyle w:val="TerminalDisplay"/>
      </w:pPr>
      <w:r>
        <w:t>[R2-GigabitEthernet0/0/3]quit</w:t>
      </w:r>
    </w:p>
    <w:p w14:paraId="549F92E4" w14:textId="77777777" w:rsidR="00BA0562" w:rsidRDefault="00BA0562" w:rsidP="006132A9">
      <w:pPr>
        <w:pStyle w:val="TerminalDisplay"/>
      </w:pPr>
      <w:r>
        <w:t>[R2]interface GigabitEthernet 0/0/4</w:t>
      </w:r>
    </w:p>
    <w:p w14:paraId="08D32021" w14:textId="77777777" w:rsidR="00BA0562" w:rsidRDefault="00BA0562" w:rsidP="006132A9">
      <w:pPr>
        <w:pStyle w:val="TerminalDisplay"/>
      </w:pPr>
      <w:r>
        <w:lastRenderedPageBreak/>
        <w:t>[R2-GigabitEthernet0/0/4]ip address 10.1.3.2 24</w:t>
      </w:r>
    </w:p>
    <w:p w14:paraId="268449A9" w14:textId="77777777" w:rsidR="00BA0562" w:rsidRDefault="00BA0562" w:rsidP="006132A9">
      <w:pPr>
        <w:pStyle w:val="TerminalDisplay"/>
      </w:pPr>
      <w:r>
        <w:t>[R2-GigabitEthernet0/0/4]quit</w:t>
      </w:r>
    </w:p>
    <w:p w14:paraId="3C0AB0A9" w14:textId="77777777" w:rsidR="00BA0562" w:rsidRDefault="00BA0562" w:rsidP="003844FB"/>
    <w:p w14:paraId="01281C30" w14:textId="77777777" w:rsidR="00BA0562" w:rsidRDefault="00BA0562" w:rsidP="006132A9">
      <w:pPr>
        <w:pStyle w:val="TerminalDisplay"/>
      </w:pPr>
      <w:r>
        <w:t>[R3]interface GigabitEthernet0/0/3</w:t>
      </w:r>
    </w:p>
    <w:p w14:paraId="7ACE1A47" w14:textId="77777777" w:rsidR="00BA0562" w:rsidRDefault="00BA0562" w:rsidP="006132A9">
      <w:pPr>
        <w:pStyle w:val="TerminalDisplay"/>
      </w:pPr>
      <w:r>
        <w:t>[R3-GigabitEthernet0/0/3]ip address 10.1.3.1 24</w:t>
      </w:r>
    </w:p>
    <w:p w14:paraId="4FD30284" w14:textId="77777777" w:rsidR="00BA0562" w:rsidRDefault="00BA0562" w:rsidP="006132A9">
      <w:pPr>
        <w:pStyle w:val="TerminalDisplay"/>
      </w:pPr>
      <w:r>
        <w:t>[R3-GigabitEthernet0/0/3]quit</w:t>
      </w:r>
    </w:p>
    <w:p w14:paraId="6D14568B" w14:textId="77777777" w:rsidR="00BA0562" w:rsidRDefault="00BA0562" w:rsidP="002075CB">
      <w:pPr>
        <w:pStyle w:val="Step"/>
        <w:outlineLvl w:val="9"/>
      </w:pPr>
      <w:r>
        <w:t>Настройте OSPF для обеспечения возможности сетевого подключения.</w:t>
      </w:r>
    </w:p>
    <w:p w14:paraId="40491579" w14:textId="77777777" w:rsidR="00BA0562" w:rsidRDefault="00BA0562" w:rsidP="00621C09">
      <w:r>
        <w:t># Настройте OSPF на маршрутизаторах R1, R2 и R3 и назначьте их в область 0, чтобы обеспечить возможность подключения.</w:t>
      </w:r>
    </w:p>
    <w:p w14:paraId="4EC989EA" w14:textId="77777777" w:rsidR="00BA0562" w:rsidRPr="00513773" w:rsidRDefault="00BA0562" w:rsidP="006132A9">
      <w:pPr>
        <w:pStyle w:val="TerminalDisplay"/>
      </w:pPr>
      <w:r>
        <w:t>[R1]ospf</w:t>
      </w:r>
    </w:p>
    <w:p w14:paraId="24BCB060" w14:textId="77777777" w:rsidR="00BA0562" w:rsidRPr="00513773" w:rsidRDefault="00BA0562" w:rsidP="006132A9">
      <w:pPr>
        <w:pStyle w:val="TerminalDisplay"/>
      </w:pPr>
      <w:r>
        <w:t>[R1-ospf-1]area 0</w:t>
      </w:r>
    </w:p>
    <w:p w14:paraId="75C70898" w14:textId="77777777" w:rsidR="00BA0562" w:rsidRDefault="00BA0562" w:rsidP="006132A9">
      <w:pPr>
        <w:pStyle w:val="TerminalDisplay"/>
      </w:pPr>
      <w:r>
        <w:t>[R1-ospf-1-area-0.0.0.0]network 10.1.1.1 0.0.0.0</w:t>
      </w:r>
    </w:p>
    <w:p w14:paraId="6FA1B87C" w14:textId="77777777" w:rsidR="00BA0562" w:rsidRDefault="00BA0562" w:rsidP="006132A9">
      <w:pPr>
        <w:pStyle w:val="TerminalDisplay"/>
      </w:pPr>
      <w:r>
        <w:t>[R1-ospf-1-area-0.0.0.0]network 10.1.2.1 0.0.0.0</w:t>
      </w:r>
    </w:p>
    <w:p w14:paraId="2A2F6442" w14:textId="77777777" w:rsidR="00BA0562" w:rsidRDefault="00BA0562" w:rsidP="006132A9">
      <w:pPr>
        <w:pStyle w:val="TerminalDisplay"/>
      </w:pPr>
      <w:r>
        <w:t>[R1-ospf-1-area-0.0.0.0]network 10.1.4.1 0.0.0.0</w:t>
      </w:r>
    </w:p>
    <w:p w14:paraId="77261183" w14:textId="77777777" w:rsidR="00BA0562" w:rsidRDefault="00BA0562" w:rsidP="006132A9">
      <w:pPr>
        <w:pStyle w:val="TerminalDisplay"/>
      </w:pPr>
      <w:r>
        <w:t>[R1-ospf-1-area-0.0.0.0]return</w:t>
      </w:r>
    </w:p>
    <w:p w14:paraId="0A7AD11E" w14:textId="77777777" w:rsidR="00BA0562" w:rsidRDefault="00BA0562" w:rsidP="003844FB"/>
    <w:p w14:paraId="24B52F90" w14:textId="77777777" w:rsidR="00BA0562" w:rsidRPr="00513773" w:rsidRDefault="00BA0562" w:rsidP="006132A9">
      <w:pPr>
        <w:pStyle w:val="TerminalDisplay"/>
      </w:pPr>
      <w:r>
        <w:t>[R2]ospf</w:t>
      </w:r>
    </w:p>
    <w:p w14:paraId="55EE5B9D" w14:textId="77777777" w:rsidR="00BA0562" w:rsidRPr="00513773" w:rsidRDefault="00BA0562" w:rsidP="006132A9">
      <w:pPr>
        <w:pStyle w:val="TerminalDisplay"/>
      </w:pPr>
      <w:r>
        <w:t>[R2-ospf-1]area 0</w:t>
      </w:r>
    </w:p>
    <w:p w14:paraId="343D67A2" w14:textId="77777777" w:rsidR="00BA0562" w:rsidRDefault="00BA0562" w:rsidP="006132A9">
      <w:pPr>
        <w:pStyle w:val="TerminalDisplay"/>
      </w:pPr>
      <w:r>
        <w:t>[R2-ospf-1-area-0.0.0.0]network 10.1.2.2 0.0.0.0</w:t>
      </w:r>
    </w:p>
    <w:p w14:paraId="32BD8446" w14:textId="77777777" w:rsidR="00BA0562" w:rsidRDefault="00BA0562" w:rsidP="006132A9">
      <w:pPr>
        <w:pStyle w:val="TerminalDisplay"/>
      </w:pPr>
      <w:r>
        <w:t>[R2-ospf-1-area-0.0.0.0]network 10.1.3.2 0.0.0.0</w:t>
      </w:r>
    </w:p>
    <w:p w14:paraId="2B8843C7" w14:textId="77777777" w:rsidR="00BA0562" w:rsidRPr="00513773" w:rsidRDefault="00BA0562" w:rsidP="006132A9">
      <w:pPr>
        <w:pStyle w:val="TerminalDisplay"/>
      </w:pPr>
      <w:r>
        <w:t>[R2-ospf-1-area-0.0.0.0]return</w:t>
      </w:r>
    </w:p>
    <w:p w14:paraId="259CF4AC" w14:textId="77777777" w:rsidR="00BA0562" w:rsidRPr="00513773" w:rsidRDefault="00BA0562" w:rsidP="003844FB">
      <w:pPr>
        <w:rPr>
          <w:lang w:val="pt-BR"/>
        </w:rPr>
      </w:pPr>
    </w:p>
    <w:p w14:paraId="116339FD" w14:textId="77777777" w:rsidR="00BA0562" w:rsidRPr="00513773" w:rsidRDefault="00BA0562" w:rsidP="006132A9">
      <w:pPr>
        <w:pStyle w:val="TerminalDisplay"/>
      </w:pPr>
      <w:r>
        <w:t>[R3]ospf</w:t>
      </w:r>
    </w:p>
    <w:p w14:paraId="26B447AC" w14:textId="77777777" w:rsidR="00BA0562" w:rsidRDefault="00BA0562" w:rsidP="006132A9">
      <w:pPr>
        <w:pStyle w:val="TerminalDisplay"/>
      </w:pPr>
      <w:r>
        <w:t>[R3-ospf-1]area 0</w:t>
      </w:r>
    </w:p>
    <w:p w14:paraId="6D2E6421" w14:textId="77777777" w:rsidR="00BA0562" w:rsidRDefault="00BA0562" w:rsidP="006132A9">
      <w:pPr>
        <w:pStyle w:val="TerminalDisplay"/>
      </w:pPr>
      <w:r>
        <w:t>[R3-ospf-1-area-0.0.0.0]network 10.1.3.1 0.0.0.0</w:t>
      </w:r>
    </w:p>
    <w:p w14:paraId="27C42D3E" w14:textId="77777777" w:rsidR="00BA0562" w:rsidRDefault="00BA0562" w:rsidP="006132A9">
      <w:pPr>
        <w:pStyle w:val="TerminalDisplay"/>
      </w:pPr>
      <w:r>
        <w:t>[R3-ospf-1-area-0.0.0.0]return</w:t>
      </w:r>
    </w:p>
    <w:p w14:paraId="2C0862B1" w14:textId="77777777" w:rsidR="00BA0562" w:rsidRDefault="00BA0562" w:rsidP="00621C09">
      <w:r>
        <w:t># Выполните команду ping на маршрутизаторе R3, чтобы проверить возможность подключения к сети.</w:t>
      </w:r>
    </w:p>
    <w:p w14:paraId="58BED87F" w14:textId="77777777" w:rsidR="00BA0562" w:rsidRDefault="00BA0562" w:rsidP="006132A9">
      <w:pPr>
        <w:pStyle w:val="TerminalDisplay"/>
      </w:pPr>
      <w:r>
        <w:t>&lt;R3&gt;ping 10.1.1.1</w:t>
      </w:r>
    </w:p>
    <w:p w14:paraId="2C8462D2" w14:textId="77777777" w:rsidR="00BA0562" w:rsidRDefault="00BA0562" w:rsidP="006132A9">
      <w:pPr>
        <w:pStyle w:val="TerminalDisplay"/>
      </w:pPr>
      <w:r>
        <w:t xml:space="preserve">  PING 10.1.1.1: 56  data bytes, press CTRL_C to break</w:t>
      </w:r>
    </w:p>
    <w:p w14:paraId="6DCFCE3B" w14:textId="77777777" w:rsidR="00BA0562" w:rsidRDefault="00BA0562" w:rsidP="006132A9">
      <w:pPr>
        <w:pStyle w:val="TerminalDisplay"/>
      </w:pPr>
      <w:r>
        <w:t xml:space="preserve">    Reply from 10.1.1.1: bytes=56 Sequence=1 ttl=254 time=40 ms</w:t>
      </w:r>
    </w:p>
    <w:p w14:paraId="58279343" w14:textId="77777777" w:rsidR="00BA0562" w:rsidRDefault="00BA0562" w:rsidP="006132A9">
      <w:pPr>
        <w:pStyle w:val="TerminalDisplay"/>
      </w:pPr>
      <w:r>
        <w:t xml:space="preserve">    Reply from 10.1.1.1: bytes=56 Sequence=2 ttl=254 time=40 ms</w:t>
      </w:r>
    </w:p>
    <w:p w14:paraId="0149457D" w14:textId="77777777" w:rsidR="00BA0562" w:rsidRDefault="00BA0562" w:rsidP="006132A9">
      <w:pPr>
        <w:pStyle w:val="TerminalDisplay"/>
      </w:pPr>
      <w:r>
        <w:t xml:space="preserve">    Reply from 10.1.1.1: bytes=56 Sequence=3 ttl=254 time=20 ms</w:t>
      </w:r>
    </w:p>
    <w:p w14:paraId="72FB7F35" w14:textId="77777777" w:rsidR="00BA0562" w:rsidRDefault="00BA0562" w:rsidP="006132A9">
      <w:pPr>
        <w:pStyle w:val="TerminalDisplay"/>
      </w:pPr>
      <w:r>
        <w:t xml:space="preserve">    Reply from 10.1.1.1: bytes=56 Sequence=4 ttl=254 time=40 ms</w:t>
      </w:r>
    </w:p>
    <w:p w14:paraId="354C1A4E" w14:textId="77777777" w:rsidR="00BA0562" w:rsidRDefault="00BA0562" w:rsidP="006132A9">
      <w:pPr>
        <w:pStyle w:val="TerminalDisplay"/>
      </w:pPr>
      <w:r>
        <w:t xml:space="preserve">    Reply from 10.1.1.1: bytes=56 Sequence=5 ttl=254 time=30 ms</w:t>
      </w:r>
    </w:p>
    <w:p w14:paraId="4399DFB4" w14:textId="77777777" w:rsidR="00BA0562" w:rsidRDefault="00BA0562" w:rsidP="006132A9">
      <w:pPr>
        <w:pStyle w:val="TerminalDisplay"/>
      </w:pPr>
      <w:r>
        <w:t xml:space="preserve">  --- 10.1.1.1 ping statistics ---</w:t>
      </w:r>
    </w:p>
    <w:p w14:paraId="0127CD2B" w14:textId="77777777" w:rsidR="00BA0562" w:rsidRDefault="00BA0562" w:rsidP="006132A9">
      <w:pPr>
        <w:pStyle w:val="TerminalDisplay"/>
      </w:pPr>
      <w:r>
        <w:t xml:space="preserve">    5 packet(s) transmitted</w:t>
      </w:r>
    </w:p>
    <w:p w14:paraId="6EF696C0" w14:textId="77777777" w:rsidR="00BA0562" w:rsidRDefault="00BA0562" w:rsidP="006132A9">
      <w:pPr>
        <w:pStyle w:val="TerminalDisplay"/>
      </w:pPr>
      <w:r>
        <w:t xml:space="preserve">    5 packet(s) received</w:t>
      </w:r>
    </w:p>
    <w:p w14:paraId="0502436F" w14:textId="77777777" w:rsidR="00BA0562" w:rsidRDefault="00BA0562" w:rsidP="006132A9">
      <w:pPr>
        <w:pStyle w:val="TerminalDisplay"/>
      </w:pPr>
      <w:r>
        <w:t xml:space="preserve">    0.00% packet loss</w:t>
      </w:r>
    </w:p>
    <w:p w14:paraId="42E1A5C2" w14:textId="77777777" w:rsidR="00BA0562" w:rsidRDefault="00BA0562" w:rsidP="006132A9">
      <w:pPr>
        <w:pStyle w:val="TerminalDisplay"/>
      </w:pPr>
      <w:r>
        <w:t xml:space="preserve">    round-trip min/avg/max = 20/34/40 ms</w:t>
      </w:r>
    </w:p>
    <w:p w14:paraId="65A0D24D" w14:textId="77777777" w:rsidR="00BA0562" w:rsidRDefault="00BA0562" w:rsidP="006132A9">
      <w:pPr>
        <w:pStyle w:val="TerminalDisplay"/>
      </w:pPr>
    </w:p>
    <w:p w14:paraId="65B0B11B" w14:textId="77777777" w:rsidR="00BA0562" w:rsidRDefault="00BA0562" w:rsidP="006132A9">
      <w:pPr>
        <w:pStyle w:val="TerminalDisplay"/>
      </w:pPr>
      <w:r>
        <w:t>&lt;R3&gt;ping 10.1.2.1</w:t>
      </w:r>
    </w:p>
    <w:p w14:paraId="4687508B" w14:textId="77777777" w:rsidR="00BA0562" w:rsidRDefault="00BA0562" w:rsidP="006132A9">
      <w:pPr>
        <w:pStyle w:val="TerminalDisplay"/>
      </w:pPr>
      <w:r>
        <w:t xml:space="preserve">  PING 10.1.2.1: 56  data bytes, press CTRL_C to break</w:t>
      </w:r>
    </w:p>
    <w:p w14:paraId="5029C860" w14:textId="77777777" w:rsidR="00BA0562" w:rsidRDefault="00BA0562" w:rsidP="006132A9">
      <w:pPr>
        <w:pStyle w:val="TerminalDisplay"/>
      </w:pPr>
      <w:r>
        <w:t xml:space="preserve">    Reply from 10.1.2.1: bytes=56 Sequence=1 ttl=254 time=30 ms</w:t>
      </w:r>
    </w:p>
    <w:p w14:paraId="6DF8E995" w14:textId="77777777" w:rsidR="00BA0562" w:rsidRDefault="00BA0562" w:rsidP="006132A9">
      <w:pPr>
        <w:pStyle w:val="TerminalDisplay"/>
      </w:pPr>
      <w:r>
        <w:t xml:space="preserve">    Reply from 10.1.2.1: bytes=56 Sequence=2 ttl=254 time=30 ms</w:t>
      </w:r>
    </w:p>
    <w:p w14:paraId="0125E9C0" w14:textId="77777777" w:rsidR="00BA0562" w:rsidRDefault="00BA0562" w:rsidP="006132A9">
      <w:pPr>
        <w:pStyle w:val="TerminalDisplay"/>
      </w:pPr>
      <w:r>
        <w:t xml:space="preserve">    Reply from 10.1.2.1: bytes=56 Sequence=3 ttl=254 time=30 ms</w:t>
      </w:r>
    </w:p>
    <w:p w14:paraId="26851E87" w14:textId="77777777" w:rsidR="00BA0562" w:rsidRDefault="00BA0562" w:rsidP="006132A9">
      <w:pPr>
        <w:pStyle w:val="TerminalDisplay"/>
      </w:pPr>
      <w:r>
        <w:t xml:space="preserve">    Reply from 10.1.2.1: bytes=56 Sequence=4 ttl=254 time=30 ms</w:t>
      </w:r>
    </w:p>
    <w:p w14:paraId="5BF0E83A" w14:textId="77777777" w:rsidR="00BA0562" w:rsidRDefault="00BA0562" w:rsidP="006132A9">
      <w:pPr>
        <w:pStyle w:val="TerminalDisplay"/>
      </w:pPr>
      <w:r>
        <w:lastRenderedPageBreak/>
        <w:t xml:space="preserve">    Reply from 10.1.2.1: bytes=56 Sequence=5 ttl=254 time=50 ms</w:t>
      </w:r>
    </w:p>
    <w:p w14:paraId="4409CD7A" w14:textId="77777777" w:rsidR="00BA0562" w:rsidRDefault="00BA0562" w:rsidP="006132A9">
      <w:pPr>
        <w:pStyle w:val="TerminalDisplay"/>
      </w:pPr>
      <w:r>
        <w:t xml:space="preserve">  --- 10.1.2.1 ping statistics ---</w:t>
      </w:r>
    </w:p>
    <w:p w14:paraId="471C9FBB" w14:textId="77777777" w:rsidR="00BA0562" w:rsidRDefault="00BA0562" w:rsidP="006132A9">
      <w:pPr>
        <w:pStyle w:val="TerminalDisplay"/>
      </w:pPr>
      <w:r>
        <w:t xml:space="preserve">    5 packet(s) transmitted</w:t>
      </w:r>
    </w:p>
    <w:p w14:paraId="30289DAE" w14:textId="77777777" w:rsidR="00BA0562" w:rsidRDefault="00BA0562" w:rsidP="006132A9">
      <w:pPr>
        <w:pStyle w:val="TerminalDisplay"/>
      </w:pPr>
      <w:r>
        <w:t xml:space="preserve">    5 packet(s) received</w:t>
      </w:r>
    </w:p>
    <w:p w14:paraId="2135E066" w14:textId="77777777" w:rsidR="00BA0562" w:rsidRDefault="00BA0562" w:rsidP="006132A9">
      <w:pPr>
        <w:pStyle w:val="TerminalDisplay"/>
      </w:pPr>
      <w:r>
        <w:t xml:space="preserve">    0.00% packet loss</w:t>
      </w:r>
    </w:p>
    <w:p w14:paraId="2AEE67C5" w14:textId="77777777" w:rsidR="00BA0562" w:rsidRDefault="00BA0562" w:rsidP="006132A9">
      <w:pPr>
        <w:pStyle w:val="TerminalDisplay"/>
      </w:pPr>
      <w:r>
        <w:t>round-trip min/avg/max = 30/34/50 ms</w:t>
      </w:r>
    </w:p>
    <w:p w14:paraId="170FCBAF" w14:textId="77777777" w:rsidR="00BA0562" w:rsidRDefault="00BA0562" w:rsidP="006132A9">
      <w:pPr>
        <w:pStyle w:val="TerminalDisplay"/>
      </w:pPr>
    </w:p>
    <w:p w14:paraId="5405A741" w14:textId="77777777" w:rsidR="00BA0562" w:rsidRDefault="00BA0562" w:rsidP="006132A9">
      <w:pPr>
        <w:pStyle w:val="TerminalDisplay"/>
      </w:pPr>
      <w:r>
        <w:t>&lt;R3&gt;ping 10.1.4.1</w:t>
      </w:r>
    </w:p>
    <w:p w14:paraId="77EE48AB" w14:textId="77777777" w:rsidR="00BA0562" w:rsidRDefault="00BA0562" w:rsidP="006132A9">
      <w:pPr>
        <w:pStyle w:val="TerminalDisplay"/>
      </w:pPr>
      <w:r>
        <w:t xml:space="preserve">  PING 10.1.4.1: 56  data bytes, press CTRL_C to break</w:t>
      </w:r>
    </w:p>
    <w:p w14:paraId="0B66C315" w14:textId="77777777" w:rsidR="00BA0562" w:rsidRDefault="00BA0562" w:rsidP="006132A9">
      <w:pPr>
        <w:pStyle w:val="TerminalDisplay"/>
      </w:pPr>
      <w:r>
        <w:t xml:space="preserve">    Reply from 10.1.4.1: bytes=56 Sequence=1 ttl=254 time=50 ms</w:t>
      </w:r>
    </w:p>
    <w:p w14:paraId="0056B2F5" w14:textId="77777777" w:rsidR="00BA0562" w:rsidRDefault="00BA0562" w:rsidP="006132A9">
      <w:pPr>
        <w:pStyle w:val="TerminalDisplay"/>
      </w:pPr>
      <w:r>
        <w:t xml:space="preserve">    Reply from 10.1.4.1: bytes=56 Sequence=2 ttl=254 time=30 ms</w:t>
      </w:r>
    </w:p>
    <w:p w14:paraId="191C0892" w14:textId="77777777" w:rsidR="00BA0562" w:rsidRDefault="00BA0562" w:rsidP="006132A9">
      <w:pPr>
        <w:pStyle w:val="TerminalDisplay"/>
      </w:pPr>
      <w:r>
        <w:t xml:space="preserve">    Reply from 10.1.4.1: bytes=56 Sequence=3 ttl=254 time=40 ms</w:t>
      </w:r>
    </w:p>
    <w:p w14:paraId="638178EB" w14:textId="77777777" w:rsidR="00BA0562" w:rsidRDefault="00BA0562" w:rsidP="006132A9">
      <w:pPr>
        <w:pStyle w:val="TerminalDisplay"/>
      </w:pPr>
      <w:r>
        <w:t xml:space="preserve">    Reply from 10.1.4.1: bytes=56 Sequence=4 ttl=254 time=30 ms</w:t>
      </w:r>
    </w:p>
    <w:p w14:paraId="7908BA32" w14:textId="77777777" w:rsidR="00BA0562" w:rsidRDefault="00BA0562" w:rsidP="006132A9">
      <w:pPr>
        <w:pStyle w:val="TerminalDisplay"/>
      </w:pPr>
      <w:r>
        <w:t xml:space="preserve">    Reply from 10.1.4.1: bytes=56 Sequence=5 ttl=254 time=30 ms</w:t>
      </w:r>
    </w:p>
    <w:p w14:paraId="5EDC18FB" w14:textId="77777777" w:rsidR="00BA0562" w:rsidRDefault="00BA0562" w:rsidP="006132A9">
      <w:pPr>
        <w:pStyle w:val="TerminalDisplay"/>
      </w:pPr>
      <w:r>
        <w:t xml:space="preserve">  --- 10.1.4.1 ping statistics ---</w:t>
      </w:r>
    </w:p>
    <w:p w14:paraId="3CB74919" w14:textId="77777777" w:rsidR="00BA0562" w:rsidRDefault="00BA0562" w:rsidP="006132A9">
      <w:pPr>
        <w:pStyle w:val="TerminalDisplay"/>
      </w:pPr>
      <w:r>
        <w:t xml:space="preserve">    5 packet(s) transmitted</w:t>
      </w:r>
    </w:p>
    <w:p w14:paraId="5E7C1DD8" w14:textId="77777777" w:rsidR="00BA0562" w:rsidRDefault="00BA0562" w:rsidP="006132A9">
      <w:pPr>
        <w:pStyle w:val="TerminalDisplay"/>
      </w:pPr>
      <w:r>
        <w:t xml:space="preserve">    5 packet(s) received</w:t>
      </w:r>
    </w:p>
    <w:p w14:paraId="5A91D889" w14:textId="77777777" w:rsidR="00BA0562" w:rsidRDefault="00BA0562" w:rsidP="006132A9">
      <w:pPr>
        <w:pStyle w:val="TerminalDisplay"/>
      </w:pPr>
      <w:r>
        <w:t xml:space="preserve">    0.00% packet loss</w:t>
      </w:r>
    </w:p>
    <w:p w14:paraId="282CDD48" w14:textId="77777777" w:rsidR="00BA0562" w:rsidRPr="005D389A" w:rsidRDefault="00BA0562" w:rsidP="006132A9">
      <w:pPr>
        <w:pStyle w:val="TerminalDisplay"/>
      </w:pPr>
      <w:r>
        <w:t xml:space="preserve">    round-trip min/avg/max = 30/36/50 ms</w:t>
      </w:r>
    </w:p>
    <w:p w14:paraId="5C31E101" w14:textId="77777777" w:rsidR="00BA0562" w:rsidRPr="00346FFA" w:rsidRDefault="00BA0562" w:rsidP="002075CB">
      <w:pPr>
        <w:pStyle w:val="Step"/>
        <w:outlineLvl w:val="9"/>
      </w:pPr>
      <w:r>
        <w:t>Сконфигурируйте R3 в качестве сервера.</w:t>
      </w:r>
    </w:p>
    <w:p w14:paraId="0091D901" w14:textId="77777777" w:rsidR="00BA0562" w:rsidRDefault="00BA0562" w:rsidP="00621C09">
      <w:r>
        <w:t># Включите функцию Telnet на R3, установите для уровня пользователя значение 3 и задайте для входа пароль — Huawei@123.</w:t>
      </w:r>
    </w:p>
    <w:p w14:paraId="763EB594" w14:textId="77777777" w:rsidR="00BA0562" w:rsidRDefault="00BA0562" w:rsidP="006132A9">
      <w:pPr>
        <w:pStyle w:val="TerminalDisplay"/>
      </w:pPr>
      <w:r>
        <w:t>[R3]telnet server enable</w:t>
      </w:r>
    </w:p>
    <w:p w14:paraId="5EC8F423" w14:textId="77777777" w:rsidR="00BA0562" w:rsidRPr="00A47BD5" w:rsidRDefault="00BA0562" w:rsidP="00621C09">
      <w:r>
        <w:t xml:space="preserve">Команда </w:t>
      </w:r>
      <w:r>
        <w:rPr>
          <w:b/>
          <w:bCs/>
        </w:rPr>
        <w:t>telnet server enable</w:t>
      </w:r>
      <w:r>
        <w:t xml:space="preserve"> позволяет включить службу Telnet.</w:t>
      </w:r>
    </w:p>
    <w:p w14:paraId="5E4AD461" w14:textId="77777777" w:rsidR="00BA0562" w:rsidRDefault="00BA0562" w:rsidP="006132A9">
      <w:pPr>
        <w:pStyle w:val="TerminalDisplay"/>
      </w:pPr>
      <w:r>
        <w:t>[R3]user-interface vty 0 4</w:t>
      </w:r>
    </w:p>
    <w:p w14:paraId="77C27C21" w14:textId="77777777" w:rsidR="00BA0562" w:rsidRDefault="00BA0562" w:rsidP="00621C09">
      <w:r>
        <w:t xml:space="preserve">Команда </w:t>
      </w:r>
      <w:r>
        <w:rPr>
          <w:b/>
          <w:bCs/>
        </w:rPr>
        <w:t>user-interface</w:t>
      </w:r>
      <w:r>
        <w:t xml:space="preserve"> позволяет перейти в режим интерфейса одного или нескольких пользователей.</w:t>
      </w:r>
    </w:p>
    <w:p w14:paraId="7B20F798" w14:textId="77777777" w:rsidR="00BA0562" w:rsidRPr="00A47BD5" w:rsidRDefault="00BA0562" w:rsidP="00621C09">
      <w:r>
        <w:t>Пользовательский интерфейс терминала виртуального типа (Virtual Type Terminal, VTY) осуществляет управление и мониторинг входа пользователей в систему с помощью Telnet или SSH.</w:t>
      </w:r>
    </w:p>
    <w:p w14:paraId="3AC77AEE" w14:textId="77777777" w:rsidR="00BA0562" w:rsidRPr="00A47BD5" w:rsidRDefault="00BA0562" w:rsidP="006132A9">
      <w:pPr>
        <w:pStyle w:val="TerminalDisplay"/>
      </w:pPr>
      <w:r>
        <w:t>[R3-ui-vty0-4]user privilege level 3</w:t>
      </w:r>
    </w:p>
    <w:p w14:paraId="11C3C7EB" w14:textId="77777777" w:rsidR="00BA0562" w:rsidRDefault="00BA0562" w:rsidP="006132A9">
      <w:pPr>
        <w:pStyle w:val="TerminalDisplay"/>
      </w:pPr>
      <w:r>
        <w:t xml:space="preserve">[R3-ui-vty0-4] set authentication password cipher </w:t>
      </w:r>
    </w:p>
    <w:p w14:paraId="1ED9327A" w14:textId="77777777" w:rsidR="00BA0562" w:rsidRDefault="00BA0562" w:rsidP="006132A9">
      <w:pPr>
        <w:pStyle w:val="TerminalDisplay"/>
      </w:pPr>
      <w:r>
        <w:t>Warning: The "password" authentication mode is not secure, and it is strongly recommended to use "aaa" authentication mode.</w:t>
      </w:r>
    </w:p>
    <w:p w14:paraId="0D723D54" w14:textId="77777777" w:rsidR="00BA0562" w:rsidRPr="00513773" w:rsidRDefault="00BA0562" w:rsidP="006132A9">
      <w:pPr>
        <w:pStyle w:val="TerminalDisplay"/>
      </w:pPr>
      <w:r>
        <w:t>Enter Password(&lt;8-128&gt;):Huawei@123</w:t>
      </w:r>
    </w:p>
    <w:p w14:paraId="72A76C2C" w14:textId="77777777" w:rsidR="00BA0562" w:rsidRPr="00513773" w:rsidRDefault="00BA0562" w:rsidP="006132A9">
      <w:pPr>
        <w:pStyle w:val="TerminalDisplay"/>
      </w:pPr>
      <w:r>
        <w:t>Confirm password:Huawei@123</w:t>
      </w:r>
    </w:p>
    <w:p w14:paraId="1BEDB7B7" w14:textId="77777777" w:rsidR="00BA0562" w:rsidRPr="00A47BD5" w:rsidRDefault="00BA0562" w:rsidP="006132A9">
      <w:pPr>
        <w:pStyle w:val="TerminalDisplay"/>
      </w:pPr>
      <w:r>
        <w:t>[R3-ui-vty0-4] quit</w:t>
      </w:r>
    </w:p>
    <w:p w14:paraId="09ADB855" w14:textId="77777777" w:rsidR="00BA0562" w:rsidRPr="00346FFA" w:rsidRDefault="00BA0562" w:rsidP="002075CB">
      <w:pPr>
        <w:pStyle w:val="Step"/>
        <w:outlineLvl w:val="9"/>
      </w:pPr>
      <w:r>
        <w:t>Настройте ACL на основе необходимого трафика.</w:t>
      </w:r>
    </w:p>
    <w:p w14:paraId="688547FA" w14:textId="2262DE20" w:rsidR="00BA0562" w:rsidRDefault="00BA0562" w:rsidP="00621C09">
      <w:r>
        <w:t>Способ 1</w:t>
      </w:r>
      <w:r w:rsidR="00FB5363">
        <w:t>.</w:t>
      </w:r>
      <w:r>
        <w:t xml:space="preserve"> Настройте ACL на интерфейсе VTY маршрутизатора R3, чтобы разрешить вход с R1 в R3 через Telnet, используя IP-адрес LoopBack 1.</w:t>
      </w:r>
    </w:p>
    <w:p w14:paraId="5C273D60" w14:textId="77777777" w:rsidR="00BA0562" w:rsidRDefault="00BA0562" w:rsidP="00621C09">
      <w:r>
        <w:t># Настройте ACL на R3.</w:t>
      </w:r>
    </w:p>
    <w:p w14:paraId="686A79DE" w14:textId="77777777" w:rsidR="00BA0562" w:rsidRDefault="00BA0562" w:rsidP="006132A9">
      <w:pPr>
        <w:pStyle w:val="TerminalDisplay"/>
      </w:pPr>
      <w:r>
        <w:t>[R3]acl 3000</w:t>
      </w:r>
    </w:p>
    <w:p w14:paraId="57D22C5D" w14:textId="77777777" w:rsidR="00BA0562" w:rsidRDefault="00BA0562" w:rsidP="006132A9">
      <w:pPr>
        <w:pStyle w:val="TerminalDisplay"/>
      </w:pPr>
      <w:r>
        <w:t>[R3-acl-adv-3000]rule 5 permit tcp source 10.1.4.1 0.0.0.0 destination 10.1.3.1 0.0.0.0 destination-port eq 23</w:t>
      </w:r>
    </w:p>
    <w:p w14:paraId="34FCC926" w14:textId="77777777" w:rsidR="00BA0562" w:rsidRDefault="00BA0562" w:rsidP="006132A9">
      <w:pPr>
        <w:pStyle w:val="TerminalDisplay"/>
      </w:pPr>
      <w:r>
        <w:t>[R3-acl-adv-3000]rule 10 deny tcp source any</w:t>
      </w:r>
    </w:p>
    <w:p w14:paraId="60BD76B8" w14:textId="77777777" w:rsidR="00BA0562" w:rsidRDefault="00BA0562" w:rsidP="006132A9">
      <w:pPr>
        <w:pStyle w:val="TerminalDisplay"/>
      </w:pPr>
      <w:r>
        <w:t>[R3-acl-adv-3000]quit</w:t>
      </w:r>
    </w:p>
    <w:p w14:paraId="5F80485C" w14:textId="77777777" w:rsidR="00BA0562" w:rsidRPr="00965DAB" w:rsidRDefault="00BA0562" w:rsidP="00621C09">
      <w:r>
        <w:t># Выполните фильтрацию трафика на интерфейсе VTY маршрутизатора R3.</w:t>
      </w:r>
    </w:p>
    <w:p w14:paraId="5764D141" w14:textId="77777777" w:rsidR="00BA0562" w:rsidRDefault="00BA0562" w:rsidP="006132A9">
      <w:pPr>
        <w:pStyle w:val="TerminalDisplay"/>
      </w:pPr>
      <w:r>
        <w:lastRenderedPageBreak/>
        <w:t>[R3]user-interface vty 0 4</w:t>
      </w:r>
    </w:p>
    <w:p w14:paraId="51BC90AA" w14:textId="77777777" w:rsidR="00BA0562" w:rsidRDefault="00BA0562" w:rsidP="006132A9">
      <w:pPr>
        <w:pStyle w:val="TerminalDisplay"/>
      </w:pPr>
      <w:r>
        <w:t>[R3-ui-vty0-4]acl 3000 inbound</w:t>
      </w:r>
    </w:p>
    <w:p w14:paraId="4A06B2BB" w14:textId="77777777" w:rsidR="00BA0562" w:rsidRDefault="00BA0562" w:rsidP="00621C09">
      <w:r>
        <w:t># Выведите на экран конфигурацию ACL на R3.</w:t>
      </w:r>
    </w:p>
    <w:p w14:paraId="7E039C20" w14:textId="77777777" w:rsidR="00BA0562" w:rsidRDefault="00BA0562" w:rsidP="006132A9">
      <w:pPr>
        <w:pStyle w:val="TerminalDisplay"/>
      </w:pPr>
      <w:r>
        <w:t>[R3]display acl 3000</w:t>
      </w:r>
    </w:p>
    <w:p w14:paraId="6B8982EA" w14:textId="77777777" w:rsidR="00BA0562" w:rsidRDefault="00BA0562" w:rsidP="00621C09">
      <w:r>
        <w:t xml:space="preserve">Команда </w:t>
      </w:r>
      <w:r>
        <w:rPr>
          <w:b/>
          <w:bCs/>
        </w:rPr>
        <w:t>display acl</w:t>
      </w:r>
      <w:r>
        <w:t xml:space="preserve"> позволяет вывести на экран конфигурацию ACL.</w:t>
      </w:r>
    </w:p>
    <w:p w14:paraId="15703EA0" w14:textId="77777777" w:rsidR="00BA0562" w:rsidRDefault="00BA0562" w:rsidP="006132A9">
      <w:pPr>
        <w:pStyle w:val="TerminalDisplay"/>
      </w:pPr>
      <w:r>
        <w:t>Advanced ACL 3000, 2 rules</w:t>
      </w:r>
    </w:p>
    <w:p w14:paraId="0E1F3E18" w14:textId="77777777" w:rsidR="00BA0562" w:rsidRDefault="00BA0562" w:rsidP="00621C09">
      <w:r>
        <w:t>Создан расширенный ACL. Он имеет номер 3000 и содержит два правила.</w:t>
      </w:r>
    </w:p>
    <w:p w14:paraId="5F9DDA83" w14:textId="77777777" w:rsidR="00BA0562" w:rsidRDefault="00BA0562" w:rsidP="006132A9">
      <w:pPr>
        <w:pStyle w:val="TerminalDisplay"/>
      </w:pPr>
      <w:r>
        <w:t>Acl's step is 5</w:t>
      </w:r>
    </w:p>
    <w:p w14:paraId="45D4AB7B" w14:textId="77777777" w:rsidR="00BA0562" w:rsidRDefault="00BA0562" w:rsidP="00621C09">
      <w:r>
        <w:t>Правила ACL пронумерованы с шагом 5.</w:t>
      </w:r>
    </w:p>
    <w:p w14:paraId="0AC36A00" w14:textId="77777777" w:rsidR="00BA0562" w:rsidRDefault="00BA0562" w:rsidP="006132A9">
      <w:pPr>
        <w:pStyle w:val="TerminalDisplay"/>
      </w:pPr>
      <w:r>
        <w:t xml:space="preserve"> rule 5 permit tcp source 10.1.4.1 0 destination 10.1.3.1 0 destination-port eq telnet </w:t>
      </w:r>
    </w:p>
    <w:p w14:paraId="05C62D16" w14:textId="77777777" w:rsidR="00BA0562" w:rsidRPr="00FC4F12" w:rsidRDefault="00BA0562" w:rsidP="00621C09">
      <w:r>
        <w:t xml:space="preserve">Правило 5 разрешает прохождение соответствующего трафика. Если пакетов, соответствующих правилу, нет, поле </w:t>
      </w:r>
      <w:r>
        <w:rPr>
          <w:b/>
          <w:bCs/>
        </w:rPr>
        <w:t>matches</w:t>
      </w:r>
      <w:r>
        <w:t xml:space="preserve"> не отображается.</w:t>
      </w:r>
    </w:p>
    <w:p w14:paraId="1EBC697B" w14:textId="77777777" w:rsidR="00BA0562" w:rsidRPr="00FC4F12" w:rsidRDefault="00BA0562" w:rsidP="006132A9">
      <w:pPr>
        <w:pStyle w:val="TerminalDisplay"/>
      </w:pPr>
      <w:r>
        <w:t xml:space="preserve"> rule 10 deny tcp</w:t>
      </w:r>
    </w:p>
    <w:p w14:paraId="3D2747E9" w14:textId="2AEB6FAD" w:rsidR="00BA0562" w:rsidRDefault="00BA0562" w:rsidP="00621C09">
      <w:r>
        <w:t>Способ 2</w:t>
      </w:r>
      <w:r w:rsidR="00FB5363">
        <w:t>.</w:t>
      </w:r>
      <w:r>
        <w:t xml:space="preserve"> Настройте ACL на физическом интерфейсе маршрутизатора R2, чтобы разрешить вход с R1 в R3 через Telnet, используя IP-адрес физического интерфейса.</w:t>
      </w:r>
    </w:p>
    <w:p w14:paraId="26FE8046" w14:textId="77777777" w:rsidR="00BA0562" w:rsidRDefault="00BA0562" w:rsidP="00621C09">
      <w:r>
        <w:t># Настройте ACL на R2.</w:t>
      </w:r>
    </w:p>
    <w:p w14:paraId="0C8BD3FA" w14:textId="77777777" w:rsidR="00BA0562" w:rsidRDefault="00BA0562" w:rsidP="006132A9">
      <w:pPr>
        <w:pStyle w:val="TerminalDisplay"/>
      </w:pPr>
      <w:r>
        <w:t>[R2]acl 3001</w:t>
      </w:r>
    </w:p>
    <w:p w14:paraId="6B4FC96D" w14:textId="77777777" w:rsidR="00BA0562" w:rsidRDefault="00BA0562" w:rsidP="006132A9">
      <w:pPr>
        <w:pStyle w:val="TerminalDisplay"/>
      </w:pPr>
      <w:r>
        <w:t>[R2-acl-adv-3001]rule 5 permit tcp source 10.1.4.1 0.0.0.0 destination 10.1.3.1 0.0.0.0 destination-port eq 23</w:t>
      </w:r>
    </w:p>
    <w:p w14:paraId="6EEF4FDC" w14:textId="77777777" w:rsidR="00BA0562" w:rsidRDefault="00BA0562" w:rsidP="006132A9">
      <w:pPr>
        <w:pStyle w:val="TerminalDisplay"/>
      </w:pPr>
      <w:r>
        <w:t>[R2-acl-adv-3001]rule 10 deny tcp source any</w:t>
      </w:r>
    </w:p>
    <w:p w14:paraId="6DD78F19" w14:textId="77777777" w:rsidR="00BA0562" w:rsidRDefault="00BA0562" w:rsidP="006132A9">
      <w:pPr>
        <w:pStyle w:val="TerminalDisplay"/>
      </w:pPr>
      <w:r>
        <w:t>[R2-acl-adv-3001]quit</w:t>
      </w:r>
    </w:p>
    <w:p w14:paraId="0199ACBE" w14:textId="77777777" w:rsidR="00BA0562" w:rsidRPr="00965DAB" w:rsidRDefault="00BA0562" w:rsidP="00621C09">
      <w:r>
        <w:t># Выполните фильтрацию трафика на интерфейсе GE0/0/3 маршрутизатора R3.</w:t>
      </w:r>
    </w:p>
    <w:p w14:paraId="7F84B5D5" w14:textId="77777777" w:rsidR="00BA0562" w:rsidRDefault="00BA0562" w:rsidP="006132A9">
      <w:pPr>
        <w:pStyle w:val="TerminalDisplay"/>
      </w:pPr>
      <w:r>
        <w:t>[R2]interface GigabitEthernet0/0/3</w:t>
      </w:r>
    </w:p>
    <w:p w14:paraId="2140B128" w14:textId="77777777" w:rsidR="00BA0562" w:rsidRDefault="00BA0562" w:rsidP="006132A9">
      <w:pPr>
        <w:pStyle w:val="TerminalDisplay"/>
      </w:pPr>
      <w:r>
        <w:t>[R2-GigabitEthernet0/0/3]traffic-filter inbound acl 3001</w:t>
      </w:r>
    </w:p>
    <w:p w14:paraId="49D90573" w14:textId="77777777" w:rsidR="00BA0562" w:rsidRDefault="00BA0562" w:rsidP="00621C09">
      <w:r>
        <w:t># Выведите на экран конфигурацию ACL на R2.</w:t>
      </w:r>
    </w:p>
    <w:p w14:paraId="25B2F647" w14:textId="77777777" w:rsidR="00BA0562" w:rsidRDefault="00BA0562" w:rsidP="006132A9">
      <w:pPr>
        <w:pStyle w:val="TerminalDisplay"/>
      </w:pPr>
      <w:r>
        <w:t>[R2]display acl 3001</w:t>
      </w:r>
    </w:p>
    <w:p w14:paraId="5D9ED20A" w14:textId="77777777" w:rsidR="00BA0562" w:rsidRDefault="00BA0562" w:rsidP="006132A9">
      <w:pPr>
        <w:pStyle w:val="TerminalDisplay"/>
      </w:pPr>
      <w:r>
        <w:t>Advanced ACL 3001, 2 rules</w:t>
      </w:r>
    </w:p>
    <w:p w14:paraId="30ECB814" w14:textId="77777777" w:rsidR="00BA0562" w:rsidRDefault="00BA0562" w:rsidP="006132A9">
      <w:pPr>
        <w:pStyle w:val="TerminalDisplay"/>
      </w:pPr>
      <w:r>
        <w:t>Acl's step is 5</w:t>
      </w:r>
    </w:p>
    <w:p w14:paraId="045EA711" w14:textId="77777777" w:rsidR="00BA0562" w:rsidRDefault="00BA0562" w:rsidP="006132A9">
      <w:pPr>
        <w:pStyle w:val="TerminalDisplay"/>
      </w:pPr>
      <w:r>
        <w:t>rule 5 permit tcp source 10.1.4.1 0 destination 10.1.3.1 0 destination-port eq telnet (21 matches)</w:t>
      </w:r>
    </w:p>
    <w:p w14:paraId="3E3BFBCF" w14:textId="11FFB1A5" w:rsidR="00BA0562" w:rsidRDefault="00BA0562" w:rsidP="00621C09">
      <w:r>
        <w:t xml:space="preserve">Правило 5 разрешает прохождение соответствующего трафика. Поле </w:t>
      </w:r>
      <w:r>
        <w:rPr>
          <w:b/>
          <w:bCs/>
        </w:rPr>
        <w:t>matches</w:t>
      </w:r>
      <w:r>
        <w:t xml:space="preserve"> показывает</w:t>
      </w:r>
      <w:r w:rsidR="00FB5363">
        <w:t xml:space="preserve"> </w:t>
      </w:r>
      <w:r>
        <w:t>21 соответств</w:t>
      </w:r>
      <w:r w:rsidR="00FB5363">
        <w:t>ие пакетов</w:t>
      </w:r>
      <w:r>
        <w:t xml:space="preserve"> правилу.</w:t>
      </w:r>
    </w:p>
    <w:p w14:paraId="1E381CBA" w14:textId="77777777" w:rsidR="00BA0562" w:rsidRDefault="00BA0562" w:rsidP="006132A9">
      <w:pPr>
        <w:pStyle w:val="TerminalDisplay"/>
      </w:pPr>
      <w:r>
        <w:t>rule 10 deny tcp (1 matches)</w:t>
      </w:r>
    </w:p>
    <w:p w14:paraId="69B2CDF4" w14:textId="77777777" w:rsidR="00621C09" w:rsidRDefault="00621C09" w:rsidP="00621C09">
      <w:pPr>
        <w:pStyle w:val="End"/>
      </w:pPr>
      <w:r>
        <w:t>----Конец</w:t>
      </w:r>
    </w:p>
    <w:p w14:paraId="0B94074D" w14:textId="1143355A" w:rsidR="00BA0562" w:rsidRDefault="00BA0562" w:rsidP="00621C09">
      <w:pPr>
        <w:pStyle w:val="Heading3"/>
      </w:pPr>
      <w:bookmarkStart w:id="118" w:name="_Toc66968567"/>
      <w:r>
        <w:t>Проверка</w:t>
      </w:r>
      <w:bookmarkEnd w:id="118"/>
    </w:p>
    <w:p w14:paraId="48E8B98A" w14:textId="77777777" w:rsidR="00BA0562" w:rsidRDefault="00BA0562" w:rsidP="00621C09">
      <w:r>
        <w:t>Протестируйте доступ через Telnet и проверьте конфигурацию ACL.</w:t>
      </w:r>
    </w:p>
    <w:p w14:paraId="2322AF30" w14:textId="77777777" w:rsidR="00BA0562" w:rsidRDefault="00BA0562" w:rsidP="002075CB">
      <w:pPr>
        <w:pStyle w:val="ItemStep"/>
        <w:outlineLvl w:val="9"/>
      </w:pPr>
      <w:r>
        <w:t>На маршрутизаторе R1 подключитесь через Telnet к серверу, используя указанный IP-адрес источника 10.1.1.1.</w:t>
      </w:r>
    </w:p>
    <w:p w14:paraId="04A785EE" w14:textId="77777777" w:rsidR="00BA0562" w:rsidRDefault="00BA0562" w:rsidP="006132A9">
      <w:pPr>
        <w:pStyle w:val="TerminalDisplay"/>
      </w:pPr>
      <w:r>
        <w:t>&lt;R1&gt;telnet -a 10.1.1.1 10.1.3.1</w:t>
      </w:r>
    </w:p>
    <w:p w14:paraId="29C9A57F" w14:textId="77777777" w:rsidR="00BA0562" w:rsidRDefault="00BA0562" w:rsidP="00621C09">
      <w:r>
        <w:lastRenderedPageBreak/>
        <w:t xml:space="preserve">Команда </w:t>
      </w:r>
      <w:r>
        <w:rPr>
          <w:b/>
          <w:bCs/>
        </w:rPr>
        <w:t>telnet</w:t>
      </w:r>
      <w:r>
        <w:t xml:space="preserve"> позволяет использовать протокол Telnet для входа на другое устройство.</w:t>
      </w:r>
    </w:p>
    <w:p w14:paraId="37DECF28" w14:textId="77777777" w:rsidR="00BA0562" w:rsidRPr="00AA3B35" w:rsidRDefault="00BA0562" w:rsidP="00621C09">
      <w:r>
        <w:t xml:space="preserve">-a </w:t>
      </w:r>
      <w:r>
        <w:rPr>
          <w:i/>
          <w:iCs/>
        </w:rPr>
        <w:t>source-ip-address</w:t>
      </w:r>
      <w:r>
        <w:t>: определяет IP-адрес источника. Пользователи могут связываться с сервером, используя указанный IP-адрес.</w:t>
      </w:r>
    </w:p>
    <w:p w14:paraId="79BDF916" w14:textId="77777777" w:rsidR="00BA0562" w:rsidRDefault="00BA0562" w:rsidP="006132A9">
      <w:pPr>
        <w:pStyle w:val="TerminalDisplay"/>
      </w:pPr>
      <w:r>
        <w:t xml:space="preserve">  Press CTRL_] to quit telnet mode</w:t>
      </w:r>
    </w:p>
    <w:p w14:paraId="0809ACBE" w14:textId="77777777" w:rsidR="00BA0562" w:rsidRDefault="00BA0562" w:rsidP="006132A9">
      <w:pPr>
        <w:pStyle w:val="TerminalDisplay"/>
      </w:pPr>
      <w:r>
        <w:t xml:space="preserve">  Trying 10.1.3.1 ...</w:t>
      </w:r>
    </w:p>
    <w:p w14:paraId="7634B04A" w14:textId="77777777" w:rsidR="00BA0562" w:rsidRDefault="00BA0562" w:rsidP="006132A9">
      <w:pPr>
        <w:pStyle w:val="TerminalDisplay"/>
      </w:pPr>
      <w:r>
        <w:t xml:space="preserve">  Error: Can't connect to the remote host</w:t>
      </w:r>
    </w:p>
    <w:p w14:paraId="5E5BFAB8" w14:textId="77777777" w:rsidR="00BA0562" w:rsidRDefault="00BA0562" w:rsidP="002075CB">
      <w:pPr>
        <w:pStyle w:val="ItemStep"/>
        <w:outlineLvl w:val="9"/>
      </w:pPr>
      <w:r>
        <w:t>На маршрутизаторе R1 подключитесь через Telnet к серверу, используя указанный IP-адрес источника 10.1.4.1.</w:t>
      </w:r>
    </w:p>
    <w:p w14:paraId="09AE5E28" w14:textId="77777777" w:rsidR="00BA0562" w:rsidRDefault="00BA0562" w:rsidP="006132A9">
      <w:pPr>
        <w:pStyle w:val="TerminalDisplay"/>
      </w:pPr>
      <w:r>
        <w:t>&lt;R1&gt;telnet -a 10.1.4.1 10.1.3.1</w:t>
      </w:r>
    </w:p>
    <w:p w14:paraId="015EDAEF" w14:textId="77777777" w:rsidR="00BA0562" w:rsidRDefault="00BA0562" w:rsidP="006132A9">
      <w:pPr>
        <w:pStyle w:val="TerminalDisplay"/>
      </w:pPr>
      <w:r>
        <w:t xml:space="preserve">  Press CTRL_] to quit telnet mode</w:t>
      </w:r>
    </w:p>
    <w:p w14:paraId="2F01B15B" w14:textId="77777777" w:rsidR="00BA0562" w:rsidRDefault="00BA0562" w:rsidP="006132A9">
      <w:pPr>
        <w:pStyle w:val="TerminalDisplay"/>
      </w:pPr>
      <w:r>
        <w:t xml:space="preserve">  Trying 10.1.3.1 ...</w:t>
      </w:r>
    </w:p>
    <w:p w14:paraId="6EFDC22E" w14:textId="77777777" w:rsidR="00BA0562" w:rsidRDefault="00BA0562" w:rsidP="006132A9">
      <w:pPr>
        <w:pStyle w:val="TerminalDisplay"/>
      </w:pPr>
      <w:r>
        <w:t xml:space="preserve">  Connected to 10.1.3.1 ...</w:t>
      </w:r>
    </w:p>
    <w:p w14:paraId="180F470D" w14:textId="77777777" w:rsidR="00BA0562" w:rsidRDefault="00BA0562" w:rsidP="006132A9">
      <w:pPr>
        <w:pStyle w:val="TerminalDisplay"/>
      </w:pPr>
    </w:p>
    <w:p w14:paraId="1D2581FC" w14:textId="77777777" w:rsidR="00BA0562" w:rsidRDefault="00BA0562" w:rsidP="006132A9">
      <w:pPr>
        <w:pStyle w:val="TerminalDisplay"/>
      </w:pPr>
      <w:r>
        <w:t>Login authentication</w:t>
      </w:r>
    </w:p>
    <w:p w14:paraId="42F8663B" w14:textId="77777777" w:rsidR="00BA0562" w:rsidRDefault="00BA0562" w:rsidP="006132A9">
      <w:pPr>
        <w:pStyle w:val="TerminalDisplay"/>
      </w:pPr>
    </w:p>
    <w:p w14:paraId="4E76BC6D" w14:textId="77777777" w:rsidR="00BA0562" w:rsidRDefault="00BA0562" w:rsidP="006132A9">
      <w:pPr>
        <w:pStyle w:val="TerminalDisplay"/>
      </w:pPr>
      <w:r>
        <w:t>Password:</w:t>
      </w:r>
    </w:p>
    <w:p w14:paraId="3C277704" w14:textId="77777777" w:rsidR="00BA0562" w:rsidRPr="006132A9" w:rsidRDefault="00BA0562" w:rsidP="006132A9">
      <w:pPr>
        <w:pStyle w:val="TerminalDisplay"/>
      </w:pPr>
      <w:r>
        <w:t>&lt;R3&gt;quit</w:t>
      </w:r>
    </w:p>
    <w:p w14:paraId="510DB0FD" w14:textId="0462529D" w:rsidR="00BA0562" w:rsidRDefault="00C97018" w:rsidP="00621C09">
      <w:pPr>
        <w:pStyle w:val="Heading3"/>
      </w:pPr>
      <w:bookmarkStart w:id="119" w:name="_Toc31299659"/>
      <w:bookmarkStart w:id="120" w:name="_Toc66968568"/>
      <w:r>
        <w:t>Справочные конфигурации</w:t>
      </w:r>
      <w:r w:rsidR="00BA0562">
        <w:t xml:space="preserve"> (Способ 1)</w:t>
      </w:r>
      <w:bookmarkEnd w:id="119"/>
      <w:bookmarkEnd w:id="120"/>
    </w:p>
    <w:p w14:paraId="154BC044" w14:textId="77777777" w:rsidR="00BA0562" w:rsidRDefault="00BA0562" w:rsidP="00621C09">
      <w:r>
        <w:t>Конфигурация на R1</w:t>
      </w:r>
    </w:p>
    <w:p w14:paraId="161BA8D4" w14:textId="77777777" w:rsidR="00BA0562" w:rsidRDefault="00BA0562" w:rsidP="006132A9">
      <w:pPr>
        <w:pStyle w:val="TerminalDisplay"/>
      </w:pPr>
      <w:r>
        <w:t>#</w:t>
      </w:r>
    </w:p>
    <w:p w14:paraId="3E28825D" w14:textId="77777777" w:rsidR="00BA0562" w:rsidRDefault="00BA0562" w:rsidP="006132A9">
      <w:pPr>
        <w:pStyle w:val="TerminalDisplay"/>
      </w:pPr>
      <w:r>
        <w:t xml:space="preserve"> sysname R1</w:t>
      </w:r>
    </w:p>
    <w:p w14:paraId="331E1037" w14:textId="77777777" w:rsidR="00BA0562" w:rsidRDefault="00BA0562" w:rsidP="006132A9">
      <w:pPr>
        <w:pStyle w:val="TerminalDisplay"/>
      </w:pPr>
      <w:r>
        <w:t>#</w:t>
      </w:r>
    </w:p>
    <w:p w14:paraId="2360CD12" w14:textId="77777777" w:rsidR="00BA0562" w:rsidRDefault="00BA0562" w:rsidP="006132A9">
      <w:pPr>
        <w:pStyle w:val="TerminalDisplay"/>
      </w:pPr>
      <w:r>
        <w:t>interface GigabitEthernet0/0/3</w:t>
      </w:r>
    </w:p>
    <w:p w14:paraId="53A80321" w14:textId="77777777" w:rsidR="00BA0562" w:rsidRDefault="00BA0562" w:rsidP="006132A9">
      <w:pPr>
        <w:pStyle w:val="TerminalDisplay"/>
      </w:pPr>
      <w:r>
        <w:t xml:space="preserve"> ip address 10.1.2.1 255.255.255.0</w:t>
      </w:r>
    </w:p>
    <w:p w14:paraId="6F8CEFCA" w14:textId="77777777" w:rsidR="00BA0562" w:rsidRDefault="00BA0562" w:rsidP="006132A9">
      <w:pPr>
        <w:pStyle w:val="TerminalDisplay"/>
      </w:pPr>
      <w:r>
        <w:t>#</w:t>
      </w:r>
    </w:p>
    <w:p w14:paraId="0CD7FA51" w14:textId="77777777" w:rsidR="00BA0562" w:rsidRDefault="00BA0562" w:rsidP="006132A9">
      <w:pPr>
        <w:pStyle w:val="TerminalDisplay"/>
      </w:pPr>
      <w:r>
        <w:t>interface LoopBack0</w:t>
      </w:r>
    </w:p>
    <w:p w14:paraId="54AAB87C" w14:textId="77777777" w:rsidR="00BA0562" w:rsidRDefault="00BA0562" w:rsidP="006132A9">
      <w:pPr>
        <w:pStyle w:val="TerminalDisplay"/>
      </w:pPr>
      <w:r>
        <w:t xml:space="preserve"> ip address 10.1.1.1 255.255.255.0</w:t>
      </w:r>
    </w:p>
    <w:p w14:paraId="34745CB1" w14:textId="77777777" w:rsidR="00BA0562" w:rsidRDefault="00BA0562" w:rsidP="006132A9">
      <w:pPr>
        <w:pStyle w:val="TerminalDisplay"/>
      </w:pPr>
      <w:r>
        <w:t>#</w:t>
      </w:r>
    </w:p>
    <w:p w14:paraId="6F14BE80" w14:textId="77777777" w:rsidR="00BA0562" w:rsidRDefault="00BA0562" w:rsidP="006132A9">
      <w:pPr>
        <w:pStyle w:val="TerminalDisplay"/>
      </w:pPr>
      <w:r>
        <w:t>interface LoopBack1</w:t>
      </w:r>
    </w:p>
    <w:p w14:paraId="09DD2A4A" w14:textId="77777777" w:rsidR="00BA0562" w:rsidRDefault="00BA0562" w:rsidP="006132A9">
      <w:pPr>
        <w:pStyle w:val="TerminalDisplay"/>
      </w:pPr>
      <w:r>
        <w:t xml:space="preserve"> ip address 10.1.4.1 255.255.255.0</w:t>
      </w:r>
    </w:p>
    <w:p w14:paraId="04AC210B" w14:textId="77777777" w:rsidR="00BA0562" w:rsidRDefault="00BA0562" w:rsidP="006132A9">
      <w:pPr>
        <w:pStyle w:val="TerminalDisplay"/>
      </w:pPr>
      <w:r>
        <w:t>#</w:t>
      </w:r>
    </w:p>
    <w:p w14:paraId="5A7C5366" w14:textId="77777777" w:rsidR="00BA0562" w:rsidRDefault="00BA0562" w:rsidP="006132A9">
      <w:pPr>
        <w:pStyle w:val="TerminalDisplay"/>
      </w:pPr>
      <w:r>
        <w:t>ospf 1</w:t>
      </w:r>
    </w:p>
    <w:p w14:paraId="6E9856EE" w14:textId="77777777" w:rsidR="00BA0562" w:rsidRDefault="00BA0562" w:rsidP="006132A9">
      <w:pPr>
        <w:pStyle w:val="TerminalDisplay"/>
      </w:pPr>
      <w:r>
        <w:t xml:space="preserve"> area 0.0.0.0</w:t>
      </w:r>
    </w:p>
    <w:p w14:paraId="654BD15C" w14:textId="77777777" w:rsidR="00BA0562" w:rsidRDefault="00BA0562" w:rsidP="006132A9">
      <w:pPr>
        <w:pStyle w:val="TerminalDisplay"/>
      </w:pPr>
      <w:r>
        <w:t xml:space="preserve">  network 10.1.1.1 0.0.0.0</w:t>
      </w:r>
    </w:p>
    <w:p w14:paraId="28AB9BA7" w14:textId="77777777" w:rsidR="00BA0562" w:rsidRDefault="00BA0562" w:rsidP="006132A9">
      <w:pPr>
        <w:pStyle w:val="TerminalDisplay"/>
      </w:pPr>
      <w:r>
        <w:t xml:space="preserve">  network 10.1.2.1 0.0.0.0</w:t>
      </w:r>
    </w:p>
    <w:p w14:paraId="5A7F185A" w14:textId="77777777" w:rsidR="00BA0562" w:rsidRDefault="00BA0562" w:rsidP="006132A9">
      <w:pPr>
        <w:pStyle w:val="TerminalDisplay"/>
      </w:pPr>
      <w:r>
        <w:t>network 10.1.4.1 0.0.0.0</w:t>
      </w:r>
    </w:p>
    <w:p w14:paraId="58D627DC" w14:textId="77777777" w:rsidR="00BA0562" w:rsidRDefault="00BA0562" w:rsidP="006132A9">
      <w:pPr>
        <w:pStyle w:val="TerminalDisplay"/>
      </w:pPr>
      <w:r>
        <w:t>#</w:t>
      </w:r>
    </w:p>
    <w:p w14:paraId="2AC403BB" w14:textId="77777777" w:rsidR="00BA0562" w:rsidRPr="00FD6300" w:rsidRDefault="00BA0562" w:rsidP="006132A9">
      <w:pPr>
        <w:pStyle w:val="TerminalDisplay"/>
      </w:pPr>
      <w:r>
        <w:t>return</w:t>
      </w:r>
    </w:p>
    <w:p w14:paraId="3CCFEA7C" w14:textId="77777777" w:rsidR="00BA0562" w:rsidRDefault="00BA0562" w:rsidP="00621C09">
      <w:r>
        <w:t>Конфигурация на R2</w:t>
      </w:r>
    </w:p>
    <w:p w14:paraId="0F6370D0" w14:textId="77777777" w:rsidR="00BA0562" w:rsidRDefault="00BA0562" w:rsidP="006132A9">
      <w:pPr>
        <w:pStyle w:val="TerminalDisplay"/>
      </w:pPr>
      <w:r>
        <w:t>#</w:t>
      </w:r>
    </w:p>
    <w:p w14:paraId="74EBA643" w14:textId="77777777" w:rsidR="00BA0562" w:rsidRDefault="00BA0562" w:rsidP="006132A9">
      <w:pPr>
        <w:pStyle w:val="TerminalDisplay"/>
      </w:pPr>
      <w:r>
        <w:t xml:space="preserve"> sysname R2</w:t>
      </w:r>
    </w:p>
    <w:p w14:paraId="0F565C38" w14:textId="77777777" w:rsidR="00BA0562" w:rsidRDefault="00BA0562" w:rsidP="006132A9">
      <w:pPr>
        <w:pStyle w:val="TerminalDisplay"/>
      </w:pPr>
      <w:r>
        <w:t>#</w:t>
      </w:r>
    </w:p>
    <w:p w14:paraId="7F1C77D4" w14:textId="77777777" w:rsidR="00BA0562" w:rsidRDefault="00BA0562" w:rsidP="006132A9">
      <w:pPr>
        <w:pStyle w:val="TerminalDisplay"/>
      </w:pPr>
      <w:r>
        <w:t>interface GigabitEthernet0/0/3</w:t>
      </w:r>
    </w:p>
    <w:p w14:paraId="022DF5A8" w14:textId="77777777" w:rsidR="00BA0562" w:rsidRDefault="00BA0562" w:rsidP="006132A9">
      <w:pPr>
        <w:pStyle w:val="TerminalDisplay"/>
      </w:pPr>
      <w:r>
        <w:t xml:space="preserve"> ip address 10.1.2.2 255.255.255.0</w:t>
      </w:r>
    </w:p>
    <w:p w14:paraId="3835E867" w14:textId="77777777" w:rsidR="00BA0562" w:rsidRDefault="00BA0562" w:rsidP="006132A9">
      <w:pPr>
        <w:pStyle w:val="TerminalDisplay"/>
      </w:pPr>
      <w:r>
        <w:t>#</w:t>
      </w:r>
    </w:p>
    <w:p w14:paraId="07217E02" w14:textId="77777777" w:rsidR="00BA0562" w:rsidRDefault="00BA0562" w:rsidP="006132A9">
      <w:pPr>
        <w:pStyle w:val="TerminalDisplay"/>
      </w:pPr>
      <w:r>
        <w:t>interface GigabitEthernet0/0/4</w:t>
      </w:r>
    </w:p>
    <w:p w14:paraId="2AEBBAE4" w14:textId="77777777" w:rsidR="00BA0562" w:rsidRDefault="00BA0562" w:rsidP="006132A9">
      <w:pPr>
        <w:pStyle w:val="TerminalDisplay"/>
      </w:pPr>
      <w:r>
        <w:t xml:space="preserve"> ip address 10.1.3.2 255.255.255.0</w:t>
      </w:r>
    </w:p>
    <w:p w14:paraId="306D7E18" w14:textId="77777777" w:rsidR="00BA0562" w:rsidRDefault="00BA0562" w:rsidP="006132A9">
      <w:pPr>
        <w:pStyle w:val="TerminalDisplay"/>
      </w:pPr>
      <w:r>
        <w:t xml:space="preserve">#                                         </w:t>
      </w:r>
    </w:p>
    <w:p w14:paraId="738B1A36" w14:textId="77777777" w:rsidR="00BA0562" w:rsidRDefault="00BA0562" w:rsidP="006132A9">
      <w:pPr>
        <w:pStyle w:val="TerminalDisplay"/>
      </w:pPr>
      <w:r>
        <w:lastRenderedPageBreak/>
        <w:t>ospf 1</w:t>
      </w:r>
    </w:p>
    <w:p w14:paraId="3A796C00" w14:textId="77777777" w:rsidR="00BA0562" w:rsidRDefault="00BA0562" w:rsidP="006132A9">
      <w:pPr>
        <w:pStyle w:val="TerminalDisplay"/>
      </w:pPr>
      <w:r>
        <w:t xml:space="preserve"> area 0.0.0.0</w:t>
      </w:r>
    </w:p>
    <w:p w14:paraId="5F310282" w14:textId="77777777" w:rsidR="00BA0562" w:rsidRDefault="00BA0562" w:rsidP="006132A9">
      <w:pPr>
        <w:pStyle w:val="TerminalDisplay"/>
      </w:pPr>
      <w:r>
        <w:t xml:space="preserve">  network 10.1.2.2 0.0.0.0</w:t>
      </w:r>
    </w:p>
    <w:p w14:paraId="763A0C24" w14:textId="77777777" w:rsidR="00BA0562" w:rsidRDefault="00BA0562" w:rsidP="006132A9">
      <w:pPr>
        <w:pStyle w:val="TerminalDisplay"/>
      </w:pPr>
      <w:r>
        <w:t xml:space="preserve">  network 10.1.3.2 0.0.0.0</w:t>
      </w:r>
    </w:p>
    <w:p w14:paraId="2BF0B5E5" w14:textId="77777777" w:rsidR="00BA0562" w:rsidRDefault="00BA0562" w:rsidP="006132A9">
      <w:pPr>
        <w:pStyle w:val="TerminalDisplay"/>
      </w:pPr>
      <w:r>
        <w:t>#</w:t>
      </w:r>
    </w:p>
    <w:p w14:paraId="4C7ECC8F" w14:textId="77777777" w:rsidR="00BA0562" w:rsidRDefault="00BA0562" w:rsidP="006132A9">
      <w:pPr>
        <w:pStyle w:val="TerminalDisplay"/>
      </w:pPr>
      <w:r>
        <w:t>return</w:t>
      </w:r>
    </w:p>
    <w:p w14:paraId="377A76E5" w14:textId="77777777" w:rsidR="00BA0562" w:rsidRDefault="00BA0562" w:rsidP="00621C09">
      <w:r>
        <w:t>Конфигурация на R3</w:t>
      </w:r>
    </w:p>
    <w:p w14:paraId="70300D13" w14:textId="77777777" w:rsidR="00BA0562" w:rsidRDefault="00BA0562" w:rsidP="006132A9">
      <w:pPr>
        <w:pStyle w:val="TerminalDisplay"/>
      </w:pPr>
      <w:r>
        <w:t>#</w:t>
      </w:r>
    </w:p>
    <w:p w14:paraId="7E728297" w14:textId="77777777" w:rsidR="00BA0562" w:rsidRDefault="00BA0562" w:rsidP="006132A9">
      <w:pPr>
        <w:pStyle w:val="TerminalDisplay"/>
      </w:pPr>
      <w:r>
        <w:t xml:space="preserve"> sysname R3</w:t>
      </w:r>
    </w:p>
    <w:p w14:paraId="0A08E241" w14:textId="77777777" w:rsidR="00BA0562" w:rsidRDefault="00BA0562" w:rsidP="006132A9">
      <w:pPr>
        <w:pStyle w:val="TerminalDisplay"/>
      </w:pPr>
      <w:r>
        <w:t>#</w:t>
      </w:r>
    </w:p>
    <w:p w14:paraId="11DC93C9" w14:textId="77777777" w:rsidR="00BA0562" w:rsidRDefault="00BA0562" w:rsidP="006132A9">
      <w:pPr>
        <w:pStyle w:val="TerminalDisplay"/>
      </w:pPr>
      <w:r>
        <w:t xml:space="preserve">acl number 3000  </w:t>
      </w:r>
    </w:p>
    <w:p w14:paraId="561E3406" w14:textId="77777777" w:rsidR="00BA0562" w:rsidRDefault="00BA0562" w:rsidP="006132A9">
      <w:pPr>
        <w:pStyle w:val="TerminalDisplay"/>
      </w:pPr>
      <w:r>
        <w:t xml:space="preserve"> rule 5 permit tcp source 10.1.4.1 0 destination 10.1.3.1 0 destination-port eq telnet </w:t>
      </w:r>
    </w:p>
    <w:p w14:paraId="5FBEB83F" w14:textId="77777777" w:rsidR="00BA0562" w:rsidRDefault="00BA0562" w:rsidP="006132A9">
      <w:pPr>
        <w:pStyle w:val="TerminalDisplay"/>
      </w:pPr>
      <w:r>
        <w:t xml:space="preserve"> rule 10 deny tcp </w:t>
      </w:r>
    </w:p>
    <w:p w14:paraId="32AF4292" w14:textId="77777777" w:rsidR="00BA0562" w:rsidRDefault="00BA0562" w:rsidP="006132A9">
      <w:pPr>
        <w:pStyle w:val="TerminalDisplay"/>
      </w:pPr>
      <w:r>
        <w:t xml:space="preserve">#                    </w:t>
      </w:r>
    </w:p>
    <w:p w14:paraId="0899B448" w14:textId="77777777" w:rsidR="00BA0562" w:rsidRDefault="00BA0562" w:rsidP="006132A9">
      <w:pPr>
        <w:pStyle w:val="TerminalDisplay"/>
      </w:pPr>
      <w:r>
        <w:t>interface GigabitEthernet0/0/3</w:t>
      </w:r>
    </w:p>
    <w:p w14:paraId="0BA5EE73" w14:textId="77777777" w:rsidR="00BA0562" w:rsidRDefault="00BA0562" w:rsidP="006132A9">
      <w:pPr>
        <w:pStyle w:val="TerminalDisplay"/>
      </w:pPr>
      <w:r>
        <w:t xml:space="preserve"> ip address 10.1.3.1 255.255.255.0</w:t>
      </w:r>
    </w:p>
    <w:p w14:paraId="77B95F68" w14:textId="77777777" w:rsidR="00BA0562" w:rsidRDefault="00BA0562" w:rsidP="006132A9">
      <w:pPr>
        <w:pStyle w:val="TerminalDisplay"/>
      </w:pPr>
      <w:r>
        <w:t>#</w:t>
      </w:r>
    </w:p>
    <w:p w14:paraId="1D8E0A60" w14:textId="77777777" w:rsidR="00BA0562" w:rsidRDefault="00BA0562" w:rsidP="006132A9">
      <w:pPr>
        <w:pStyle w:val="TerminalDisplay"/>
      </w:pPr>
      <w:r>
        <w:t>ospf 1</w:t>
      </w:r>
    </w:p>
    <w:p w14:paraId="6D30C66F" w14:textId="77777777" w:rsidR="00BA0562" w:rsidRDefault="00BA0562" w:rsidP="006132A9">
      <w:pPr>
        <w:pStyle w:val="TerminalDisplay"/>
      </w:pPr>
      <w:r>
        <w:t xml:space="preserve"> area 0.0.0.0</w:t>
      </w:r>
    </w:p>
    <w:p w14:paraId="03398E0F" w14:textId="77777777" w:rsidR="00BA0562" w:rsidRDefault="00BA0562" w:rsidP="006132A9">
      <w:pPr>
        <w:pStyle w:val="TerminalDisplay"/>
      </w:pPr>
      <w:r>
        <w:t xml:space="preserve">  network 10.1.3.1 0.0.0.0</w:t>
      </w:r>
    </w:p>
    <w:p w14:paraId="520B8122" w14:textId="77777777" w:rsidR="00BA0562" w:rsidRDefault="00BA0562" w:rsidP="006132A9">
      <w:pPr>
        <w:pStyle w:val="TerminalDisplay"/>
      </w:pPr>
      <w:r>
        <w:t>#</w:t>
      </w:r>
    </w:p>
    <w:p w14:paraId="1E65CB39" w14:textId="77777777" w:rsidR="00BA0562" w:rsidRDefault="00BA0562" w:rsidP="006132A9">
      <w:pPr>
        <w:pStyle w:val="TerminalDisplay"/>
      </w:pPr>
      <w:r>
        <w:t xml:space="preserve"> telnet server enable </w:t>
      </w:r>
    </w:p>
    <w:p w14:paraId="42321A54" w14:textId="77777777" w:rsidR="00BA0562" w:rsidRDefault="00BA0562" w:rsidP="006132A9">
      <w:pPr>
        <w:pStyle w:val="TerminalDisplay"/>
      </w:pPr>
      <w:r>
        <w:t xml:space="preserve">#                    </w:t>
      </w:r>
    </w:p>
    <w:p w14:paraId="1728F371" w14:textId="77777777" w:rsidR="00BA0562" w:rsidRDefault="00BA0562" w:rsidP="006132A9">
      <w:pPr>
        <w:pStyle w:val="TerminalDisplay"/>
      </w:pPr>
      <w:r>
        <w:t>user-interface vty 0 4</w:t>
      </w:r>
    </w:p>
    <w:p w14:paraId="190FF13F" w14:textId="77777777" w:rsidR="00BA0562" w:rsidRDefault="00BA0562" w:rsidP="006132A9">
      <w:pPr>
        <w:pStyle w:val="TerminalDisplay"/>
      </w:pPr>
      <w:r>
        <w:t xml:space="preserve"> acl 3000 inbound</w:t>
      </w:r>
    </w:p>
    <w:p w14:paraId="13A6C466" w14:textId="77777777" w:rsidR="00BA0562" w:rsidRDefault="00BA0562" w:rsidP="006132A9">
      <w:pPr>
        <w:pStyle w:val="TerminalDisplay"/>
      </w:pPr>
      <w:r>
        <w:t xml:space="preserve"> authentication-mode password</w:t>
      </w:r>
    </w:p>
    <w:p w14:paraId="7FC92D9B" w14:textId="77777777" w:rsidR="00BA0562" w:rsidRDefault="00BA0562" w:rsidP="006132A9">
      <w:pPr>
        <w:pStyle w:val="TerminalDisplay"/>
      </w:pPr>
      <w:r>
        <w:t xml:space="preserve"> user privilege level 3</w:t>
      </w:r>
    </w:p>
    <w:p w14:paraId="63E7881F" w14:textId="77777777" w:rsidR="00BA0562" w:rsidRDefault="00BA0562" w:rsidP="006132A9">
      <w:pPr>
        <w:pStyle w:val="TerminalDisplay"/>
      </w:pPr>
      <w:r>
        <w:t xml:space="preserve"> set authentication password cipher %^%#Z5)H#8cE(YJ6YZ:='}c-;trp&amp;784i&gt;HtKl~pLnn&gt;2zL16cs&lt;6E}xj.FmK5(8%^%#</w:t>
      </w:r>
    </w:p>
    <w:p w14:paraId="445DEDFF" w14:textId="77777777" w:rsidR="00BA0562" w:rsidRDefault="00BA0562" w:rsidP="006132A9">
      <w:pPr>
        <w:pStyle w:val="TerminalDisplay"/>
      </w:pPr>
      <w:r>
        <w:t>#</w:t>
      </w:r>
    </w:p>
    <w:p w14:paraId="62801638" w14:textId="77777777" w:rsidR="00BA0562" w:rsidRDefault="00BA0562" w:rsidP="006132A9">
      <w:pPr>
        <w:pStyle w:val="TerminalDisplay"/>
      </w:pPr>
      <w:r>
        <w:t>return</w:t>
      </w:r>
    </w:p>
    <w:p w14:paraId="66E1403A" w14:textId="0ECCD9D1" w:rsidR="00BA0562" w:rsidRDefault="00C97018" w:rsidP="00621C09">
      <w:pPr>
        <w:pStyle w:val="Heading3"/>
      </w:pPr>
      <w:bookmarkStart w:id="121" w:name="_Toc66968569"/>
      <w:r>
        <w:t>Справочные конфигурации</w:t>
      </w:r>
      <w:r w:rsidR="00BA0562">
        <w:t xml:space="preserve"> (Способ 2)</w:t>
      </w:r>
      <w:bookmarkEnd w:id="121"/>
    </w:p>
    <w:p w14:paraId="6A69E1C3" w14:textId="77777777" w:rsidR="00BA0562" w:rsidRDefault="00BA0562" w:rsidP="00621C09">
      <w:r>
        <w:t>Конфигурация на R1</w:t>
      </w:r>
    </w:p>
    <w:p w14:paraId="7B06D6DE" w14:textId="77777777" w:rsidR="00BA0562" w:rsidRDefault="00BA0562" w:rsidP="006132A9">
      <w:pPr>
        <w:pStyle w:val="TerminalDisplay"/>
      </w:pPr>
      <w:r>
        <w:t>#</w:t>
      </w:r>
    </w:p>
    <w:p w14:paraId="506E0B78" w14:textId="77777777" w:rsidR="00BA0562" w:rsidRDefault="00BA0562" w:rsidP="006132A9">
      <w:pPr>
        <w:pStyle w:val="TerminalDisplay"/>
      </w:pPr>
      <w:r>
        <w:t xml:space="preserve"> sysname R1</w:t>
      </w:r>
    </w:p>
    <w:p w14:paraId="28BAC825" w14:textId="77777777" w:rsidR="00BA0562" w:rsidRDefault="00BA0562" w:rsidP="006132A9">
      <w:pPr>
        <w:pStyle w:val="TerminalDisplay"/>
      </w:pPr>
      <w:r>
        <w:t>#</w:t>
      </w:r>
    </w:p>
    <w:p w14:paraId="209D0D35" w14:textId="77777777" w:rsidR="00BA0562" w:rsidRDefault="00BA0562" w:rsidP="006132A9">
      <w:pPr>
        <w:pStyle w:val="TerminalDisplay"/>
      </w:pPr>
      <w:r>
        <w:t>interface GigabitEthernet0/0/3</w:t>
      </w:r>
    </w:p>
    <w:p w14:paraId="441074F5" w14:textId="77777777" w:rsidR="00BA0562" w:rsidRDefault="00BA0562" w:rsidP="006132A9">
      <w:pPr>
        <w:pStyle w:val="TerminalDisplay"/>
      </w:pPr>
      <w:r>
        <w:t xml:space="preserve"> ip address 10.1.2.1 255.255.255.0</w:t>
      </w:r>
    </w:p>
    <w:p w14:paraId="4663B884" w14:textId="77777777" w:rsidR="00BA0562" w:rsidRDefault="00BA0562" w:rsidP="006132A9">
      <w:pPr>
        <w:pStyle w:val="TerminalDisplay"/>
      </w:pPr>
      <w:r>
        <w:t>#</w:t>
      </w:r>
    </w:p>
    <w:p w14:paraId="7AAA6DCD" w14:textId="77777777" w:rsidR="00BA0562" w:rsidRDefault="00BA0562" w:rsidP="006132A9">
      <w:pPr>
        <w:pStyle w:val="TerminalDisplay"/>
      </w:pPr>
      <w:r>
        <w:t>interface LoopBack0</w:t>
      </w:r>
    </w:p>
    <w:p w14:paraId="7743471B" w14:textId="77777777" w:rsidR="00BA0562" w:rsidRDefault="00BA0562" w:rsidP="006132A9">
      <w:pPr>
        <w:pStyle w:val="TerminalDisplay"/>
      </w:pPr>
      <w:r>
        <w:t xml:space="preserve"> ip address 10.1.1.1 255.255.255.0</w:t>
      </w:r>
    </w:p>
    <w:p w14:paraId="6B0BDDE7" w14:textId="77777777" w:rsidR="00BA0562" w:rsidRDefault="00BA0562" w:rsidP="006132A9">
      <w:pPr>
        <w:pStyle w:val="TerminalDisplay"/>
      </w:pPr>
      <w:r>
        <w:t>#</w:t>
      </w:r>
    </w:p>
    <w:p w14:paraId="414CD3F0" w14:textId="77777777" w:rsidR="00BA0562" w:rsidRDefault="00BA0562" w:rsidP="006132A9">
      <w:pPr>
        <w:pStyle w:val="TerminalDisplay"/>
      </w:pPr>
      <w:r>
        <w:t>interface LoopBack1</w:t>
      </w:r>
    </w:p>
    <w:p w14:paraId="3B6B831E" w14:textId="77777777" w:rsidR="00BA0562" w:rsidRDefault="00BA0562" w:rsidP="006132A9">
      <w:pPr>
        <w:pStyle w:val="TerminalDisplay"/>
      </w:pPr>
      <w:r>
        <w:t xml:space="preserve"> ip address 10.1.4.1 255.255.255.0</w:t>
      </w:r>
    </w:p>
    <w:p w14:paraId="2691E314" w14:textId="77777777" w:rsidR="00BA0562" w:rsidRDefault="00BA0562" w:rsidP="006132A9">
      <w:pPr>
        <w:pStyle w:val="TerminalDisplay"/>
      </w:pPr>
      <w:r>
        <w:t>#</w:t>
      </w:r>
    </w:p>
    <w:p w14:paraId="45C12D30" w14:textId="77777777" w:rsidR="00BA0562" w:rsidRDefault="00BA0562" w:rsidP="006132A9">
      <w:pPr>
        <w:pStyle w:val="TerminalDisplay"/>
      </w:pPr>
      <w:r>
        <w:t>ospf 1</w:t>
      </w:r>
    </w:p>
    <w:p w14:paraId="1EEF69C0" w14:textId="77777777" w:rsidR="00BA0562" w:rsidRDefault="00BA0562" w:rsidP="006132A9">
      <w:pPr>
        <w:pStyle w:val="TerminalDisplay"/>
      </w:pPr>
      <w:r>
        <w:t xml:space="preserve"> area 0.0.0.0</w:t>
      </w:r>
    </w:p>
    <w:p w14:paraId="61B8A006" w14:textId="77777777" w:rsidR="00BA0562" w:rsidRDefault="00BA0562" w:rsidP="006132A9">
      <w:pPr>
        <w:pStyle w:val="TerminalDisplay"/>
      </w:pPr>
      <w:r>
        <w:t xml:space="preserve">  network 10.1.1.1 0.0.0.0</w:t>
      </w:r>
    </w:p>
    <w:p w14:paraId="02DFE5A4" w14:textId="77777777" w:rsidR="00BA0562" w:rsidRDefault="00BA0562" w:rsidP="006132A9">
      <w:pPr>
        <w:pStyle w:val="TerminalDisplay"/>
      </w:pPr>
      <w:r>
        <w:t xml:space="preserve">  network 10.1.2.1 0.0.0.0</w:t>
      </w:r>
    </w:p>
    <w:p w14:paraId="627987C9" w14:textId="77777777" w:rsidR="00BA0562" w:rsidRDefault="00BA0562" w:rsidP="006132A9">
      <w:pPr>
        <w:pStyle w:val="TerminalDisplay"/>
      </w:pPr>
      <w:r>
        <w:t xml:space="preserve">  network 10.1.4.1 0.0.0.0</w:t>
      </w:r>
    </w:p>
    <w:p w14:paraId="6B5B2799" w14:textId="77777777" w:rsidR="00BA0562" w:rsidRDefault="00BA0562" w:rsidP="006132A9">
      <w:pPr>
        <w:pStyle w:val="TerminalDisplay"/>
      </w:pPr>
      <w:r>
        <w:t>#</w:t>
      </w:r>
    </w:p>
    <w:p w14:paraId="230B19E9" w14:textId="77777777" w:rsidR="00BA0562" w:rsidRPr="00FD6300" w:rsidRDefault="00BA0562" w:rsidP="006132A9">
      <w:pPr>
        <w:pStyle w:val="TerminalDisplay"/>
      </w:pPr>
      <w:r>
        <w:t>return</w:t>
      </w:r>
    </w:p>
    <w:p w14:paraId="7BEDC6E6" w14:textId="77777777" w:rsidR="00BA0562" w:rsidRDefault="00BA0562" w:rsidP="00621C09">
      <w:r>
        <w:lastRenderedPageBreak/>
        <w:t>Конфигурация на R2</w:t>
      </w:r>
    </w:p>
    <w:p w14:paraId="6BF45BCA" w14:textId="77777777" w:rsidR="00BA0562" w:rsidRDefault="00BA0562" w:rsidP="006132A9">
      <w:pPr>
        <w:pStyle w:val="TerminalDisplay"/>
      </w:pPr>
      <w:r>
        <w:t>#</w:t>
      </w:r>
    </w:p>
    <w:p w14:paraId="18724680" w14:textId="77777777" w:rsidR="00BA0562" w:rsidRDefault="00BA0562" w:rsidP="006132A9">
      <w:pPr>
        <w:pStyle w:val="TerminalDisplay"/>
      </w:pPr>
      <w:r>
        <w:t xml:space="preserve"> sysname R2</w:t>
      </w:r>
    </w:p>
    <w:p w14:paraId="7307688D" w14:textId="77777777" w:rsidR="00BA0562" w:rsidRDefault="00BA0562" w:rsidP="006132A9">
      <w:pPr>
        <w:pStyle w:val="TerminalDisplay"/>
      </w:pPr>
      <w:r>
        <w:t>#</w:t>
      </w:r>
    </w:p>
    <w:p w14:paraId="7E42D112" w14:textId="73B6DCEE" w:rsidR="00BA0562" w:rsidRDefault="000D2379" w:rsidP="006132A9">
      <w:pPr>
        <w:pStyle w:val="TerminalDisplay"/>
      </w:pPr>
      <w:r>
        <w:t xml:space="preserve">acl number 3001  </w:t>
      </w:r>
    </w:p>
    <w:p w14:paraId="645B9673" w14:textId="77777777" w:rsidR="00BA0562" w:rsidRDefault="00BA0562" w:rsidP="006132A9">
      <w:pPr>
        <w:pStyle w:val="TerminalDisplay"/>
      </w:pPr>
      <w:r>
        <w:t xml:space="preserve"> rule 5 permit tcp source 10.1.4.1 0 destination 10.1.3.1 0 destination-port eq telnet </w:t>
      </w:r>
    </w:p>
    <w:p w14:paraId="28A79DCF" w14:textId="77777777" w:rsidR="00BA0562" w:rsidRDefault="00BA0562" w:rsidP="006132A9">
      <w:pPr>
        <w:pStyle w:val="TerminalDisplay"/>
      </w:pPr>
      <w:r>
        <w:t xml:space="preserve"> rule 10 deny tcp </w:t>
      </w:r>
    </w:p>
    <w:p w14:paraId="415DD47B" w14:textId="77777777" w:rsidR="00BA0562" w:rsidRDefault="00BA0562" w:rsidP="006132A9">
      <w:pPr>
        <w:pStyle w:val="TerminalDisplay"/>
      </w:pPr>
      <w:r>
        <w:t xml:space="preserve">#  </w:t>
      </w:r>
    </w:p>
    <w:p w14:paraId="47AD5B0F" w14:textId="77777777" w:rsidR="00BA0562" w:rsidRDefault="00BA0562" w:rsidP="006132A9">
      <w:pPr>
        <w:pStyle w:val="TerminalDisplay"/>
      </w:pPr>
      <w:r>
        <w:t>interface GigabitEthernet0/0/3</w:t>
      </w:r>
    </w:p>
    <w:p w14:paraId="608B2943" w14:textId="77777777" w:rsidR="00BA0562" w:rsidRDefault="00BA0562" w:rsidP="006132A9">
      <w:pPr>
        <w:pStyle w:val="TerminalDisplay"/>
      </w:pPr>
      <w:r>
        <w:t xml:space="preserve"> ip address 10.1.2.2 255.255.255.0</w:t>
      </w:r>
    </w:p>
    <w:p w14:paraId="55BACEDF" w14:textId="77777777" w:rsidR="00BA0562" w:rsidRDefault="00BA0562" w:rsidP="006132A9">
      <w:pPr>
        <w:pStyle w:val="TerminalDisplay"/>
      </w:pPr>
      <w:r>
        <w:t>traffic-filter inbound acl 3001</w:t>
      </w:r>
    </w:p>
    <w:p w14:paraId="7A9F318D" w14:textId="77777777" w:rsidR="00BA0562" w:rsidRDefault="00BA0562" w:rsidP="006132A9">
      <w:pPr>
        <w:pStyle w:val="TerminalDisplay"/>
      </w:pPr>
      <w:r>
        <w:t>#</w:t>
      </w:r>
    </w:p>
    <w:p w14:paraId="483CE7AE" w14:textId="77777777" w:rsidR="00BA0562" w:rsidRDefault="00BA0562" w:rsidP="006132A9">
      <w:pPr>
        <w:pStyle w:val="TerminalDisplay"/>
      </w:pPr>
      <w:r>
        <w:t>interface GigabitEthernet0/0/4</w:t>
      </w:r>
    </w:p>
    <w:p w14:paraId="6390E8FB" w14:textId="77777777" w:rsidR="00BA0562" w:rsidRDefault="00BA0562" w:rsidP="006132A9">
      <w:pPr>
        <w:pStyle w:val="TerminalDisplay"/>
      </w:pPr>
      <w:r>
        <w:t xml:space="preserve"> ip address 10.1.3.2 255.255.255.0</w:t>
      </w:r>
    </w:p>
    <w:p w14:paraId="4946DF2B" w14:textId="77777777" w:rsidR="00BA0562" w:rsidRDefault="00BA0562" w:rsidP="006132A9">
      <w:pPr>
        <w:pStyle w:val="TerminalDisplay"/>
      </w:pPr>
      <w:r>
        <w:t xml:space="preserve">#                                         </w:t>
      </w:r>
    </w:p>
    <w:p w14:paraId="3EEC435F" w14:textId="77777777" w:rsidR="00BA0562" w:rsidRDefault="00BA0562" w:rsidP="006132A9">
      <w:pPr>
        <w:pStyle w:val="TerminalDisplay"/>
      </w:pPr>
      <w:r>
        <w:t>ospf 1</w:t>
      </w:r>
    </w:p>
    <w:p w14:paraId="08E169AF" w14:textId="77777777" w:rsidR="00BA0562" w:rsidRDefault="00BA0562" w:rsidP="006132A9">
      <w:pPr>
        <w:pStyle w:val="TerminalDisplay"/>
      </w:pPr>
      <w:r>
        <w:t xml:space="preserve"> area 0.0.0.0</w:t>
      </w:r>
    </w:p>
    <w:p w14:paraId="4AA00DB4" w14:textId="77777777" w:rsidR="00BA0562" w:rsidRDefault="00BA0562" w:rsidP="006132A9">
      <w:pPr>
        <w:pStyle w:val="TerminalDisplay"/>
      </w:pPr>
      <w:r>
        <w:t xml:space="preserve">  network 10.1.2.2 0.0.0.0</w:t>
      </w:r>
    </w:p>
    <w:p w14:paraId="793A95E4" w14:textId="77777777" w:rsidR="00BA0562" w:rsidRDefault="00BA0562" w:rsidP="006132A9">
      <w:pPr>
        <w:pStyle w:val="TerminalDisplay"/>
      </w:pPr>
      <w:r>
        <w:t xml:space="preserve">  network 10.1.3.2 0.0.0.0</w:t>
      </w:r>
    </w:p>
    <w:p w14:paraId="5795546C" w14:textId="77777777" w:rsidR="00BA0562" w:rsidRDefault="00BA0562" w:rsidP="006132A9">
      <w:pPr>
        <w:pStyle w:val="TerminalDisplay"/>
      </w:pPr>
      <w:r>
        <w:t>#</w:t>
      </w:r>
    </w:p>
    <w:p w14:paraId="16D4922C" w14:textId="77777777" w:rsidR="00BA0562" w:rsidRPr="00FD6300" w:rsidRDefault="00BA0562" w:rsidP="006132A9">
      <w:pPr>
        <w:pStyle w:val="TerminalDisplay"/>
      </w:pPr>
      <w:r>
        <w:t>return</w:t>
      </w:r>
    </w:p>
    <w:p w14:paraId="73F85AC7" w14:textId="77777777" w:rsidR="00BA0562" w:rsidRDefault="00BA0562" w:rsidP="00621C09">
      <w:r>
        <w:t>Конфигурация на R3</w:t>
      </w:r>
    </w:p>
    <w:p w14:paraId="19BF785C" w14:textId="77777777" w:rsidR="00BA0562" w:rsidRDefault="00BA0562" w:rsidP="006132A9">
      <w:pPr>
        <w:pStyle w:val="TerminalDisplay"/>
      </w:pPr>
      <w:r>
        <w:t>#</w:t>
      </w:r>
    </w:p>
    <w:p w14:paraId="617922D5" w14:textId="77777777" w:rsidR="00BA0562" w:rsidRDefault="00BA0562" w:rsidP="006132A9">
      <w:pPr>
        <w:pStyle w:val="TerminalDisplay"/>
      </w:pPr>
      <w:r>
        <w:t xml:space="preserve"> sysname R3</w:t>
      </w:r>
    </w:p>
    <w:p w14:paraId="7F3A352B" w14:textId="77777777" w:rsidR="00BA0562" w:rsidRDefault="00BA0562" w:rsidP="006132A9">
      <w:pPr>
        <w:pStyle w:val="TerminalDisplay"/>
      </w:pPr>
      <w:r>
        <w:t xml:space="preserve">#                   </w:t>
      </w:r>
    </w:p>
    <w:p w14:paraId="7716B31F" w14:textId="77777777" w:rsidR="00BA0562" w:rsidRDefault="00BA0562" w:rsidP="006132A9">
      <w:pPr>
        <w:pStyle w:val="TerminalDisplay"/>
      </w:pPr>
      <w:r>
        <w:t>interface GigabitEthernet0/0/3</w:t>
      </w:r>
    </w:p>
    <w:p w14:paraId="3CE299E2" w14:textId="77777777" w:rsidR="00BA0562" w:rsidRDefault="00BA0562" w:rsidP="006132A9">
      <w:pPr>
        <w:pStyle w:val="TerminalDisplay"/>
      </w:pPr>
      <w:r>
        <w:t xml:space="preserve"> ip address 10.1.3.1 255.255.255.0</w:t>
      </w:r>
    </w:p>
    <w:p w14:paraId="5C36430C" w14:textId="77777777" w:rsidR="00BA0562" w:rsidRDefault="00BA0562" w:rsidP="006132A9">
      <w:pPr>
        <w:pStyle w:val="TerminalDisplay"/>
      </w:pPr>
      <w:r>
        <w:t>#</w:t>
      </w:r>
    </w:p>
    <w:p w14:paraId="28B71C4C" w14:textId="77777777" w:rsidR="00BA0562" w:rsidRDefault="00BA0562" w:rsidP="006132A9">
      <w:pPr>
        <w:pStyle w:val="TerminalDisplay"/>
      </w:pPr>
      <w:r>
        <w:t>ospf 1</w:t>
      </w:r>
    </w:p>
    <w:p w14:paraId="13C54988" w14:textId="77777777" w:rsidR="00BA0562" w:rsidRDefault="00BA0562" w:rsidP="006132A9">
      <w:pPr>
        <w:pStyle w:val="TerminalDisplay"/>
      </w:pPr>
      <w:r>
        <w:t xml:space="preserve"> area 0.0.0.0</w:t>
      </w:r>
    </w:p>
    <w:p w14:paraId="12A2A98C" w14:textId="77777777" w:rsidR="00BA0562" w:rsidRDefault="00BA0562" w:rsidP="006132A9">
      <w:pPr>
        <w:pStyle w:val="TerminalDisplay"/>
      </w:pPr>
      <w:r>
        <w:t xml:space="preserve">  network 10.1.3.1 0.0.0.0</w:t>
      </w:r>
    </w:p>
    <w:p w14:paraId="054F09C0" w14:textId="77777777" w:rsidR="00BA0562" w:rsidRDefault="00BA0562" w:rsidP="006132A9">
      <w:pPr>
        <w:pStyle w:val="TerminalDisplay"/>
      </w:pPr>
      <w:r>
        <w:t>#</w:t>
      </w:r>
    </w:p>
    <w:p w14:paraId="4435AC78" w14:textId="77777777" w:rsidR="00BA0562" w:rsidRDefault="00BA0562" w:rsidP="006132A9">
      <w:pPr>
        <w:pStyle w:val="TerminalDisplay"/>
      </w:pPr>
      <w:r>
        <w:t xml:space="preserve"> telnet server enable </w:t>
      </w:r>
    </w:p>
    <w:p w14:paraId="5A264764" w14:textId="77777777" w:rsidR="00BA0562" w:rsidRDefault="00BA0562" w:rsidP="006132A9">
      <w:pPr>
        <w:pStyle w:val="TerminalDisplay"/>
      </w:pPr>
      <w:r>
        <w:t xml:space="preserve">#                    </w:t>
      </w:r>
    </w:p>
    <w:p w14:paraId="098DB254" w14:textId="77777777" w:rsidR="00BA0562" w:rsidRDefault="00BA0562" w:rsidP="006132A9">
      <w:pPr>
        <w:pStyle w:val="TerminalDisplay"/>
      </w:pPr>
      <w:r>
        <w:t>user-interface vty 0 4</w:t>
      </w:r>
    </w:p>
    <w:p w14:paraId="1BFF02AE" w14:textId="77777777" w:rsidR="00BA0562" w:rsidRDefault="00BA0562" w:rsidP="006132A9">
      <w:pPr>
        <w:pStyle w:val="TerminalDisplay"/>
      </w:pPr>
      <w:r>
        <w:t>authentication-mode password</w:t>
      </w:r>
    </w:p>
    <w:p w14:paraId="21168F9A" w14:textId="77777777" w:rsidR="00BA0562" w:rsidRDefault="00BA0562" w:rsidP="006132A9">
      <w:pPr>
        <w:pStyle w:val="TerminalDisplay"/>
      </w:pPr>
      <w:r>
        <w:t xml:space="preserve"> user privilege level 3</w:t>
      </w:r>
    </w:p>
    <w:p w14:paraId="798FB7DF" w14:textId="77777777" w:rsidR="00BA0562" w:rsidRDefault="00BA0562" w:rsidP="006132A9">
      <w:pPr>
        <w:pStyle w:val="TerminalDisplay"/>
      </w:pPr>
      <w:r>
        <w:t xml:space="preserve"> set authentication password cipher %^%#Z5)H#8cE(YJ6YZ:='}c-;trp&amp;784i&gt;HtKl~pLnn&gt;2zL16cs&lt;6E}xj.FmK5(8%^%#</w:t>
      </w:r>
    </w:p>
    <w:p w14:paraId="198DD74E" w14:textId="77777777" w:rsidR="00BA0562" w:rsidRDefault="00BA0562" w:rsidP="006132A9">
      <w:pPr>
        <w:pStyle w:val="TerminalDisplay"/>
      </w:pPr>
      <w:r>
        <w:t>#</w:t>
      </w:r>
    </w:p>
    <w:p w14:paraId="71899763" w14:textId="77777777" w:rsidR="00BA0562" w:rsidRPr="00FD6300" w:rsidRDefault="00BA0562" w:rsidP="006132A9">
      <w:pPr>
        <w:pStyle w:val="TerminalDisplay"/>
      </w:pPr>
      <w:r>
        <w:t>return</w:t>
      </w:r>
    </w:p>
    <w:p w14:paraId="468198D1" w14:textId="77777777" w:rsidR="00BA0562" w:rsidRPr="0000387B" w:rsidRDefault="00BA0562" w:rsidP="00621C09">
      <w:pPr>
        <w:pStyle w:val="Heading3"/>
      </w:pPr>
      <w:bookmarkStart w:id="122" w:name="_Toc66968570"/>
      <w:r>
        <w:t>Вопросы</w:t>
      </w:r>
      <w:bookmarkEnd w:id="122"/>
    </w:p>
    <w:p w14:paraId="74D05A79" w14:textId="7C0DE7CF" w:rsidR="00BA0562" w:rsidRPr="00343AE2" w:rsidRDefault="00BA0562" w:rsidP="00621C09">
      <w:r>
        <w:t>R3 выполняет функции как сервера Telnet, так и FTP-сервера, IP-адрес LoopBack</w:t>
      </w:r>
      <w:r w:rsidR="00286305">
        <w:t> </w:t>
      </w:r>
      <w:r>
        <w:t>0 на R1 должен использоваться только для доступа к службе FTP, а IP-адрес LoopBack</w:t>
      </w:r>
      <w:r w:rsidR="00286305">
        <w:t> </w:t>
      </w:r>
      <w:r>
        <w:t>1 на R1 должен использоваться для удаленного управления R3 через Telnet.</w:t>
      </w:r>
    </w:p>
    <w:p w14:paraId="782BB7E9" w14:textId="77777777" w:rsidR="003844FB" w:rsidRDefault="00BA0562" w:rsidP="00621C09">
      <w:r>
        <w:t>Настройте ACL в соответствии с приведенными требованиями.</w:t>
      </w:r>
    </w:p>
    <w:p w14:paraId="403B4B79" w14:textId="77777777" w:rsidR="003844FB" w:rsidRDefault="003844FB">
      <w:pPr>
        <w:topLinePunct w:val="0"/>
        <w:adjustRightInd/>
        <w:snapToGrid/>
        <w:spacing w:before="0" w:after="0" w:line="240" w:lineRule="auto"/>
        <w:ind w:left="0"/>
      </w:pPr>
      <w:r>
        <w:br w:type="page"/>
      </w:r>
    </w:p>
    <w:p w14:paraId="3DCB351A" w14:textId="0572FAFF" w:rsidR="00BA0562" w:rsidRDefault="00BA0562" w:rsidP="00621C09">
      <w:pPr>
        <w:pStyle w:val="Heading2"/>
      </w:pPr>
      <w:bookmarkStart w:id="123" w:name="_Toc35261167"/>
      <w:bookmarkStart w:id="124" w:name="_Toc66968571"/>
      <w:r>
        <w:lastRenderedPageBreak/>
        <w:t>Лабораторная работа 2</w:t>
      </w:r>
      <w:r w:rsidR="00286305">
        <w:t>.</w:t>
      </w:r>
      <w:r>
        <w:t xml:space="preserve"> Настройка локального механизма AAA</w:t>
      </w:r>
      <w:bookmarkEnd w:id="123"/>
      <w:bookmarkEnd w:id="124"/>
    </w:p>
    <w:p w14:paraId="37C0FF9C" w14:textId="77777777" w:rsidR="00BA0562" w:rsidRDefault="00BA0562" w:rsidP="00621C09">
      <w:pPr>
        <w:pStyle w:val="Heading3"/>
      </w:pPr>
      <w:bookmarkStart w:id="125" w:name="_Toc66968572"/>
      <w:r>
        <w:t>Общая информация</w:t>
      </w:r>
      <w:bookmarkEnd w:id="125"/>
    </w:p>
    <w:p w14:paraId="021AE35C" w14:textId="77777777" w:rsidR="00BA0562" w:rsidRPr="00286305" w:rsidRDefault="00BA0562" w:rsidP="00621C09">
      <w:pPr>
        <w:pStyle w:val="Heading4"/>
        <w:rPr>
          <w:rFonts w:asciiTheme="minorHAnsi" w:hAnsiTheme="minorHAnsi" w:hint="default"/>
        </w:rPr>
      </w:pPr>
      <w:bookmarkStart w:id="126" w:name="_Toc66968573"/>
      <w:r w:rsidRPr="00286305">
        <w:rPr>
          <w:rFonts w:asciiTheme="minorHAnsi" w:hAnsiTheme="minorHAnsi" w:hint="default"/>
        </w:rPr>
        <w:t>О лабораторной работе</w:t>
      </w:r>
      <w:bookmarkEnd w:id="126"/>
    </w:p>
    <w:p w14:paraId="5C90F22C" w14:textId="77777777" w:rsidR="00BA0562" w:rsidRDefault="00BA0562" w:rsidP="00621C09">
      <w:r>
        <w:t>Аутентификация, авторизация и учет (AAA) — механизм управления сетевой безопасностью.</w:t>
      </w:r>
    </w:p>
    <w:p w14:paraId="3FA77334" w14:textId="77777777" w:rsidR="00BA0562" w:rsidRDefault="00BA0562" w:rsidP="00621C09">
      <w:r>
        <w:t>AAA предоставляет следующие функции:</w:t>
      </w:r>
    </w:p>
    <w:p w14:paraId="15FB6DFB" w14:textId="77777777" w:rsidR="00BA0562" w:rsidRDefault="00BA0562" w:rsidP="00621C09">
      <w:pPr>
        <w:pStyle w:val="ItemList"/>
      </w:pPr>
      <w:r>
        <w:t>Аутентификация: проверка наличия у пользователей разрешения на доступ к сети.</w:t>
      </w:r>
    </w:p>
    <w:p w14:paraId="69B6F2B9" w14:textId="77777777" w:rsidR="00BA0562" w:rsidRDefault="00BA0562" w:rsidP="00621C09">
      <w:pPr>
        <w:pStyle w:val="ItemList"/>
      </w:pPr>
      <w:r>
        <w:t>Авторизация: проверка полномочий пользователей на использование определенных услуг.</w:t>
      </w:r>
    </w:p>
    <w:p w14:paraId="2A8A9A6B" w14:textId="77777777" w:rsidR="00BA0562" w:rsidRDefault="00BA0562" w:rsidP="00621C09">
      <w:pPr>
        <w:pStyle w:val="ItemList"/>
      </w:pPr>
      <w:r>
        <w:t>Учет: регистрация сетевых ресурсов, используемых пользователями.</w:t>
      </w:r>
    </w:p>
    <w:p w14:paraId="2252D456" w14:textId="77777777" w:rsidR="00BA0562" w:rsidRDefault="00BA0562" w:rsidP="00621C09">
      <w:r>
        <w:t>Пользователи могут использовать одну или несколько служб безопасности, предоставляемых AAA. Например, если компании требуется аутентификация сотрудников, которые обращаются к определенным сетевым ресурсам, то сетевому администратору необходимо только настроить сервер аутентификации. Если компания также хочет регистрировать операции, выполняемые сотрудниками в сети, необходимо настроить сервер учета.</w:t>
      </w:r>
    </w:p>
    <w:p w14:paraId="5EA8BC6F" w14:textId="77777777" w:rsidR="00BA0562" w:rsidRDefault="00BA0562" w:rsidP="00621C09">
      <w:r>
        <w:t>Таким образом, механизм AAA будет разрешать сотрудникам использовать определенные ресурсы и записывать их операции. Механизм AAA получил широкое применение, поскольку отличается хорошей масштабируемостью и упрощает централизованное управление пользовательской информацией. Реализовать AAA можно с помощью нескольких протоколов. В реальных условиях чаще всего используется протокол RADIUS.</w:t>
      </w:r>
    </w:p>
    <w:p w14:paraId="0A51DC53" w14:textId="77777777" w:rsidR="00BA0562" w:rsidRPr="00004B85" w:rsidRDefault="00BA0562" w:rsidP="00621C09">
      <w:r>
        <w:t>В этой лабораторной работе вам предлагается настроить локальный механизм AAA для управления и контроля ресурсов, используемых удаленными пользователями Telnet.</w:t>
      </w:r>
    </w:p>
    <w:p w14:paraId="017E0225" w14:textId="77777777" w:rsidR="00BA0562" w:rsidRPr="00DA210F" w:rsidRDefault="00BA0562" w:rsidP="00621C09">
      <w:pPr>
        <w:pStyle w:val="Heading4"/>
        <w:rPr>
          <w:rFonts w:asciiTheme="minorHAnsi" w:hAnsiTheme="minorHAnsi" w:hint="default"/>
        </w:rPr>
      </w:pPr>
      <w:bookmarkStart w:id="127" w:name="_Toc66968574"/>
      <w:r w:rsidRPr="00DA210F">
        <w:rPr>
          <w:rFonts w:asciiTheme="minorHAnsi" w:hAnsiTheme="minorHAnsi" w:hint="default"/>
        </w:rPr>
        <w:t>Цели</w:t>
      </w:r>
      <w:bookmarkEnd w:id="127"/>
    </w:p>
    <w:p w14:paraId="5A24FC70" w14:textId="77777777" w:rsidR="00BA0562" w:rsidRPr="0000387B" w:rsidRDefault="00BA0562" w:rsidP="00621C09">
      <w:r>
        <w:t>Лабораторная работа помогает получить практические навыки по изучению следующих тем:</w:t>
      </w:r>
    </w:p>
    <w:p w14:paraId="57F53AF7" w14:textId="77777777" w:rsidR="00BA0562" w:rsidRDefault="00BA0562" w:rsidP="00621C09">
      <w:pPr>
        <w:pStyle w:val="ItemList"/>
      </w:pPr>
      <w:r>
        <w:t>Настройка локального механизма AAA</w:t>
      </w:r>
    </w:p>
    <w:p w14:paraId="75E3F8B5" w14:textId="77777777" w:rsidR="00BA0562" w:rsidRDefault="00BA0562" w:rsidP="00621C09">
      <w:pPr>
        <w:pStyle w:val="ItemList"/>
      </w:pPr>
      <w:r>
        <w:t>Процедура создания домена</w:t>
      </w:r>
    </w:p>
    <w:p w14:paraId="45C935EF" w14:textId="77777777" w:rsidR="00BA0562" w:rsidRDefault="00BA0562" w:rsidP="00621C09">
      <w:pPr>
        <w:pStyle w:val="ItemList"/>
      </w:pPr>
      <w:r>
        <w:t>Процедура создания локального пользователя</w:t>
      </w:r>
    </w:p>
    <w:p w14:paraId="5326E72B" w14:textId="77777777" w:rsidR="00BA0562" w:rsidRDefault="00BA0562" w:rsidP="00621C09">
      <w:pPr>
        <w:pStyle w:val="ItemList"/>
      </w:pPr>
      <w:r>
        <w:t>Управление пользователями на основе домена</w:t>
      </w:r>
    </w:p>
    <w:p w14:paraId="167F3231" w14:textId="77777777" w:rsidR="00BA0562" w:rsidRPr="00DA210F" w:rsidRDefault="00BA0562" w:rsidP="00621C09">
      <w:pPr>
        <w:pStyle w:val="Heading4"/>
        <w:rPr>
          <w:rFonts w:asciiTheme="minorHAnsi" w:hAnsiTheme="minorHAnsi" w:hint="default"/>
        </w:rPr>
      </w:pPr>
      <w:bookmarkStart w:id="128" w:name="_Toc66968575"/>
      <w:r w:rsidRPr="00DA210F">
        <w:rPr>
          <w:rFonts w:asciiTheme="minorHAnsi" w:hAnsiTheme="minorHAnsi" w:hint="default"/>
        </w:rPr>
        <w:t>Топология сети</w:t>
      </w:r>
      <w:bookmarkEnd w:id="128"/>
    </w:p>
    <w:p w14:paraId="28B545EA" w14:textId="3287DB18" w:rsidR="00BA0562" w:rsidRDefault="00BA0562" w:rsidP="00621C09">
      <w:r>
        <w:t xml:space="preserve">Маршрутизатор R1 выполняет функции клиента, а R2 — функции сетевого устройства. Необходим контроль доступа к ресурсам на R2. Следовательно, нужно настроить локальную аутентификацию AAA на маршрутизаторах R1 и R2 и управлять </w:t>
      </w:r>
      <w:r>
        <w:lastRenderedPageBreak/>
        <w:t>пользователями на основе доменов, а также настроить уровни полномочий для аутентифицированных пользователей.</w:t>
      </w:r>
    </w:p>
    <w:p w14:paraId="4D47D9C1" w14:textId="77777777" w:rsidR="00BA0562" w:rsidRPr="00004B85" w:rsidRDefault="00BA0562" w:rsidP="002075CB">
      <w:pPr>
        <w:pStyle w:val="FigureDescription"/>
        <w:outlineLvl w:val="9"/>
      </w:pPr>
      <w:r>
        <w:t>Топология сети для конфигурирования локального механизма AAA, используемая в данной лабораторной работе</w:t>
      </w:r>
    </w:p>
    <w:p w14:paraId="5879A059" w14:textId="77777777" w:rsidR="00BA0562" w:rsidRDefault="00A5717F" w:rsidP="003844FB">
      <w:pPr>
        <w:jc w:val="center"/>
        <w:rPr>
          <w:noProof/>
        </w:rPr>
      </w:pPr>
      <w:r>
        <w:rPr>
          <w:noProof/>
          <w:lang w:eastAsia="zh-TW"/>
        </w:rPr>
        <w:drawing>
          <wp:inline distT="0" distB="0" distL="0" distR="0" wp14:anchorId="40DA4D38" wp14:editId="11D12162">
            <wp:extent cx="3269615" cy="804545"/>
            <wp:effectExtent l="0" t="0" r="6985" b="0"/>
            <wp:docPr id="2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69615" cy="804545"/>
                    </a:xfrm>
                    <a:prstGeom prst="rect">
                      <a:avLst/>
                    </a:prstGeom>
                    <a:noFill/>
                    <a:ln>
                      <a:noFill/>
                    </a:ln>
                  </pic:spPr>
                </pic:pic>
              </a:graphicData>
            </a:graphic>
          </wp:inline>
        </w:drawing>
      </w:r>
    </w:p>
    <w:p w14:paraId="4D094B00" w14:textId="77777777" w:rsidR="00621C09" w:rsidRDefault="00621C09" w:rsidP="00621C09"/>
    <w:p w14:paraId="788F2294" w14:textId="77777777" w:rsidR="00BA0562" w:rsidRDefault="00BA0562" w:rsidP="00621C09">
      <w:pPr>
        <w:pStyle w:val="Heading3"/>
      </w:pPr>
      <w:bookmarkStart w:id="129" w:name="_Toc66968576"/>
      <w:r>
        <w:t>Лабораторная работа</w:t>
      </w:r>
      <w:bookmarkEnd w:id="129"/>
    </w:p>
    <w:p w14:paraId="262E70F8" w14:textId="77777777" w:rsidR="00BA0562" w:rsidRPr="00DA210F" w:rsidRDefault="00BA0562" w:rsidP="00621C09">
      <w:pPr>
        <w:pStyle w:val="Heading4"/>
        <w:rPr>
          <w:rFonts w:asciiTheme="minorHAnsi" w:hAnsiTheme="minorHAnsi" w:hint="default"/>
        </w:rPr>
      </w:pPr>
      <w:bookmarkStart w:id="130" w:name="_Toc66968577"/>
      <w:r w:rsidRPr="00DA210F">
        <w:rPr>
          <w:rFonts w:asciiTheme="minorHAnsi" w:hAnsiTheme="minorHAnsi" w:hint="default"/>
        </w:rPr>
        <w:t>План работы</w:t>
      </w:r>
      <w:bookmarkEnd w:id="130"/>
    </w:p>
    <w:p w14:paraId="5EB08E78" w14:textId="77777777" w:rsidR="00BA0562" w:rsidRDefault="00BA0562" w:rsidP="002075CB">
      <w:pPr>
        <w:pStyle w:val="ItemStep"/>
        <w:outlineLvl w:val="9"/>
      </w:pPr>
      <w:r>
        <w:t>Настройка схемы AAA.</w:t>
      </w:r>
    </w:p>
    <w:p w14:paraId="36566A29" w14:textId="77777777" w:rsidR="00BA0562" w:rsidRDefault="00BA0562" w:rsidP="002075CB">
      <w:pPr>
        <w:pStyle w:val="ItemStep"/>
        <w:outlineLvl w:val="9"/>
      </w:pPr>
      <w:r>
        <w:t>Создание домена и применение к нему схемы AAA.</w:t>
      </w:r>
    </w:p>
    <w:p w14:paraId="2C337532" w14:textId="77777777" w:rsidR="00BA0562" w:rsidRDefault="00BA0562" w:rsidP="002075CB">
      <w:pPr>
        <w:pStyle w:val="ItemStep"/>
        <w:outlineLvl w:val="9"/>
      </w:pPr>
      <w:r>
        <w:t>Настройка локальных пользователей.</w:t>
      </w:r>
    </w:p>
    <w:p w14:paraId="4D23D1E2" w14:textId="77777777" w:rsidR="00BA0562" w:rsidRPr="00DA210F" w:rsidRDefault="00BA0562" w:rsidP="00621C09">
      <w:pPr>
        <w:pStyle w:val="Heading4"/>
        <w:rPr>
          <w:rFonts w:ascii="Calibri" w:hAnsi="Calibri" w:hint="default"/>
        </w:rPr>
      </w:pPr>
      <w:bookmarkStart w:id="131" w:name="_Toc66968578"/>
      <w:r w:rsidRPr="00DA210F">
        <w:rPr>
          <w:rFonts w:ascii="Calibri" w:hAnsi="Calibri" w:hint="default"/>
        </w:rPr>
        <w:t>Процедура конфигурирования</w:t>
      </w:r>
      <w:bookmarkEnd w:id="131"/>
    </w:p>
    <w:p w14:paraId="7237B951" w14:textId="77777777" w:rsidR="00BA0562" w:rsidRDefault="00BA0562" w:rsidP="002075CB">
      <w:pPr>
        <w:pStyle w:val="Step"/>
        <w:outlineLvl w:val="9"/>
      </w:pPr>
      <w:r>
        <w:t>Настройте основные параметры устройств.</w:t>
      </w:r>
    </w:p>
    <w:p w14:paraId="5ECD600B" w14:textId="77777777" w:rsidR="00BA0562" w:rsidRDefault="00BA0562" w:rsidP="00621C09">
      <w:r>
        <w:t># Присвойте имена маршрутизаторам R1 и R2.</w:t>
      </w:r>
    </w:p>
    <w:p w14:paraId="07EA7D83" w14:textId="77777777" w:rsidR="00BA0562" w:rsidRDefault="00BA0562" w:rsidP="00621C09">
      <w:r>
        <w:t>Подробности данной операции здесь не приводятся.</w:t>
      </w:r>
    </w:p>
    <w:p w14:paraId="49DDB333" w14:textId="77777777" w:rsidR="00BA0562" w:rsidRDefault="00BA0562" w:rsidP="00621C09">
      <w:r>
        <w:t># Настройте IP-адреса для маршрутизаторов R1 и R2.</w:t>
      </w:r>
    </w:p>
    <w:p w14:paraId="59309699" w14:textId="77777777" w:rsidR="00BA0562" w:rsidRDefault="00BA0562" w:rsidP="006132A9">
      <w:pPr>
        <w:pStyle w:val="TerminalDisplay"/>
      </w:pPr>
      <w:r>
        <w:t>[R1]interface GigabitEthernet 0/0/3</w:t>
      </w:r>
    </w:p>
    <w:p w14:paraId="380E5B13" w14:textId="77777777" w:rsidR="00BA0562" w:rsidRDefault="00BA0562" w:rsidP="006132A9">
      <w:pPr>
        <w:pStyle w:val="TerminalDisplay"/>
      </w:pPr>
      <w:r>
        <w:t>[R1-GigabitEthernet0/0/3]ip address 10.0.12.1 24</w:t>
      </w:r>
    </w:p>
    <w:p w14:paraId="19C8CC89" w14:textId="77777777" w:rsidR="00BA0562" w:rsidRDefault="00BA0562" w:rsidP="006132A9">
      <w:pPr>
        <w:pStyle w:val="TerminalDisplay"/>
      </w:pPr>
      <w:r>
        <w:t>[R2]interface GigabitEthernet 0/0/3</w:t>
      </w:r>
    </w:p>
    <w:p w14:paraId="475B5512" w14:textId="77777777" w:rsidR="00BA0562" w:rsidRDefault="00BA0562" w:rsidP="006132A9">
      <w:pPr>
        <w:pStyle w:val="TerminalDisplay"/>
      </w:pPr>
      <w:r>
        <w:t>[R2-GigabitEthernet0/0/3]ip address 10.0.12.2 24</w:t>
      </w:r>
    </w:p>
    <w:p w14:paraId="15DB8150" w14:textId="77777777" w:rsidR="00BA0562" w:rsidRDefault="00BA0562" w:rsidP="002075CB">
      <w:pPr>
        <w:pStyle w:val="Step"/>
        <w:outlineLvl w:val="9"/>
      </w:pPr>
      <w:r>
        <w:t>Настройте схему AAA.</w:t>
      </w:r>
    </w:p>
    <w:p w14:paraId="20FC9183" w14:textId="77777777" w:rsidR="00BA0562" w:rsidRDefault="00BA0562" w:rsidP="0000387B">
      <w:r>
        <w:t># Настройте схемы аутентификации и авторизации.</w:t>
      </w:r>
    </w:p>
    <w:p w14:paraId="146711F4" w14:textId="77777777" w:rsidR="00BA0562" w:rsidRDefault="00BA0562" w:rsidP="006132A9">
      <w:pPr>
        <w:pStyle w:val="TerminalDisplay"/>
      </w:pPr>
      <w:r>
        <w:t xml:space="preserve">[R2-aaa]aaa </w:t>
      </w:r>
    </w:p>
    <w:p w14:paraId="51287C6E" w14:textId="77777777" w:rsidR="00BA0562" w:rsidRPr="00621C09" w:rsidRDefault="00BA0562" w:rsidP="00621C09">
      <w:pPr>
        <w:pStyle w:val="TerminalDisplay"/>
        <w:shd w:val="clear" w:color="auto" w:fill="auto"/>
        <w:rPr>
          <w:i/>
          <w:iCs/>
        </w:rPr>
      </w:pPr>
      <w:r>
        <w:rPr>
          <w:i/>
          <w:iCs/>
        </w:rPr>
        <w:t>Перейдите в режим AAA.</w:t>
      </w:r>
    </w:p>
    <w:p w14:paraId="193A6A0B" w14:textId="77777777" w:rsidR="00BA0562" w:rsidRDefault="00BA0562" w:rsidP="006132A9">
      <w:pPr>
        <w:pStyle w:val="TerminalDisplay"/>
      </w:pPr>
      <w:r>
        <w:t xml:space="preserve">[R2-aaa]authentication-scheme datacom </w:t>
      </w:r>
    </w:p>
    <w:p w14:paraId="7102F8EA" w14:textId="77777777" w:rsidR="00BA0562" w:rsidRDefault="00BA0562" w:rsidP="006132A9">
      <w:pPr>
        <w:pStyle w:val="TerminalDisplay"/>
      </w:pPr>
      <w:r>
        <w:t>Info: Create a new authentication scheme.</w:t>
      </w:r>
    </w:p>
    <w:p w14:paraId="1A142FCE" w14:textId="77777777" w:rsidR="00BA0562" w:rsidRPr="00621C09" w:rsidRDefault="00BA0562" w:rsidP="00621C09">
      <w:pPr>
        <w:pStyle w:val="TerminalDisplay"/>
        <w:shd w:val="clear" w:color="auto" w:fill="auto"/>
        <w:rPr>
          <w:i/>
          <w:iCs/>
        </w:rPr>
      </w:pPr>
      <w:r>
        <w:rPr>
          <w:i/>
          <w:iCs/>
        </w:rPr>
        <w:t>Создайте схему аутентификации с названием datacom.</w:t>
      </w:r>
    </w:p>
    <w:p w14:paraId="137AC2FC" w14:textId="77777777" w:rsidR="00BA0562" w:rsidRDefault="00BA0562" w:rsidP="006132A9">
      <w:pPr>
        <w:pStyle w:val="TerminalDisplay"/>
      </w:pPr>
      <w:r>
        <w:t>[R2-aaa-authen-datacom]authentication-mode local</w:t>
      </w:r>
    </w:p>
    <w:p w14:paraId="67970C85" w14:textId="77777777" w:rsidR="00BA0562" w:rsidRPr="00621C09" w:rsidRDefault="00BA0562" w:rsidP="00621C09">
      <w:pPr>
        <w:pStyle w:val="TerminalDisplay"/>
        <w:shd w:val="clear" w:color="auto" w:fill="auto"/>
        <w:rPr>
          <w:i/>
          <w:iCs/>
        </w:rPr>
      </w:pPr>
      <w:r>
        <w:rPr>
          <w:i/>
          <w:iCs/>
        </w:rPr>
        <w:t>Задайте в качестве режима аутентификации локальную аутентификацию.</w:t>
      </w:r>
    </w:p>
    <w:p w14:paraId="28C83564" w14:textId="77777777" w:rsidR="00BA0562" w:rsidRDefault="00BA0562" w:rsidP="006132A9">
      <w:pPr>
        <w:pStyle w:val="TerminalDisplay"/>
      </w:pPr>
      <w:r>
        <w:t>[R2-aaa-authen-datacom]quit</w:t>
      </w:r>
    </w:p>
    <w:p w14:paraId="23B50676" w14:textId="77777777" w:rsidR="00BA0562" w:rsidRDefault="00BA0562" w:rsidP="006132A9">
      <w:pPr>
        <w:pStyle w:val="TerminalDisplay"/>
      </w:pPr>
      <w:r>
        <w:t>[R2-aaa]authorization-scheme datacom</w:t>
      </w:r>
    </w:p>
    <w:p w14:paraId="72C59B21" w14:textId="77777777" w:rsidR="00BA0562" w:rsidRDefault="00BA0562" w:rsidP="006132A9">
      <w:pPr>
        <w:pStyle w:val="TerminalDisplay"/>
      </w:pPr>
      <w:r>
        <w:t>Info: Create a new authorization scheme.</w:t>
      </w:r>
    </w:p>
    <w:p w14:paraId="21DD3F05" w14:textId="77777777" w:rsidR="00BA0562" w:rsidRPr="00621C09" w:rsidRDefault="00BA0562" w:rsidP="00621C09">
      <w:pPr>
        <w:pStyle w:val="TerminalDisplay"/>
        <w:shd w:val="clear" w:color="auto" w:fill="auto"/>
        <w:rPr>
          <w:i/>
          <w:iCs/>
        </w:rPr>
      </w:pPr>
      <w:r>
        <w:rPr>
          <w:i/>
          <w:iCs/>
        </w:rPr>
        <w:t>Создайте схему авторизации с названием datacom.</w:t>
      </w:r>
    </w:p>
    <w:p w14:paraId="3FC76A60" w14:textId="77777777" w:rsidR="00BA0562" w:rsidRDefault="00BA0562" w:rsidP="006132A9">
      <w:pPr>
        <w:pStyle w:val="TerminalDisplay"/>
      </w:pPr>
      <w:r>
        <w:t xml:space="preserve">[R2-aaa-author-datacom]authorization-mode local </w:t>
      </w:r>
    </w:p>
    <w:p w14:paraId="6048AA42" w14:textId="77777777" w:rsidR="00BA0562" w:rsidRPr="00621C09" w:rsidRDefault="00BA0562" w:rsidP="00621C09">
      <w:pPr>
        <w:pStyle w:val="TerminalDisplay"/>
        <w:shd w:val="clear" w:color="auto" w:fill="auto"/>
        <w:rPr>
          <w:i/>
          <w:iCs/>
        </w:rPr>
      </w:pPr>
      <w:r>
        <w:rPr>
          <w:i/>
          <w:iCs/>
        </w:rPr>
        <w:t>Задайте в качестве режима авторизации локальную авторизацию.</w:t>
      </w:r>
    </w:p>
    <w:p w14:paraId="5EB88775" w14:textId="77777777" w:rsidR="00BA0562" w:rsidRDefault="00BA0562" w:rsidP="006132A9">
      <w:pPr>
        <w:pStyle w:val="TerminalDisplay"/>
      </w:pPr>
      <w:r>
        <w:t>[R2-aaa-author-datacom]quit</w:t>
      </w:r>
    </w:p>
    <w:p w14:paraId="68317967" w14:textId="77777777" w:rsidR="00BA0562" w:rsidRDefault="00BA0562" w:rsidP="00621C09">
      <w:r>
        <w:lastRenderedPageBreak/>
        <w:t>Устройство, выполняющее функции сервера AAA, называется локальным сервером AAA, который может выполнять аутентификацию и авторизацию, но не учет.</w:t>
      </w:r>
    </w:p>
    <w:p w14:paraId="4D0B65D2" w14:textId="77777777" w:rsidR="00BA0562" w:rsidRDefault="00BA0562" w:rsidP="00621C09">
      <w:r>
        <w:t>Локальному серверу AAA требуется база данных локальных пользователей, содержащая имя пользователя, пароль и информацию об авторизации локальных пользователей. Локальный сервер AAA быстрее и дешевле, чем удаленный сервер AAA, но имеет меньшую емкость хранилища.</w:t>
      </w:r>
    </w:p>
    <w:p w14:paraId="494DF75D" w14:textId="77777777" w:rsidR="00BA0562" w:rsidRDefault="00BA0562" w:rsidP="002075CB">
      <w:pPr>
        <w:pStyle w:val="Step"/>
        <w:outlineLvl w:val="9"/>
      </w:pPr>
      <w:r>
        <w:t>Создайте домен и примените к нему схему AAA.</w:t>
      </w:r>
    </w:p>
    <w:p w14:paraId="4F178EF7" w14:textId="77777777" w:rsidR="00BA0562" w:rsidRPr="00513773" w:rsidRDefault="00BA0562" w:rsidP="006132A9">
      <w:pPr>
        <w:pStyle w:val="TerminalDisplay"/>
      </w:pPr>
      <w:r>
        <w:t>[R2]aaa</w:t>
      </w:r>
    </w:p>
    <w:p w14:paraId="55D46DF3" w14:textId="77777777" w:rsidR="00BA0562" w:rsidRPr="00513773" w:rsidRDefault="00BA0562" w:rsidP="006132A9">
      <w:pPr>
        <w:pStyle w:val="TerminalDisplay"/>
      </w:pPr>
      <w:r>
        <w:t>[R2-aaa]domain datacom</w:t>
      </w:r>
    </w:p>
    <w:p w14:paraId="518AE369" w14:textId="77777777" w:rsidR="00BA0562" w:rsidRDefault="00BA0562" w:rsidP="00621C09">
      <w:r>
        <w:t>Устройства управляют пользователями на основе доменов. Домен — это группа пользователей. Каждый пользователь принадлежит к домену. Конфигурация AAA для домена применяется к пользователям в домене. Создайте домен с именем datacom.</w:t>
      </w:r>
    </w:p>
    <w:p w14:paraId="58430EB5" w14:textId="77777777" w:rsidR="00BA0562" w:rsidRDefault="00BA0562" w:rsidP="006132A9">
      <w:pPr>
        <w:pStyle w:val="TerminalDisplay"/>
      </w:pPr>
      <w:r>
        <w:t xml:space="preserve">[R2-aaa-domain-datacom]authentication-scheme datacom </w:t>
      </w:r>
    </w:p>
    <w:p w14:paraId="1F980E3F" w14:textId="77777777" w:rsidR="00BA0562" w:rsidRPr="00621C09" w:rsidRDefault="00BA0562" w:rsidP="00621C09">
      <w:pPr>
        <w:pStyle w:val="TerminalDisplay"/>
        <w:shd w:val="clear" w:color="auto" w:fill="auto"/>
        <w:rPr>
          <w:i/>
          <w:iCs/>
        </w:rPr>
      </w:pPr>
      <w:r>
        <w:rPr>
          <w:i/>
          <w:iCs/>
        </w:rPr>
        <w:t>Схема аутентификации с названием datacom используется для пользователей в домене.</w:t>
      </w:r>
    </w:p>
    <w:p w14:paraId="27674E38" w14:textId="77777777" w:rsidR="00BA0562" w:rsidRDefault="00BA0562" w:rsidP="006132A9">
      <w:pPr>
        <w:pStyle w:val="TerminalDisplay"/>
      </w:pPr>
      <w:r>
        <w:t>[R2-aaa-domain-datacom]authorization-scheme datacom</w:t>
      </w:r>
    </w:p>
    <w:p w14:paraId="41309130" w14:textId="77777777" w:rsidR="00BA0562" w:rsidRPr="00621C09" w:rsidRDefault="00BA0562" w:rsidP="00621C09">
      <w:pPr>
        <w:pStyle w:val="TerminalDisplay"/>
        <w:shd w:val="clear" w:color="auto" w:fill="auto"/>
        <w:rPr>
          <w:i/>
          <w:iCs/>
        </w:rPr>
      </w:pPr>
      <w:r>
        <w:rPr>
          <w:i/>
          <w:iCs/>
        </w:rPr>
        <w:t>Схема авторизации с названием datacom используется для пользователей в домене.</w:t>
      </w:r>
    </w:p>
    <w:p w14:paraId="7F3EA5EA" w14:textId="77777777" w:rsidR="00BA0562" w:rsidRDefault="00BA0562" w:rsidP="002075CB">
      <w:pPr>
        <w:pStyle w:val="Step"/>
        <w:outlineLvl w:val="9"/>
      </w:pPr>
      <w:r>
        <w:t>Настройте локальных пользователей.</w:t>
      </w:r>
    </w:p>
    <w:p w14:paraId="21700D27" w14:textId="77777777" w:rsidR="00BA0562" w:rsidRDefault="00BA0562" w:rsidP="00621C09">
      <w:r>
        <w:t># Создайте локального пользователя и настройте для него пароль.</w:t>
      </w:r>
    </w:p>
    <w:p w14:paraId="62B5507B" w14:textId="77777777" w:rsidR="00BA0562" w:rsidRPr="00513773" w:rsidRDefault="00BA0562" w:rsidP="006132A9">
      <w:pPr>
        <w:pStyle w:val="TerminalDisplay"/>
      </w:pPr>
      <w:r>
        <w:t>[R2-aaa]local-user hcia@datacom password cipher HCIA-Datacom</w:t>
      </w:r>
    </w:p>
    <w:p w14:paraId="60DD6B2E" w14:textId="77777777" w:rsidR="00BA0562" w:rsidRDefault="00BA0562" w:rsidP="006132A9">
      <w:pPr>
        <w:pStyle w:val="TerminalDisplay"/>
      </w:pPr>
      <w:r>
        <w:t>Info: Add a new user.</w:t>
      </w:r>
    </w:p>
    <w:p w14:paraId="29659E27" w14:textId="77777777" w:rsidR="00BA0562" w:rsidRDefault="00BA0562" w:rsidP="00621C09">
      <w:r>
        <w:t>Если в имени пользователя содержится разделитель в виде символа @, то строка символов перед символом @ — это имя пользователя, а строка символов после символа @ — имя домена. Если в имени пользователя нет разделителя в виде символа @, вся символьная строка представляет собой имя пользователя, а для домена используется имя по умолчанию.</w:t>
      </w:r>
    </w:p>
    <w:p w14:paraId="3A70FADC" w14:textId="77777777" w:rsidR="00BA0562" w:rsidRDefault="00BA0562" w:rsidP="00621C09">
      <w:r>
        <w:t># Настройте параметры для локального пользователя, такие как тип доступа и уровень полномочий.</w:t>
      </w:r>
    </w:p>
    <w:p w14:paraId="1B54A8B5" w14:textId="77777777" w:rsidR="00BA0562" w:rsidRDefault="00BA0562" w:rsidP="006132A9">
      <w:pPr>
        <w:pStyle w:val="TerminalDisplay"/>
      </w:pPr>
      <w:r>
        <w:t xml:space="preserve">[R2-aaa]local-user hcia@datacom service-type telnet </w:t>
      </w:r>
    </w:p>
    <w:p w14:paraId="19D8F8FB" w14:textId="77777777" w:rsidR="00BA0562" w:rsidRDefault="00BA0562" w:rsidP="00621C09">
      <w:r>
        <w:t xml:space="preserve">Команда </w:t>
      </w:r>
      <w:r>
        <w:rPr>
          <w:b/>
          <w:bCs/>
        </w:rPr>
        <w:t>local-user service-type</w:t>
      </w:r>
      <w:r>
        <w:t xml:space="preserve"> позволяет настроить тип доступа для локального пользователя. После настройки типа доступа пользователь сможет успешно войти в систему, только применив настроенный тип доступа. Если в качестве типа доступа было указано telnet, пользователь не сможет получить доступ к устройству через веб-страницу. Для одного пользователя можно настроить несколько типов доступа.</w:t>
      </w:r>
    </w:p>
    <w:p w14:paraId="33D464C4" w14:textId="77777777" w:rsidR="00BA0562" w:rsidRDefault="00BA0562" w:rsidP="006132A9">
      <w:pPr>
        <w:pStyle w:val="TerminalDisplay"/>
      </w:pPr>
      <w:r>
        <w:t>[R2-aaa]local-user hcia@datacom privilege level 3</w:t>
      </w:r>
    </w:p>
    <w:p w14:paraId="762A73CA" w14:textId="77777777" w:rsidR="00BA0562" w:rsidRDefault="00BA0562" w:rsidP="00621C09">
      <w:r>
        <w:t>Для локального пользователя настроен уровень полномочий. Этому пользователю будут доступны только команды, предоставляемые указанным уровнем полномочий, и команды более низкого уровня полномочий.</w:t>
      </w:r>
    </w:p>
    <w:p w14:paraId="55A8FC40" w14:textId="77777777" w:rsidR="00BA0562" w:rsidRDefault="00BA0562" w:rsidP="002075CB">
      <w:pPr>
        <w:pStyle w:val="Step"/>
        <w:outlineLvl w:val="9"/>
      </w:pPr>
      <w:r>
        <w:t>Включите функцию telnet на R2.</w:t>
      </w:r>
    </w:p>
    <w:p w14:paraId="4EE2046E" w14:textId="77777777" w:rsidR="00BA0562" w:rsidRDefault="00BA0562" w:rsidP="006132A9">
      <w:pPr>
        <w:pStyle w:val="TerminalDisplay"/>
      </w:pPr>
      <w:r>
        <w:t xml:space="preserve">[R2]telnet server enable </w:t>
      </w:r>
    </w:p>
    <w:p w14:paraId="4FD0E05A" w14:textId="77777777" w:rsidR="00BA0562" w:rsidRPr="00621C09" w:rsidRDefault="00BA0562" w:rsidP="00621C09">
      <w:pPr>
        <w:pStyle w:val="TerminalDisplay"/>
        <w:shd w:val="clear" w:color="auto" w:fill="auto"/>
        <w:rPr>
          <w:i/>
          <w:iCs/>
        </w:rPr>
      </w:pPr>
      <w:r>
        <w:rPr>
          <w:i/>
          <w:iCs/>
        </w:rPr>
        <w:t>На устройстве включена функция сервера Telnet. На некоторых устройствах эта функция включена по умолчанию.</w:t>
      </w:r>
    </w:p>
    <w:p w14:paraId="1B3BC838" w14:textId="77777777" w:rsidR="00BA0562" w:rsidRDefault="00BA0562" w:rsidP="006132A9">
      <w:pPr>
        <w:pStyle w:val="TerminalDisplay"/>
      </w:pPr>
      <w:r>
        <w:t xml:space="preserve">[R2]user-interface vty 0 4 </w:t>
      </w:r>
    </w:p>
    <w:p w14:paraId="5F7CD8EB" w14:textId="77777777" w:rsidR="00BA0562" w:rsidRDefault="00BA0562" w:rsidP="006132A9">
      <w:pPr>
        <w:pStyle w:val="TerminalDisplay"/>
      </w:pPr>
      <w:r>
        <w:t xml:space="preserve">[R2-ui-vty0-4]authentication-mode aaa </w:t>
      </w:r>
    </w:p>
    <w:p w14:paraId="539AA1A3" w14:textId="4D7E0DF3" w:rsidR="00BA0562" w:rsidRDefault="00BA0562" w:rsidP="00621C09">
      <w:r>
        <w:lastRenderedPageBreak/>
        <w:t xml:space="preserve">Команда </w:t>
      </w:r>
      <w:r>
        <w:rPr>
          <w:b/>
          <w:bCs/>
        </w:rPr>
        <w:t>authentication-mode</w:t>
      </w:r>
      <w:r>
        <w:t xml:space="preserve"> позволяет настроить режим аутентификации для доступа к пользовательскому интерфейсу. По умолчанию режим аутентификации на пользовательском интерфейсе VTY не настроен. Для интерфейса входа в систему необходимо настроить режим аутентификации. В противном случае пользователи не смогут выполнять вход </w:t>
      </w:r>
      <w:r w:rsidR="009C52CF">
        <w:t>в</w:t>
      </w:r>
      <w:r>
        <w:t xml:space="preserve"> устройство.</w:t>
      </w:r>
    </w:p>
    <w:p w14:paraId="6E37C420" w14:textId="77777777" w:rsidR="00BA0562" w:rsidRDefault="00BA0562" w:rsidP="002075CB">
      <w:pPr>
        <w:pStyle w:val="Step"/>
        <w:outlineLvl w:val="9"/>
      </w:pPr>
      <w:r>
        <w:t>Проверьте конфигурацию.</w:t>
      </w:r>
    </w:p>
    <w:p w14:paraId="6C6BFEA0" w14:textId="77777777" w:rsidR="00BA0562" w:rsidRDefault="00BA0562" w:rsidP="00621C09">
      <w:r>
        <w:t># Выполните вход с R1 на R2 через Telnet.</w:t>
      </w:r>
    </w:p>
    <w:p w14:paraId="06143BD6" w14:textId="77777777" w:rsidR="00BA0562" w:rsidRDefault="00BA0562" w:rsidP="006132A9">
      <w:pPr>
        <w:pStyle w:val="TerminalDisplay"/>
      </w:pPr>
      <w:r>
        <w:t>&lt;R1&gt;telnet 10.0.12.2</w:t>
      </w:r>
    </w:p>
    <w:p w14:paraId="51483005" w14:textId="77777777" w:rsidR="00BA0562" w:rsidRDefault="00BA0562" w:rsidP="006132A9">
      <w:pPr>
        <w:pStyle w:val="TerminalDisplay"/>
      </w:pPr>
      <w:r>
        <w:t xml:space="preserve">  Press CTRL_] to quit telnet mode</w:t>
      </w:r>
    </w:p>
    <w:p w14:paraId="59672142" w14:textId="77777777" w:rsidR="00BA0562" w:rsidRDefault="00BA0562" w:rsidP="006132A9">
      <w:pPr>
        <w:pStyle w:val="TerminalDisplay"/>
      </w:pPr>
      <w:r>
        <w:t xml:space="preserve">  Trying 10.0.12.2 ...</w:t>
      </w:r>
    </w:p>
    <w:p w14:paraId="6473BAF7" w14:textId="77777777" w:rsidR="00BA0562" w:rsidRDefault="00BA0562" w:rsidP="006132A9">
      <w:pPr>
        <w:pStyle w:val="TerminalDisplay"/>
      </w:pPr>
      <w:r>
        <w:t xml:space="preserve">  Connected to 10.0.12.2 ...</w:t>
      </w:r>
    </w:p>
    <w:p w14:paraId="46D87557" w14:textId="77777777" w:rsidR="00BA0562" w:rsidRDefault="00BA0562" w:rsidP="006132A9">
      <w:pPr>
        <w:pStyle w:val="TerminalDisplay"/>
      </w:pPr>
    </w:p>
    <w:p w14:paraId="791A5BC0" w14:textId="77777777" w:rsidR="00BA0562" w:rsidRDefault="00BA0562" w:rsidP="006132A9">
      <w:pPr>
        <w:pStyle w:val="TerminalDisplay"/>
      </w:pPr>
      <w:r>
        <w:t>Login authentication</w:t>
      </w:r>
    </w:p>
    <w:p w14:paraId="033ECA17" w14:textId="77777777" w:rsidR="00BA0562" w:rsidRDefault="00BA0562" w:rsidP="006132A9">
      <w:pPr>
        <w:pStyle w:val="TerminalDisplay"/>
      </w:pPr>
    </w:p>
    <w:p w14:paraId="1ADB9938" w14:textId="77777777" w:rsidR="00BA0562" w:rsidRDefault="00BA0562" w:rsidP="006132A9">
      <w:pPr>
        <w:pStyle w:val="TerminalDisplay"/>
      </w:pPr>
    </w:p>
    <w:p w14:paraId="7591AA0C" w14:textId="77777777" w:rsidR="00BA0562" w:rsidRDefault="00BA0562" w:rsidP="006132A9">
      <w:pPr>
        <w:pStyle w:val="TerminalDisplay"/>
      </w:pPr>
      <w:r>
        <w:t>Username:hcia@datacom</w:t>
      </w:r>
    </w:p>
    <w:p w14:paraId="703581BF" w14:textId="77777777" w:rsidR="00BA0562" w:rsidRDefault="00BA0562" w:rsidP="006132A9">
      <w:pPr>
        <w:pStyle w:val="TerminalDisplay"/>
      </w:pPr>
      <w:r>
        <w:t>Password:</w:t>
      </w:r>
    </w:p>
    <w:p w14:paraId="4FBF7219" w14:textId="77777777" w:rsidR="00BA0562" w:rsidRDefault="00BA0562" w:rsidP="006132A9">
      <w:pPr>
        <w:pStyle w:val="TerminalDisplay"/>
      </w:pPr>
      <w:r>
        <w:t>&lt;R2&gt;</w:t>
      </w:r>
    </w:p>
    <w:p w14:paraId="7E8910B4" w14:textId="77777777" w:rsidR="00BA0562" w:rsidRPr="00621C09" w:rsidRDefault="00BA0562" w:rsidP="00621C09">
      <w:pPr>
        <w:pStyle w:val="TerminalDisplay"/>
        <w:shd w:val="clear" w:color="auto" w:fill="auto"/>
        <w:rPr>
          <w:i/>
          <w:iCs/>
        </w:rPr>
      </w:pPr>
      <w:r>
        <w:rPr>
          <w:i/>
          <w:iCs/>
        </w:rPr>
        <w:t>С маршрутизатора R1 можно выполнить вход в систему R2.</w:t>
      </w:r>
    </w:p>
    <w:p w14:paraId="6B52D19C" w14:textId="77777777" w:rsidR="00BA0562" w:rsidRDefault="00BA0562" w:rsidP="00621C09">
      <w:r>
        <w:t># Выведите на экран список пользователей, подключенных к R2.</w:t>
      </w:r>
    </w:p>
    <w:p w14:paraId="63403033" w14:textId="77777777" w:rsidR="00BA0562" w:rsidRDefault="00BA0562" w:rsidP="006132A9">
      <w:pPr>
        <w:pStyle w:val="TerminalDisplay"/>
      </w:pPr>
      <w:r>
        <w:t xml:space="preserve">[R2]display users </w:t>
      </w:r>
    </w:p>
    <w:p w14:paraId="30860F56" w14:textId="77777777" w:rsidR="00BA0562" w:rsidRDefault="00BA0562" w:rsidP="006132A9">
      <w:pPr>
        <w:pStyle w:val="TerminalDisplay"/>
      </w:pPr>
      <w:r>
        <w:t xml:space="preserve">  User-Intf     Delay    Type   Network Address     AuthenStatus    AuthorcmdFlag</w:t>
      </w:r>
    </w:p>
    <w:p w14:paraId="220724EB" w14:textId="77777777" w:rsidR="00BA0562" w:rsidRDefault="00BA0562" w:rsidP="006132A9">
      <w:pPr>
        <w:pStyle w:val="TerminalDisplay"/>
      </w:pPr>
      <w:r>
        <w:t xml:space="preserve">  129 VTY 0    00:02:43  </w:t>
      </w:r>
      <w:r>
        <w:rPr>
          <w:b/>
          <w:bCs/>
        </w:rPr>
        <w:t>TEL</w:t>
      </w:r>
      <w:r>
        <w:t xml:space="preserve">    </w:t>
      </w:r>
      <w:r>
        <w:rPr>
          <w:b/>
          <w:bCs/>
        </w:rPr>
        <w:t xml:space="preserve">10.0.12.1 </w:t>
      </w:r>
      <w:r>
        <w:t xml:space="preserve">                pass                   </w:t>
      </w:r>
    </w:p>
    <w:p w14:paraId="07201A93" w14:textId="77777777" w:rsidR="00BA0562" w:rsidRPr="006132A9" w:rsidRDefault="00BA0562" w:rsidP="006132A9">
      <w:pPr>
        <w:pStyle w:val="TerminalDisplay"/>
      </w:pPr>
      <w:r>
        <w:t xml:space="preserve">  Username : hcia@datacom        </w:t>
      </w:r>
    </w:p>
    <w:p w14:paraId="75A82CA6" w14:textId="77777777" w:rsidR="00621C09" w:rsidRDefault="00621C09" w:rsidP="00621C09">
      <w:pPr>
        <w:pStyle w:val="End"/>
      </w:pPr>
      <w:r>
        <w:t>----Конец</w:t>
      </w:r>
    </w:p>
    <w:p w14:paraId="4FC5E5CC" w14:textId="77777777" w:rsidR="00BA0562" w:rsidRDefault="00BA0562" w:rsidP="00621C09">
      <w:pPr>
        <w:pStyle w:val="Heading3"/>
      </w:pPr>
      <w:bookmarkStart w:id="132" w:name="_Toc66968579"/>
      <w:r>
        <w:t>Проверка</w:t>
      </w:r>
      <w:bookmarkEnd w:id="132"/>
    </w:p>
    <w:p w14:paraId="760DA8EF" w14:textId="77777777" w:rsidR="00BA0562" w:rsidRDefault="00BA0562" w:rsidP="00621C09">
      <w:r>
        <w:t>Подробности данной операции здесь не приводятся.</w:t>
      </w:r>
    </w:p>
    <w:p w14:paraId="0516D343" w14:textId="43D53F3F" w:rsidR="00BA0562" w:rsidRDefault="00C97018" w:rsidP="00621C09">
      <w:pPr>
        <w:pStyle w:val="Heading3"/>
      </w:pPr>
      <w:bookmarkStart w:id="133" w:name="_Toc66968580"/>
      <w:r>
        <w:t>Справочные конфигурации</w:t>
      </w:r>
      <w:bookmarkEnd w:id="133"/>
    </w:p>
    <w:p w14:paraId="57B35D52" w14:textId="77777777" w:rsidR="00BA0562" w:rsidRDefault="00BA0562" w:rsidP="00621C09">
      <w:r>
        <w:t>Конфигурация на R1</w:t>
      </w:r>
    </w:p>
    <w:p w14:paraId="17100488" w14:textId="77777777" w:rsidR="00BA0562" w:rsidRDefault="00BA0562" w:rsidP="006132A9">
      <w:pPr>
        <w:pStyle w:val="TerminalDisplay"/>
      </w:pPr>
      <w:r>
        <w:t>#</w:t>
      </w:r>
    </w:p>
    <w:p w14:paraId="5C8AA4E7" w14:textId="77777777" w:rsidR="00BA0562" w:rsidRDefault="00BA0562" w:rsidP="006132A9">
      <w:pPr>
        <w:pStyle w:val="TerminalDisplay"/>
      </w:pPr>
      <w:r>
        <w:t xml:space="preserve"> sysname R1</w:t>
      </w:r>
    </w:p>
    <w:p w14:paraId="4DE52768" w14:textId="77777777" w:rsidR="00BA0562" w:rsidRDefault="00BA0562" w:rsidP="006132A9">
      <w:pPr>
        <w:pStyle w:val="TerminalDisplay"/>
      </w:pPr>
      <w:r>
        <w:t>#</w:t>
      </w:r>
    </w:p>
    <w:p w14:paraId="6B25936D" w14:textId="77777777" w:rsidR="00BA0562" w:rsidRDefault="00BA0562" w:rsidP="006132A9">
      <w:pPr>
        <w:pStyle w:val="TerminalDisplay"/>
      </w:pPr>
      <w:r>
        <w:t>interface GigabitEthernet0/0/3</w:t>
      </w:r>
    </w:p>
    <w:p w14:paraId="1B95A3DA" w14:textId="77777777" w:rsidR="00BA0562" w:rsidRDefault="00BA0562" w:rsidP="006132A9">
      <w:pPr>
        <w:pStyle w:val="TerminalDisplay"/>
      </w:pPr>
      <w:r>
        <w:t xml:space="preserve"> ip address 10.0.12.1 255.255.255.0</w:t>
      </w:r>
    </w:p>
    <w:p w14:paraId="56BBA15C" w14:textId="77777777" w:rsidR="00BA0562" w:rsidRDefault="00BA0562" w:rsidP="006132A9">
      <w:pPr>
        <w:pStyle w:val="TerminalDisplay"/>
      </w:pPr>
      <w:r>
        <w:t>#</w:t>
      </w:r>
    </w:p>
    <w:p w14:paraId="772A24FA" w14:textId="77777777" w:rsidR="00BA0562" w:rsidRPr="00D0187C" w:rsidRDefault="00BA0562" w:rsidP="006132A9">
      <w:pPr>
        <w:pStyle w:val="TerminalDisplay"/>
      </w:pPr>
      <w:r>
        <w:t>return</w:t>
      </w:r>
    </w:p>
    <w:p w14:paraId="26D993DE" w14:textId="77777777" w:rsidR="00BA0562" w:rsidRDefault="00BA0562" w:rsidP="00621C09">
      <w:r>
        <w:t>Конфигурация на R2</w:t>
      </w:r>
    </w:p>
    <w:p w14:paraId="040A67AC" w14:textId="77777777" w:rsidR="00BA0562" w:rsidRDefault="00BA0562" w:rsidP="006132A9">
      <w:pPr>
        <w:pStyle w:val="TerminalDisplay"/>
      </w:pPr>
      <w:r>
        <w:t>#</w:t>
      </w:r>
    </w:p>
    <w:p w14:paraId="1E37D18E" w14:textId="77777777" w:rsidR="00BA0562" w:rsidRDefault="00BA0562" w:rsidP="006132A9">
      <w:pPr>
        <w:pStyle w:val="TerminalDisplay"/>
      </w:pPr>
      <w:r>
        <w:t xml:space="preserve"> sysname R2</w:t>
      </w:r>
    </w:p>
    <w:p w14:paraId="5E6F0488" w14:textId="77777777" w:rsidR="00BA0562" w:rsidRDefault="00BA0562" w:rsidP="006132A9">
      <w:pPr>
        <w:pStyle w:val="TerminalDisplay"/>
      </w:pPr>
      <w:r>
        <w:t>#</w:t>
      </w:r>
    </w:p>
    <w:p w14:paraId="640DCE57" w14:textId="77777777" w:rsidR="00BA0562" w:rsidRDefault="00BA0562" w:rsidP="006132A9">
      <w:pPr>
        <w:pStyle w:val="TerminalDisplay"/>
      </w:pPr>
      <w:r>
        <w:t>aaa</w:t>
      </w:r>
    </w:p>
    <w:p w14:paraId="00B1BFE4" w14:textId="77777777" w:rsidR="00BA0562" w:rsidRDefault="00BA0562" w:rsidP="006132A9">
      <w:pPr>
        <w:pStyle w:val="TerminalDisplay"/>
      </w:pPr>
      <w:r>
        <w:t xml:space="preserve"> uthentication-scheme datacom</w:t>
      </w:r>
    </w:p>
    <w:p w14:paraId="3E1B50F7" w14:textId="77777777" w:rsidR="00BA0562" w:rsidRDefault="00BA0562" w:rsidP="006132A9">
      <w:pPr>
        <w:pStyle w:val="TerminalDisplay"/>
      </w:pPr>
      <w:r>
        <w:t>authorization-scheme datacom</w:t>
      </w:r>
    </w:p>
    <w:p w14:paraId="38FDE3FB" w14:textId="51D40CD2" w:rsidR="00BA0562" w:rsidRDefault="00BA0562" w:rsidP="006132A9">
      <w:pPr>
        <w:pStyle w:val="TerminalDisplay"/>
      </w:pPr>
      <w:r>
        <w:lastRenderedPageBreak/>
        <w:t xml:space="preserve"> domain datacom</w:t>
      </w:r>
    </w:p>
    <w:p w14:paraId="7F1FE7BA" w14:textId="77777777" w:rsidR="00BA0562" w:rsidRDefault="00BA0562" w:rsidP="006132A9">
      <w:pPr>
        <w:pStyle w:val="TerminalDisplay"/>
      </w:pPr>
      <w:r>
        <w:t xml:space="preserve">  authentication-scheme datacom</w:t>
      </w:r>
    </w:p>
    <w:p w14:paraId="0609B8B8" w14:textId="77777777" w:rsidR="00BA0562" w:rsidRDefault="00BA0562" w:rsidP="006132A9">
      <w:pPr>
        <w:pStyle w:val="TerminalDisplay"/>
      </w:pPr>
      <w:r>
        <w:t xml:space="preserve">  authorization-scheme datacom            </w:t>
      </w:r>
    </w:p>
    <w:p w14:paraId="3E001EEB" w14:textId="77777777" w:rsidR="00BA0562" w:rsidRDefault="00BA0562" w:rsidP="006132A9">
      <w:pPr>
        <w:pStyle w:val="TerminalDisplay"/>
      </w:pPr>
      <w:r>
        <w:t xml:space="preserve"> local-user hcia@datacom password irreversible-cipher %^%#.}hB'1"=&amp;=:FWx!Ust(3s^_&lt;.[Z}kEc/&gt;==P56gUVU*cE^|]5@|8/O5FC$9A%^%#</w:t>
      </w:r>
    </w:p>
    <w:p w14:paraId="25AF006E" w14:textId="77777777" w:rsidR="00BA0562" w:rsidRDefault="00BA0562" w:rsidP="006132A9">
      <w:pPr>
        <w:pStyle w:val="TerminalDisplay"/>
      </w:pPr>
      <w:r>
        <w:t xml:space="preserve"> local-user hcia@datacom privilege level 3</w:t>
      </w:r>
    </w:p>
    <w:p w14:paraId="45B03462" w14:textId="77777777" w:rsidR="00BA0562" w:rsidRDefault="00BA0562" w:rsidP="006132A9">
      <w:pPr>
        <w:pStyle w:val="TerminalDisplay"/>
      </w:pPr>
      <w:r>
        <w:t xml:space="preserve"> local-user hcia@datacom service-type telnet</w:t>
      </w:r>
    </w:p>
    <w:p w14:paraId="13D664D4" w14:textId="77777777" w:rsidR="00BA0562" w:rsidRDefault="00BA0562" w:rsidP="006132A9">
      <w:pPr>
        <w:pStyle w:val="TerminalDisplay"/>
      </w:pPr>
      <w:r>
        <w:t>#</w:t>
      </w:r>
    </w:p>
    <w:p w14:paraId="22E6C899" w14:textId="77777777" w:rsidR="00BA0562" w:rsidRDefault="00BA0562" w:rsidP="006132A9">
      <w:pPr>
        <w:pStyle w:val="TerminalDisplay"/>
      </w:pPr>
      <w:r>
        <w:t>interface GigabitEthernet0/0/3</w:t>
      </w:r>
    </w:p>
    <w:p w14:paraId="0AAA562C" w14:textId="77777777" w:rsidR="00BA0562" w:rsidRDefault="00BA0562" w:rsidP="006132A9">
      <w:pPr>
        <w:pStyle w:val="TerminalDisplay"/>
      </w:pPr>
      <w:r>
        <w:t xml:space="preserve"> ip address 10.0.12.2 255.255.255.0</w:t>
      </w:r>
    </w:p>
    <w:p w14:paraId="43B89F7D" w14:textId="77777777" w:rsidR="00BA0562" w:rsidRDefault="00BA0562" w:rsidP="006132A9">
      <w:pPr>
        <w:pStyle w:val="TerminalDisplay"/>
      </w:pPr>
      <w:r>
        <w:t>#</w:t>
      </w:r>
    </w:p>
    <w:p w14:paraId="1CCB5F85" w14:textId="77777777" w:rsidR="00BA0562" w:rsidRDefault="00BA0562" w:rsidP="006132A9">
      <w:pPr>
        <w:pStyle w:val="TerminalDisplay"/>
      </w:pPr>
      <w:r>
        <w:t xml:space="preserve"> telnet server enable </w:t>
      </w:r>
    </w:p>
    <w:p w14:paraId="411C3461" w14:textId="77777777" w:rsidR="00BA0562" w:rsidRDefault="00BA0562" w:rsidP="006132A9">
      <w:pPr>
        <w:pStyle w:val="TerminalDisplay"/>
      </w:pPr>
      <w:r>
        <w:t>#</w:t>
      </w:r>
    </w:p>
    <w:p w14:paraId="72123684" w14:textId="77777777" w:rsidR="00BA0562" w:rsidRDefault="00BA0562" w:rsidP="006132A9">
      <w:pPr>
        <w:pStyle w:val="TerminalDisplay"/>
      </w:pPr>
      <w:r>
        <w:t>user-interface vty 0 4</w:t>
      </w:r>
    </w:p>
    <w:p w14:paraId="3FC25885" w14:textId="77777777" w:rsidR="00BA0562" w:rsidRDefault="00BA0562" w:rsidP="006132A9">
      <w:pPr>
        <w:pStyle w:val="TerminalDisplay"/>
      </w:pPr>
      <w:r>
        <w:t xml:space="preserve"> authentication-mode aaa</w:t>
      </w:r>
    </w:p>
    <w:p w14:paraId="1DCAB5D1" w14:textId="77777777" w:rsidR="00BA0562" w:rsidRDefault="00BA0562" w:rsidP="006132A9">
      <w:pPr>
        <w:pStyle w:val="TerminalDisplay"/>
      </w:pPr>
      <w:r>
        <w:t xml:space="preserve"> user privilege level 15</w:t>
      </w:r>
    </w:p>
    <w:p w14:paraId="04ADE20E" w14:textId="77777777" w:rsidR="00BA0562" w:rsidRDefault="00BA0562" w:rsidP="006132A9">
      <w:pPr>
        <w:pStyle w:val="TerminalDisplay"/>
      </w:pPr>
      <w:r>
        <w:t>#</w:t>
      </w:r>
    </w:p>
    <w:p w14:paraId="1DC5DF5F" w14:textId="77777777" w:rsidR="00BA0562" w:rsidRPr="00D0187C" w:rsidRDefault="00BA0562" w:rsidP="006132A9">
      <w:pPr>
        <w:pStyle w:val="TerminalDisplay"/>
      </w:pPr>
      <w:r>
        <w:t>return</w:t>
      </w:r>
    </w:p>
    <w:p w14:paraId="4B170066" w14:textId="77777777" w:rsidR="00BA0562" w:rsidRDefault="00BA0562" w:rsidP="00621C09">
      <w:pPr>
        <w:pStyle w:val="Heading3"/>
      </w:pPr>
      <w:bookmarkStart w:id="134" w:name="_Toc66968581"/>
      <w:r>
        <w:t>Вопросы</w:t>
      </w:r>
      <w:bookmarkEnd w:id="134"/>
    </w:p>
    <w:p w14:paraId="4C772E6F" w14:textId="77777777" w:rsidR="00BA0562" w:rsidRDefault="00BA0562" w:rsidP="00621C09">
      <w:r>
        <w:t>Вопросы по этой теме не предоставляются.</w:t>
      </w:r>
    </w:p>
    <w:p w14:paraId="133D28F3" w14:textId="212291A2" w:rsidR="00BA0562" w:rsidRDefault="00BA0562" w:rsidP="002E0A95">
      <w:pPr>
        <w:pStyle w:val="Heading2"/>
        <w:pageBreakBefore/>
      </w:pPr>
      <w:bookmarkStart w:id="135" w:name="_Toc35261168"/>
      <w:bookmarkStart w:id="136" w:name="_Toc66968582"/>
      <w:r>
        <w:lastRenderedPageBreak/>
        <w:t>Лабораторная работа 3</w:t>
      </w:r>
      <w:r w:rsidR="003F4C77">
        <w:t>.</w:t>
      </w:r>
      <w:r>
        <w:t xml:space="preserve"> Настройка NAT</w:t>
      </w:r>
      <w:bookmarkEnd w:id="135"/>
      <w:bookmarkEnd w:id="136"/>
    </w:p>
    <w:p w14:paraId="2C58B6D7" w14:textId="77777777" w:rsidR="00BA0562" w:rsidRDefault="00BA0562" w:rsidP="00621C09">
      <w:pPr>
        <w:pStyle w:val="Heading3"/>
      </w:pPr>
      <w:bookmarkStart w:id="137" w:name="_Toc66968583"/>
      <w:r>
        <w:t>Общая информация</w:t>
      </w:r>
      <w:bookmarkEnd w:id="137"/>
    </w:p>
    <w:p w14:paraId="626B114C" w14:textId="77777777" w:rsidR="00BA0562" w:rsidRPr="003F4C77" w:rsidRDefault="00BA0562" w:rsidP="00621C09">
      <w:pPr>
        <w:pStyle w:val="Heading4"/>
        <w:rPr>
          <w:rFonts w:asciiTheme="minorHAnsi" w:hAnsiTheme="minorHAnsi" w:hint="default"/>
        </w:rPr>
      </w:pPr>
      <w:bookmarkStart w:id="138" w:name="_Toc66968584"/>
      <w:r w:rsidRPr="003F4C77">
        <w:rPr>
          <w:rFonts w:asciiTheme="minorHAnsi" w:hAnsiTheme="minorHAnsi" w:hint="default"/>
        </w:rPr>
        <w:t>О лабораторной работе</w:t>
      </w:r>
      <w:bookmarkEnd w:id="138"/>
    </w:p>
    <w:p w14:paraId="40837D7B" w14:textId="77777777" w:rsidR="00BA0562" w:rsidRDefault="00BA0562" w:rsidP="00621C09">
      <w:r>
        <w:t>Преобразование сетевых адресов (Network Address Translation, NAT) — механизм, позволяющий преобразовать IP-адрес в заголовке IP-пакета в другой IP-адрес. В качестве плана транзитной сети NAT позволяет повторно использовать адреса, чтобы решить проблему нехватки IPv4-адресов. Помимо этого, NAT дает следующие преимущества:</w:t>
      </w:r>
    </w:p>
    <w:p w14:paraId="0F71AE9B" w14:textId="77777777" w:rsidR="00BA0562" w:rsidRDefault="00BA0562" w:rsidP="00621C09">
      <w:pPr>
        <w:pStyle w:val="ItemList"/>
      </w:pPr>
      <w:r>
        <w:t>Обеспечивает защиту частных сетей от внешних атак.</w:t>
      </w:r>
    </w:p>
    <w:p w14:paraId="17441866" w14:textId="77777777" w:rsidR="00BA0562" w:rsidRDefault="00BA0562" w:rsidP="00621C09">
      <w:pPr>
        <w:pStyle w:val="ItemList"/>
      </w:pPr>
      <w:r>
        <w:t>Обеспечивает и контролирует связь между частными и общедоступными сетями.</w:t>
      </w:r>
    </w:p>
    <w:p w14:paraId="2A68BB5A" w14:textId="75AB6302" w:rsidR="00BA0562" w:rsidRPr="00C82248" w:rsidRDefault="00BA0562" w:rsidP="00621C09">
      <w:pPr>
        <w:pStyle w:val="ItemListText"/>
      </w:pPr>
      <w:r>
        <w:t xml:space="preserve">С помощью данной лабораторной работы вы научитесь настраивать </w:t>
      </w:r>
      <w:r w:rsidR="00241626">
        <w:t xml:space="preserve">механизм </w:t>
      </w:r>
      <w:r>
        <w:t>NAT и поймете принцип его работы.</w:t>
      </w:r>
    </w:p>
    <w:p w14:paraId="0EE82B50" w14:textId="77777777" w:rsidR="00BA0562" w:rsidRPr="00366C3F" w:rsidRDefault="00BA0562" w:rsidP="00621C09">
      <w:pPr>
        <w:pStyle w:val="Heading4"/>
        <w:rPr>
          <w:rFonts w:asciiTheme="minorHAnsi" w:hAnsiTheme="minorHAnsi" w:hint="default"/>
        </w:rPr>
      </w:pPr>
      <w:bookmarkStart w:id="139" w:name="_Toc66968585"/>
      <w:r w:rsidRPr="00366C3F">
        <w:rPr>
          <w:rFonts w:asciiTheme="minorHAnsi" w:hAnsiTheme="minorHAnsi" w:hint="default"/>
        </w:rPr>
        <w:t>Цели</w:t>
      </w:r>
      <w:bookmarkEnd w:id="139"/>
    </w:p>
    <w:p w14:paraId="7BD257B4" w14:textId="77777777" w:rsidR="00BA0562" w:rsidRPr="0000387B" w:rsidRDefault="00BA0562" w:rsidP="00621C09">
      <w:r>
        <w:t>Лабораторная работа помогает получить практические навыки по изучению следующих тем:</w:t>
      </w:r>
    </w:p>
    <w:p w14:paraId="4F7B84B5" w14:textId="77777777" w:rsidR="00BA0562" w:rsidRDefault="00BA0562" w:rsidP="00621C09">
      <w:pPr>
        <w:pStyle w:val="ItemList"/>
      </w:pPr>
      <w:r>
        <w:t>Настройка динамического NAT</w:t>
      </w:r>
    </w:p>
    <w:p w14:paraId="509EF862" w14:textId="77777777" w:rsidR="00BA0562" w:rsidRDefault="00BA0562" w:rsidP="00621C09">
      <w:pPr>
        <w:pStyle w:val="ItemList"/>
      </w:pPr>
      <w:r>
        <w:t>Настройка Easy IP</w:t>
      </w:r>
    </w:p>
    <w:p w14:paraId="7DAB9F44" w14:textId="77777777" w:rsidR="00BA0562" w:rsidRDefault="00BA0562" w:rsidP="00621C09">
      <w:pPr>
        <w:pStyle w:val="ItemList"/>
      </w:pPr>
      <w:r>
        <w:t>Настройка NAT-сервера</w:t>
      </w:r>
    </w:p>
    <w:p w14:paraId="3C09E179" w14:textId="77777777" w:rsidR="00BA0562" w:rsidRPr="00366C3F" w:rsidRDefault="00BA0562" w:rsidP="00621C09">
      <w:pPr>
        <w:pStyle w:val="Heading4"/>
        <w:rPr>
          <w:rFonts w:asciiTheme="minorHAnsi" w:hAnsiTheme="minorHAnsi" w:hint="default"/>
        </w:rPr>
      </w:pPr>
      <w:bookmarkStart w:id="140" w:name="_Toc66968586"/>
      <w:r w:rsidRPr="00366C3F">
        <w:rPr>
          <w:rFonts w:asciiTheme="minorHAnsi" w:hAnsiTheme="minorHAnsi" w:hint="default"/>
        </w:rPr>
        <w:t>Топология сети</w:t>
      </w:r>
      <w:bookmarkEnd w:id="140"/>
    </w:p>
    <w:p w14:paraId="621BBCD7" w14:textId="77777777" w:rsidR="00BA0562" w:rsidRDefault="00BA0562" w:rsidP="00621C09">
      <w:r>
        <w:t>Для решения проблемы нехватки адресов IPv4 предприятия, как правило, используют частные адреса IPv4. Однако корпоративная сеть должна предоставлять доступ сотрудникам к общедоступной сети и услуги внешним пользователям. В этом случае необходимо настроить NAT в соответствии с приведенными выше требованиями.</w:t>
      </w:r>
    </w:p>
    <w:p w14:paraId="5D2874CC" w14:textId="77777777" w:rsidR="00BA0562" w:rsidRDefault="00BA0562" w:rsidP="002075CB">
      <w:pPr>
        <w:pStyle w:val="ItemStep"/>
        <w:outlineLvl w:val="9"/>
      </w:pPr>
      <w:r>
        <w:t>Сеть между маршрутизаторами R1 и R2 является интрасетью и использует частные адреса IPv4.</w:t>
      </w:r>
    </w:p>
    <w:p w14:paraId="74159723" w14:textId="53C5041B" w:rsidR="00BA0562" w:rsidRDefault="00BA0562" w:rsidP="002075CB">
      <w:pPr>
        <w:pStyle w:val="ItemStep"/>
        <w:outlineLvl w:val="9"/>
      </w:pPr>
      <w:r>
        <w:t>R1 выполняет функции клиента, а R2 является шлюзом для R1 и граничн</w:t>
      </w:r>
      <w:r w:rsidR="00100EB1">
        <w:t>ым</w:t>
      </w:r>
      <w:r>
        <w:t xml:space="preserve"> маршрутизатор</w:t>
      </w:r>
      <w:r w:rsidR="00100EB1">
        <w:t>ом</w:t>
      </w:r>
      <w:r>
        <w:t>, подключенн</w:t>
      </w:r>
      <w:r w:rsidR="00100EB1">
        <w:t>ым</w:t>
      </w:r>
      <w:r>
        <w:t xml:space="preserve"> к общедоступной сети.</w:t>
      </w:r>
    </w:p>
    <w:p w14:paraId="7B542288" w14:textId="77777777" w:rsidR="00BA0562" w:rsidRDefault="00BA0562" w:rsidP="002075CB">
      <w:pPr>
        <w:pStyle w:val="ItemStep"/>
        <w:outlineLvl w:val="9"/>
      </w:pPr>
      <w:r>
        <w:t>R3 имитирует общедоступную сеть.</w:t>
      </w:r>
    </w:p>
    <w:p w14:paraId="65BDAF51" w14:textId="77777777" w:rsidR="00BA0562" w:rsidRDefault="00BA0562" w:rsidP="002075CB">
      <w:pPr>
        <w:pStyle w:val="FigureDescription"/>
        <w:outlineLvl w:val="9"/>
      </w:pPr>
      <w:r>
        <w:t>Топология сети для конфигурирования NAT, используемая в данной лабораторной работе</w:t>
      </w:r>
    </w:p>
    <w:p w14:paraId="38FBB6A1" w14:textId="58D27D91" w:rsidR="00BA0562" w:rsidRDefault="001C7124" w:rsidP="00376945">
      <w:pPr>
        <w:jc w:val="center"/>
        <w:rPr>
          <w:noProof/>
        </w:rPr>
      </w:pPr>
      <w:r>
        <w:rPr>
          <w:noProof/>
          <w:lang w:eastAsia="zh-TW"/>
        </w:rPr>
        <w:drawing>
          <wp:inline distT="0" distB="0" distL="0" distR="0" wp14:anchorId="60A2C936" wp14:editId="295D4BE6">
            <wp:extent cx="4658360" cy="1494191"/>
            <wp:effectExtent l="0" t="0" r="889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88551" cy="1503875"/>
                    </a:xfrm>
                    <a:prstGeom prst="rect">
                      <a:avLst/>
                    </a:prstGeom>
                    <a:noFill/>
                    <a:ln>
                      <a:noFill/>
                    </a:ln>
                  </pic:spPr>
                </pic:pic>
              </a:graphicData>
            </a:graphic>
          </wp:inline>
        </w:drawing>
      </w:r>
    </w:p>
    <w:p w14:paraId="506ACE49" w14:textId="77777777" w:rsidR="00BA0562" w:rsidRDefault="00BA0562" w:rsidP="00621C09">
      <w:pPr>
        <w:pStyle w:val="Heading3"/>
      </w:pPr>
      <w:bookmarkStart w:id="141" w:name="_Toc66968587"/>
      <w:r>
        <w:lastRenderedPageBreak/>
        <w:t>Лабораторная работа</w:t>
      </w:r>
      <w:bookmarkEnd w:id="141"/>
    </w:p>
    <w:p w14:paraId="2C7894BF" w14:textId="77777777" w:rsidR="00BA0562" w:rsidRPr="001C7124" w:rsidRDefault="00BA0562" w:rsidP="00621C09">
      <w:pPr>
        <w:pStyle w:val="Heading4"/>
        <w:rPr>
          <w:rFonts w:asciiTheme="minorHAnsi" w:hAnsiTheme="minorHAnsi" w:hint="default"/>
        </w:rPr>
      </w:pPr>
      <w:bookmarkStart w:id="142" w:name="_Toc66968588"/>
      <w:r w:rsidRPr="001C7124">
        <w:rPr>
          <w:rFonts w:asciiTheme="minorHAnsi" w:hAnsiTheme="minorHAnsi" w:hint="default"/>
        </w:rPr>
        <w:t>План работы</w:t>
      </w:r>
      <w:bookmarkEnd w:id="142"/>
    </w:p>
    <w:p w14:paraId="28EF2F24" w14:textId="77777777" w:rsidR="00BA0562" w:rsidRDefault="00BA0562" w:rsidP="002075CB">
      <w:pPr>
        <w:pStyle w:val="ItemStep"/>
        <w:outlineLvl w:val="9"/>
      </w:pPr>
      <w:r>
        <w:t>Настройка динамического NAT.</w:t>
      </w:r>
    </w:p>
    <w:p w14:paraId="7AF0440D" w14:textId="77777777" w:rsidR="00BA0562" w:rsidRDefault="00BA0562" w:rsidP="002075CB">
      <w:pPr>
        <w:pStyle w:val="ItemStep"/>
        <w:outlineLvl w:val="9"/>
      </w:pPr>
      <w:r>
        <w:t>Настройка Easy IP.</w:t>
      </w:r>
    </w:p>
    <w:p w14:paraId="6E6FADF7" w14:textId="77777777" w:rsidR="00BA0562" w:rsidRPr="008B605D" w:rsidRDefault="00BA0562" w:rsidP="002075CB">
      <w:pPr>
        <w:pStyle w:val="ItemStep"/>
        <w:outlineLvl w:val="9"/>
      </w:pPr>
      <w:r>
        <w:t>Настройка сервера NAT.</w:t>
      </w:r>
    </w:p>
    <w:p w14:paraId="4D71D7B0" w14:textId="77777777" w:rsidR="00BA0562" w:rsidRPr="001C7124" w:rsidRDefault="00BA0562" w:rsidP="00621C09">
      <w:pPr>
        <w:pStyle w:val="Heading4"/>
        <w:rPr>
          <w:rFonts w:asciiTheme="minorHAnsi" w:hAnsiTheme="minorHAnsi" w:hint="default"/>
        </w:rPr>
      </w:pPr>
      <w:bookmarkStart w:id="143" w:name="_Toc66968589"/>
      <w:r w:rsidRPr="001C7124">
        <w:rPr>
          <w:rFonts w:asciiTheme="minorHAnsi" w:hAnsiTheme="minorHAnsi" w:hint="default"/>
        </w:rPr>
        <w:t>Процедура конфигурирования</w:t>
      </w:r>
      <w:bookmarkEnd w:id="143"/>
    </w:p>
    <w:p w14:paraId="236C57A0" w14:textId="77777777" w:rsidR="00BA0562" w:rsidRDefault="00BA0562" w:rsidP="002075CB">
      <w:pPr>
        <w:pStyle w:val="Step"/>
        <w:outlineLvl w:val="9"/>
      </w:pPr>
      <w:r>
        <w:t>Настройте основные параметры.</w:t>
      </w:r>
    </w:p>
    <w:p w14:paraId="0E6A630E" w14:textId="77777777" w:rsidR="00BA0562" w:rsidRDefault="00BA0562" w:rsidP="00621C09">
      <w:r>
        <w:t># Настройте IP-адреса и маршруты.</w:t>
      </w:r>
    </w:p>
    <w:p w14:paraId="2266BFF8" w14:textId="77777777" w:rsidR="00BA0562" w:rsidRDefault="00BA0562" w:rsidP="006132A9">
      <w:pPr>
        <w:pStyle w:val="TerminalDisplay"/>
      </w:pPr>
      <w:r>
        <w:t>[R1]interface GigabitEthernet 0/0/3</w:t>
      </w:r>
    </w:p>
    <w:p w14:paraId="5ADF4331" w14:textId="77777777" w:rsidR="00BA0562" w:rsidRDefault="00BA0562" w:rsidP="006132A9">
      <w:pPr>
        <w:pStyle w:val="TerminalDisplay"/>
      </w:pPr>
      <w:r>
        <w:t>[R1-GigabitEthernet0/0/3]ip address 192.168.1.1 24</w:t>
      </w:r>
    </w:p>
    <w:p w14:paraId="42218E2F" w14:textId="77777777" w:rsidR="00BA0562" w:rsidRDefault="00BA0562" w:rsidP="006132A9">
      <w:pPr>
        <w:pStyle w:val="TerminalDisplay"/>
      </w:pPr>
      <w:r>
        <w:t>[R1-GigabitEthernet0/0/3]quit</w:t>
      </w:r>
    </w:p>
    <w:p w14:paraId="1C5883AF" w14:textId="77777777" w:rsidR="00BA0562" w:rsidRDefault="00BA0562" w:rsidP="006132A9">
      <w:pPr>
        <w:pStyle w:val="TerminalDisplay"/>
      </w:pPr>
      <w:r>
        <w:t>[R1]ip route-static 0.0.0.0 0 192.168.1.254</w:t>
      </w:r>
    </w:p>
    <w:p w14:paraId="0AC0858D" w14:textId="6AABE3B4" w:rsidR="00BA0562" w:rsidRDefault="00BA0562" w:rsidP="00376945"/>
    <w:p w14:paraId="16D035D0" w14:textId="77777777" w:rsidR="00BA0562" w:rsidRDefault="00BA0562" w:rsidP="006132A9">
      <w:pPr>
        <w:pStyle w:val="TerminalDisplay"/>
      </w:pPr>
      <w:r>
        <w:t>[R2]interface GigabitEthernet 0/0/3</w:t>
      </w:r>
    </w:p>
    <w:p w14:paraId="4CAD19E5" w14:textId="77777777" w:rsidR="00BA0562" w:rsidRDefault="00BA0562" w:rsidP="006132A9">
      <w:pPr>
        <w:pStyle w:val="TerminalDisplay"/>
      </w:pPr>
      <w:r>
        <w:t>[R2-GigabitEthernet0/0/3]ip address 192.168.1.254 24</w:t>
      </w:r>
    </w:p>
    <w:p w14:paraId="27C73BE9" w14:textId="77777777" w:rsidR="00BA0562" w:rsidRDefault="00BA0562" w:rsidP="006132A9">
      <w:pPr>
        <w:pStyle w:val="TerminalDisplay"/>
      </w:pPr>
      <w:r>
        <w:t>[R2-GigabitEthernet0/0/3]quit</w:t>
      </w:r>
    </w:p>
    <w:p w14:paraId="21522BB1" w14:textId="77777777" w:rsidR="00BA0562" w:rsidRDefault="00BA0562" w:rsidP="006132A9">
      <w:pPr>
        <w:pStyle w:val="TerminalDisplay"/>
      </w:pPr>
      <w:r>
        <w:t xml:space="preserve">[R2]interface GigabitEthernet 0/0/4 </w:t>
      </w:r>
    </w:p>
    <w:p w14:paraId="6862FB2B" w14:textId="77777777" w:rsidR="00BA0562" w:rsidRDefault="00BA0562" w:rsidP="006132A9">
      <w:pPr>
        <w:pStyle w:val="TerminalDisplay"/>
      </w:pPr>
      <w:r>
        <w:t>[R2-GigabitEthernet0/0/4]ip address 1.2.3.4 24</w:t>
      </w:r>
    </w:p>
    <w:p w14:paraId="384A809B" w14:textId="77777777" w:rsidR="00BA0562" w:rsidRDefault="00BA0562" w:rsidP="006132A9">
      <w:pPr>
        <w:pStyle w:val="TerminalDisplay"/>
      </w:pPr>
      <w:r>
        <w:t>[R2-GigabitEthernet0/0/4]quit</w:t>
      </w:r>
    </w:p>
    <w:p w14:paraId="1D3487F0" w14:textId="77777777" w:rsidR="00BA0562" w:rsidRDefault="00BA0562" w:rsidP="006132A9">
      <w:pPr>
        <w:pStyle w:val="TerminalDisplay"/>
      </w:pPr>
      <w:r>
        <w:t>[R2]ip route-static 0.0.0.0 0 1.2.3.254</w:t>
      </w:r>
    </w:p>
    <w:p w14:paraId="034FBC90" w14:textId="77777777" w:rsidR="00BA0562" w:rsidRDefault="00BA0562" w:rsidP="00376945"/>
    <w:p w14:paraId="25018089" w14:textId="77777777" w:rsidR="00BA0562" w:rsidRDefault="00BA0562" w:rsidP="006132A9">
      <w:pPr>
        <w:pStyle w:val="TerminalDisplay"/>
      </w:pPr>
      <w:r>
        <w:t>[R3]interface GigabitEthernet 0/0/3</w:t>
      </w:r>
    </w:p>
    <w:p w14:paraId="45ACBF4B" w14:textId="77777777" w:rsidR="00BA0562" w:rsidRDefault="00BA0562" w:rsidP="006132A9">
      <w:pPr>
        <w:pStyle w:val="TerminalDisplay"/>
      </w:pPr>
      <w:r>
        <w:t>[R3-GigabitEthernet0/0/3]ip address 1.2.3.254 24</w:t>
      </w:r>
    </w:p>
    <w:p w14:paraId="0F338195" w14:textId="77777777" w:rsidR="00BA0562" w:rsidRDefault="00BA0562" w:rsidP="00621C09">
      <w:r>
        <w:t># Настройте функцию Telnet на маршрутизаторах R1 и R3 для последующей проверки.</w:t>
      </w:r>
    </w:p>
    <w:p w14:paraId="45FEE2BB" w14:textId="77777777" w:rsidR="00BA0562" w:rsidRDefault="00BA0562" w:rsidP="006132A9">
      <w:pPr>
        <w:pStyle w:val="TerminalDisplay"/>
      </w:pPr>
      <w:r>
        <w:t>[R1]user-interface vty 0 4</w:t>
      </w:r>
    </w:p>
    <w:p w14:paraId="5E4D0336" w14:textId="77777777" w:rsidR="00BA0562" w:rsidRDefault="00BA0562" w:rsidP="006132A9">
      <w:pPr>
        <w:pStyle w:val="TerminalDisplay"/>
      </w:pPr>
      <w:r>
        <w:t xml:space="preserve">[R1-ui-vty0-4]authentication-mode aaa </w:t>
      </w:r>
    </w:p>
    <w:p w14:paraId="4B81224E" w14:textId="77777777" w:rsidR="00BA0562" w:rsidRDefault="00BA0562" w:rsidP="006132A9">
      <w:pPr>
        <w:pStyle w:val="TerminalDisplay"/>
      </w:pPr>
      <w:r>
        <w:t>[R1-ui-vty0-4]quit</w:t>
      </w:r>
    </w:p>
    <w:p w14:paraId="340DF58F" w14:textId="77777777" w:rsidR="00BA0562" w:rsidRDefault="00BA0562" w:rsidP="006132A9">
      <w:pPr>
        <w:pStyle w:val="TerminalDisplay"/>
      </w:pPr>
      <w:r>
        <w:t>[R1]aaa</w:t>
      </w:r>
    </w:p>
    <w:p w14:paraId="16924605" w14:textId="77777777" w:rsidR="00BA0562" w:rsidRDefault="00BA0562" w:rsidP="006132A9">
      <w:pPr>
        <w:pStyle w:val="TerminalDisplay"/>
      </w:pPr>
      <w:r>
        <w:t xml:space="preserve">[R1-aaa]local-user test password irreversible-cipher Huawei@123 </w:t>
      </w:r>
    </w:p>
    <w:p w14:paraId="0494E3D8" w14:textId="77777777" w:rsidR="00BA0562" w:rsidRDefault="00BA0562" w:rsidP="006132A9">
      <w:pPr>
        <w:pStyle w:val="TerminalDisplay"/>
      </w:pPr>
      <w:r>
        <w:t>Info: Add a new user.</w:t>
      </w:r>
    </w:p>
    <w:p w14:paraId="5EF58785" w14:textId="77777777" w:rsidR="00BA0562" w:rsidRDefault="00BA0562" w:rsidP="006132A9">
      <w:pPr>
        <w:pStyle w:val="TerminalDisplay"/>
      </w:pPr>
      <w:r>
        <w:t xml:space="preserve">[R1-aaa]local-user test service-type telnet </w:t>
      </w:r>
    </w:p>
    <w:p w14:paraId="0C5CE00C" w14:textId="77777777" w:rsidR="00BA0562" w:rsidRDefault="00BA0562" w:rsidP="006132A9">
      <w:pPr>
        <w:pStyle w:val="TerminalDisplay"/>
      </w:pPr>
      <w:r>
        <w:t>[R1-aaa]local-user test privilege level 15</w:t>
      </w:r>
    </w:p>
    <w:p w14:paraId="620BE0F5" w14:textId="77777777" w:rsidR="00BA0562" w:rsidRDefault="00BA0562" w:rsidP="00376945"/>
    <w:p w14:paraId="7CC20479" w14:textId="77777777" w:rsidR="00BA0562" w:rsidRDefault="00BA0562" w:rsidP="006132A9">
      <w:pPr>
        <w:pStyle w:val="TerminalDisplay"/>
      </w:pPr>
      <w:r>
        <w:t>[R3]user-interface vty 0 4</w:t>
      </w:r>
    </w:p>
    <w:p w14:paraId="3A327E42" w14:textId="77777777" w:rsidR="00BA0562" w:rsidRDefault="00BA0562" w:rsidP="006132A9">
      <w:pPr>
        <w:pStyle w:val="TerminalDisplay"/>
      </w:pPr>
      <w:r>
        <w:t xml:space="preserve">[R3-ui-vty0-4]authentication-mode aaa </w:t>
      </w:r>
    </w:p>
    <w:p w14:paraId="3E227DD2" w14:textId="77777777" w:rsidR="00BA0562" w:rsidRDefault="00BA0562" w:rsidP="006132A9">
      <w:pPr>
        <w:pStyle w:val="TerminalDisplay"/>
      </w:pPr>
      <w:r>
        <w:t>[R3-ui-vty0-4]quit</w:t>
      </w:r>
    </w:p>
    <w:p w14:paraId="4C41C4F1" w14:textId="77777777" w:rsidR="00BA0562" w:rsidRDefault="00BA0562" w:rsidP="006132A9">
      <w:pPr>
        <w:pStyle w:val="TerminalDisplay"/>
      </w:pPr>
      <w:r>
        <w:t>[R3]aaa</w:t>
      </w:r>
    </w:p>
    <w:p w14:paraId="122D41B9" w14:textId="77777777" w:rsidR="00BA0562" w:rsidRDefault="00BA0562" w:rsidP="006132A9">
      <w:pPr>
        <w:pStyle w:val="TerminalDisplay"/>
      </w:pPr>
      <w:r>
        <w:t>[R3-aaa]local-user test password irreversible-cipher Huawei@123</w:t>
      </w:r>
    </w:p>
    <w:p w14:paraId="6D3F0675" w14:textId="77777777" w:rsidR="00BA0562" w:rsidRDefault="00BA0562" w:rsidP="006132A9">
      <w:pPr>
        <w:pStyle w:val="TerminalDisplay"/>
      </w:pPr>
      <w:r>
        <w:t>Info: Add a new user.</w:t>
      </w:r>
    </w:p>
    <w:p w14:paraId="25E7B5CF" w14:textId="77777777" w:rsidR="00BA0562" w:rsidRDefault="00BA0562" w:rsidP="006132A9">
      <w:pPr>
        <w:pStyle w:val="TerminalDisplay"/>
      </w:pPr>
      <w:r>
        <w:t xml:space="preserve">[R3-aaa]local-user test service-type telnet </w:t>
      </w:r>
    </w:p>
    <w:p w14:paraId="4536910D" w14:textId="77777777" w:rsidR="00BA0562" w:rsidRDefault="00BA0562" w:rsidP="006132A9">
      <w:pPr>
        <w:pStyle w:val="TerminalDisplay"/>
      </w:pPr>
      <w:r>
        <w:t>[R3-aaa]local-user test privilege level 15</w:t>
      </w:r>
    </w:p>
    <w:p w14:paraId="59678B2B" w14:textId="77777777" w:rsidR="00BA0562" w:rsidRDefault="00BA0562" w:rsidP="006132A9">
      <w:pPr>
        <w:pStyle w:val="TerminalDisplay"/>
      </w:pPr>
      <w:r>
        <w:t>[R3-aaa]quit</w:t>
      </w:r>
    </w:p>
    <w:p w14:paraId="7452DC97" w14:textId="77777777" w:rsidR="00BA0562" w:rsidRDefault="00BA0562" w:rsidP="00621C09">
      <w:r>
        <w:lastRenderedPageBreak/>
        <w:t># Проверьте возможность установления связи.</w:t>
      </w:r>
    </w:p>
    <w:p w14:paraId="29E5833E" w14:textId="77777777" w:rsidR="00BA0562" w:rsidRDefault="00BA0562" w:rsidP="006132A9">
      <w:pPr>
        <w:pStyle w:val="TerminalDisplay"/>
      </w:pPr>
      <w:r>
        <w:t xml:space="preserve">[R1]ping 1.2.3.254 </w:t>
      </w:r>
    </w:p>
    <w:p w14:paraId="64E8BB10" w14:textId="77777777" w:rsidR="00BA0562" w:rsidRDefault="00BA0562" w:rsidP="006132A9">
      <w:pPr>
        <w:pStyle w:val="TerminalDisplay"/>
      </w:pPr>
      <w:r>
        <w:t xml:space="preserve">  PING 1.2.3.254: 56  data bytes, press CTRL_C to break</w:t>
      </w:r>
    </w:p>
    <w:p w14:paraId="4F5D30F9" w14:textId="77777777" w:rsidR="00BA0562" w:rsidRDefault="00BA0562" w:rsidP="006132A9">
      <w:pPr>
        <w:pStyle w:val="TerminalDisplay"/>
      </w:pPr>
      <w:r>
        <w:t xml:space="preserve">    Request time out</w:t>
      </w:r>
    </w:p>
    <w:p w14:paraId="452CAA55" w14:textId="77777777" w:rsidR="00BA0562" w:rsidRDefault="00BA0562" w:rsidP="006132A9">
      <w:pPr>
        <w:pStyle w:val="TerminalDisplay"/>
      </w:pPr>
      <w:r>
        <w:t xml:space="preserve">    Request time out</w:t>
      </w:r>
    </w:p>
    <w:p w14:paraId="5D8F4B9B" w14:textId="77777777" w:rsidR="00BA0562" w:rsidRDefault="00BA0562" w:rsidP="006132A9">
      <w:pPr>
        <w:pStyle w:val="TerminalDisplay"/>
      </w:pPr>
      <w:r>
        <w:t xml:space="preserve">    Request time out</w:t>
      </w:r>
    </w:p>
    <w:p w14:paraId="5D545325" w14:textId="77777777" w:rsidR="00BA0562" w:rsidRDefault="00BA0562" w:rsidP="006132A9">
      <w:pPr>
        <w:pStyle w:val="TerminalDisplay"/>
      </w:pPr>
      <w:r>
        <w:t xml:space="preserve">    Request time out</w:t>
      </w:r>
    </w:p>
    <w:p w14:paraId="0706AA7B" w14:textId="77777777" w:rsidR="00BA0562" w:rsidRDefault="00BA0562" w:rsidP="006132A9">
      <w:pPr>
        <w:pStyle w:val="TerminalDisplay"/>
      </w:pPr>
      <w:r>
        <w:t xml:space="preserve">    Request time out</w:t>
      </w:r>
    </w:p>
    <w:p w14:paraId="25C6E3B6" w14:textId="77777777" w:rsidR="00BA0562" w:rsidRDefault="00BA0562" w:rsidP="006132A9">
      <w:pPr>
        <w:pStyle w:val="TerminalDisplay"/>
      </w:pPr>
    </w:p>
    <w:p w14:paraId="5A1A8B57" w14:textId="77777777" w:rsidR="00BA0562" w:rsidRDefault="00BA0562" w:rsidP="006132A9">
      <w:pPr>
        <w:pStyle w:val="TerminalDisplay"/>
      </w:pPr>
      <w:r>
        <w:t xml:space="preserve">  --- 1.2.3.254 ping statistics ---</w:t>
      </w:r>
    </w:p>
    <w:p w14:paraId="47607AB9" w14:textId="77777777" w:rsidR="00BA0562" w:rsidRDefault="00BA0562" w:rsidP="006132A9">
      <w:pPr>
        <w:pStyle w:val="TerminalDisplay"/>
      </w:pPr>
      <w:r>
        <w:t xml:space="preserve">    5 packet(s) transmitted</w:t>
      </w:r>
    </w:p>
    <w:p w14:paraId="5B50D72F" w14:textId="77777777" w:rsidR="00BA0562" w:rsidRDefault="00BA0562" w:rsidP="006132A9">
      <w:pPr>
        <w:pStyle w:val="TerminalDisplay"/>
      </w:pPr>
      <w:r>
        <w:t xml:space="preserve">    0 packet(s) received</w:t>
      </w:r>
    </w:p>
    <w:p w14:paraId="475C06F5" w14:textId="77777777" w:rsidR="00BA0562" w:rsidRDefault="00BA0562" w:rsidP="006132A9">
      <w:pPr>
        <w:pStyle w:val="TerminalDisplay"/>
      </w:pPr>
      <w:r>
        <w:t>100.00% packet loss</w:t>
      </w:r>
    </w:p>
    <w:p w14:paraId="3083B986" w14:textId="77777777" w:rsidR="00BA0562" w:rsidRDefault="00BA0562" w:rsidP="00376945"/>
    <w:p w14:paraId="48711F53" w14:textId="77777777" w:rsidR="00BA0562" w:rsidRDefault="00BA0562" w:rsidP="006132A9">
      <w:pPr>
        <w:pStyle w:val="TerminalDisplay"/>
      </w:pPr>
      <w:r>
        <w:t>[R2]ping 1.2.3.254</w:t>
      </w:r>
    </w:p>
    <w:p w14:paraId="36CB7E3B" w14:textId="77777777" w:rsidR="00BA0562" w:rsidRDefault="00BA0562" w:rsidP="006132A9">
      <w:pPr>
        <w:pStyle w:val="TerminalDisplay"/>
      </w:pPr>
      <w:r>
        <w:t xml:space="preserve">  PING 1.2.3.254: 56  data bytes, press CTRL_C to break</w:t>
      </w:r>
    </w:p>
    <w:p w14:paraId="37B6776C" w14:textId="77777777" w:rsidR="00BA0562" w:rsidRDefault="00BA0562" w:rsidP="006132A9">
      <w:pPr>
        <w:pStyle w:val="TerminalDisplay"/>
      </w:pPr>
      <w:r>
        <w:t xml:space="preserve">    Reply from 1.2.3.254: bytes=56 Sequence=1 ttl=255 time=40 ms</w:t>
      </w:r>
    </w:p>
    <w:p w14:paraId="6E1049D7" w14:textId="77777777" w:rsidR="00BA0562" w:rsidRDefault="00BA0562" w:rsidP="006132A9">
      <w:pPr>
        <w:pStyle w:val="TerminalDisplay"/>
      </w:pPr>
      <w:r>
        <w:t xml:space="preserve">    Reply from 1.2.3.254: bytes=56 Sequence=2 ttl=255 time=20 ms</w:t>
      </w:r>
    </w:p>
    <w:p w14:paraId="01EDB49F" w14:textId="77777777" w:rsidR="00BA0562" w:rsidRDefault="00BA0562" w:rsidP="006132A9">
      <w:pPr>
        <w:pStyle w:val="TerminalDisplay"/>
      </w:pPr>
      <w:r>
        <w:t xml:space="preserve">    Reply from 1.2.3.254: bytes=56 Sequence=3 ttl=255 time=20 ms</w:t>
      </w:r>
    </w:p>
    <w:p w14:paraId="1736E073" w14:textId="77777777" w:rsidR="00BA0562" w:rsidRDefault="00BA0562" w:rsidP="006132A9">
      <w:pPr>
        <w:pStyle w:val="TerminalDisplay"/>
      </w:pPr>
      <w:r>
        <w:t xml:space="preserve">    Reply from 1.2.3.254: bytes=56 Sequence=4 ttl=255 time=20 ms</w:t>
      </w:r>
    </w:p>
    <w:p w14:paraId="2F4D6775" w14:textId="77777777" w:rsidR="00BA0562" w:rsidRDefault="00BA0562" w:rsidP="006132A9">
      <w:pPr>
        <w:pStyle w:val="TerminalDisplay"/>
      </w:pPr>
      <w:r>
        <w:t xml:space="preserve">    Reply from 1.2.3.254: bytes=56 Sequence=5 ttl=255 time=20 ms</w:t>
      </w:r>
    </w:p>
    <w:p w14:paraId="4786CF84" w14:textId="77777777" w:rsidR="00BA0562" w:rsidRDefault="00BA0562" w:rsidP="006132A9">
      <w:pPr>
        <w:pStyle w:val="TerminalDisplay"/>
      </w:pPr>
    </w:p>
    <w:p w14:paraId="19D3D6E5" w14:textId="77777777" w:rsidR="00BA0562" w:rsidRDefault="00BA0562" w:rsidP="006132A9">
      <w:pPr>
        <w:pStyle w:val="TerminalDisplay"/>
      </w:pPr>
      <w:r>
        <w:t xml:space="preserve">  --- 1.2.3.254 ping statistics ---</w:t>
      </w:r>
    </w:p>
    <w:p w14:paraId="6EE7BDCB" w14:textId="77777777" w:rsidR="00BA0562" w:rsidRDefault="00BA0562" w:rsidP="006132A9">
      <w:pPr>
        <w:pStyle w:val="TerminalDisplay"/>
      </w:pPr>
      <w:r>
        <w:t xml:space="preserve">    5 packet(s) transmitted</w:t>
      </w:r>
    </w:p>
    <w:p w14:paraId="4B691433" w14:textId="77777777" w:rsidR="00BA0562" w:rsidRDefault="00BA0562" w:rsidP="006132A9">
      <w:pPr>
        <w:pStyle w:val="TerminalDisplay"/>
      </w:pPr>
      <w:r>
        <w:t xml:space="preserve">    5 packet(s) received</w:t>
      </w:r>
    </w:p>
    <w:p w14:paraId="1938C152" w14:textId="77777777" w:rsidR="00BA0562" w:rsidRDefault="00BA0562" w:rsidP="006132A9">
      <w:pPr>
        <w:pStyle w:val="TerminalDisplay"/>
      </w:pPr>
      <w:r>
        <w:t xml:space="preserve">    0.00% packet loss</w:t>
      </w:r>
    </w:p>
    <w:p w14:paraId="315D23A2" w14:textId="77777777" w:rsidR="00BA0562" w:rsidRDefault="00BA0562" w:rsidP="006132A9">
      <w:pPr>
        <w:pStyle w:val="TerminalDisplay"/>
      </w:pPr>
      <w:r>
        <w:t xml:space="preserve">    round-trip min/avg/max = 20/24/40 ms</w:t>
      </w:r>
    </w:p>
    <w:p w14:paraId="5D2CC435" w14:textId="77777777" w:rsidR="00BA0562" w:rsidRDefault="00BA0562" w:rsidP="00621C09">
      <w:r>
        <w:t>У маршрутизатора R1 нет связи с R3, потому что на R3 не настроен маршрут к адресу 192.168.1.0/24.</w:t>
      </w:r>
    </w:p>
    <w:p w14:paraId="1970149A" w14:textId="77777777" w:rsidR="00BA0562" w:rsidRDefault="00BA0562" w:rsidP="00621C09">
      <w:r>
        <w:t>Более того, на R3 нельзя настраивать маршруты в частные сети.</w:t>
      </w:r>
    </w:p>
    <w:p w14:paraId="7BD30845" w14:textId="77777777" w:rsidR="00BA0562" w:rsidRDefault="00BA0562" w:rsidP="002075CB">
      <w:pPr>
        <w:pStyle w:val="Step"/>
        <w:outlineLvl w:val="9"/>
      </w:pPr>
      <w:r>
        <w:t>Предприятие получает общедоступные IP-адреса в диапазоне от 1.2.3.10 до 1.2.3.20, поэтому ему требуется функция динамического NAT.</w:t>
      </w:r>
    </w:p>
    <w:p w14:paraId="69F14556" w14:textId="77777777" w:rsidR="00BA0562" w:rsidRDefault="00BA0562" w:rsidP="00621C09">
      <w:r>
        <w:t># Настройте пул адресов NAT.</w:t>
      </w:r>
    </w:p>
    <w:p w14:paraId="67FDE143" w14:textId="77777777" w:rsidR="00BA0562" w:rsidRDefault="00BA0562" w:rsidP="006132A9">
      <w:pPr>
        <w:pStyle w:val="TerminalDisplay"/>
      </w:pPr>
      <w:r>
        <w:t>[R2]nat address-group 1 1.2.3.10 1.2.3.20</w:t>
      </w:r>
    </w:p>
    <w:p w14:paraId="11B7AC32" w14:textId="77777777" w:rsidR="00BA0562" w:rsidRDefault="00BA0562" w:rsidP="00621C09">
      <w:r>
        <w:t xml:space="preserve">С помощью команды </w:t>
      </w:r>
      <w:r>
        <w:rPr>
          <w:b/>
          <w:bCs/>
        </w:rPr>
        <w:t>nat address-group</w:t>
      </w:r>
      <w:r>
        <w:t xml:space="preserve"> можно настроить пул адресов NAT. В данном примере пул адресов имеет номер 1. Пул адресов должен быть набором последовательных IP-адресов. При достижении внутренними пакетами данных границы частной сети частные IP-адреса источников будут преобразовываться в общедоступные IP-адреса.</w:t>
      </w:r>
    </w:p>
    <w:p w14:paraId="4E55C05F" w14:textId="77777777" w:rsidR="00BA0562" w:rsidRDefault="00BA0562" w:rsidP="00621C09">
      <w:r>
        <w:t># Настройте ACL.</w:t>
      </w:r>
    </w:p>
    <w:p w14:paraId="4AC1DDEB" w14:textId="77777777" w:rsidR="00BA0562" w:rsidRDefault="00BA0562" w:rsidP="006132A9">
      <w:pPr>
        <w:pStyle w:val="TerminalDisplay"/>
      </w:pPr>
      <w:r>
        <w:t xml:space="preserve">[R2]acl 2000 </w:t>
      </w:r>
    </w:p>
    <w:p w14:paraId="0A6B5F4F" w14:textId="77777777" w:rsidR="00BA0562" w:rsidRDefault="00BA0562" w:rsidP="006132A9">
      <w:pPr>
        <w:pStyle w:val="TerminalDisplay"/>
      </w:pPr>
      <w:r>
        <w:t xml:space="preserve">[R2-acl-basic-2000]rule 5 permit source any </w:t>
      </w:r>
    </w:p>
    <w:p w14:paraId="5434127E" w14:textId="77777777" w:rsidR="00BA0562" w:rsidRDefault="00BA0562" w:rsidP="00621C09">
      <w:r>
        <w:t># Настройте динамический NAT на GigabitEthernet0/0/4 маршрутизатора R2.</w:t>
      </w:r>
    </w:p>
    <w:p w14:paraId="6CB65FD6" w14:textId="77777777" w:rsidR="00BA0562" w:rsidRDefault="00BA0562" w:rsidP="006132A9">
      <w:pPr>
        <w:pStyle w:val="TerminalDisplay"/>
      </w:pPr>
      <w:r>
        <w:t>[R2]interface GigabitEthernet 0/0/4</w:t>
      </w:r>
    </w:p>
    <w:p w14:paraId="2B877C72" w14:textId="77777777" w:rsidR="00BA0562" w:rsidRPr="00A91B88" w:rsidRDefault="00BA0562" w:rsidP="006132A9">
      <w:pPr>
        <w:pStyle w:val="TerminalDisplay"/>
      </w:pPr>
      <w:r>
        <w:t>[R2-GigabitEthernet0/0/4]nat outbound 2000 address-group 1</w:t>
      </w:r>
    </w:p>
    <w:p w14:paraId="07BDE3E1" w14:textId="5F4B6354" w:rsidR="00BA0562" w:rsidRPr="00A91B88" w:rsidRDefault="00BA0562" w:rsidP="00621C09">
      <w:r>
        <w:lastRenderedPageBreak/>
        <w:t xml:space="preserve">Команда </w:t>
      </w:r>
      <w:r>
        <w:rPr>
          <w:b/>
          <w:bCs/>
        </w:rPr>
        <w:t>nat outbound</w:t>
      </w:r>
      <w:r>
        <w:t xml:space="preserve"> позволяет установить привязку ACL к пулу адресов NAT. </w:t>
      </w:r>
      <w:r w:rsidR="001C7124">
        <w:br/>
      </w:r>
      <w:r>
        <w:t xml:space="preserve">IP-адреса пакетов, соответствующих списку ACL, будут преобразовываться в адреса из пула адресов. Если в пуле достаточно адресов, можно добавить аргумент </w:t>
      </w:r>
      <w:r>
        <w:rPr>
          <w:b/>
          <w:bCs/>
        </w:rPr>
        <w:t>no-pat</w:t>
      </w:r>
      <w:r>
        <w:t>, чтобы включить однозначное преобразование адресов. В этом случае будут преобразовываться только IP-адреса пакетов данных, а порты преобразовываться не будут.</w:t>
      </w:r>
    </w:p>
    <w:p w14:paraId="1ADBE6A3" w14:textId="77777777" w:rsidR="00BA0562" w:rsidRDefault="00BA0562" w:rsidP="00621C09">
      <w:r>
        <w:t># Проверьте возможность установления связи.</w:t>
      </w:r>
    </w:p>
    <w:p w14:paraId="012BC207" w14:textId="77777777" w:rsidR="00BA0562" w:rsidRDefault="00BA0562" w:rsidP="006132A9">
      <w:pPr>
        <w:pStyle w:val="TerminalDisplay"/>
      </w:pPr>
      <w:r>
        <w:t xml:space="preserve">[R1]ping 1.2.3.254 </w:t>
      </w:r>
    </w:p>
    <w:p w14:paraId="06BF2C9C" w14:textId="77777777" w:rsidR="00BA0562" w:rsidRDefault="00BA0562" w:rsidP="006132A9">
      <w:pPr>
        <w:pStyle w:val="TerminalDisplay"/>
      </w:pPr>
      <w:r>
        <w:t xml:space="preserve">  PING 1.2.3.254: 56  data bytes, press CTRL_C to break</w:t>
      </w:r>
    </w:p>
    <w:p w14:paraId="6F1F1AA3" w14:textId="77777777" w:rsidR="00BA0562" w:rsidRDefault="00BA0562" w:rsidP="006132A9">
      <w:pPr>
        <w:pStyle w:val="TerminalDisplay"/>
      </w:pPr>
      <w:r>
        <w:t xml:space="preserve">    Reply from 1.2.3.254: bytes=56 Sequence=1 ttl=254 time=60 ms</w:t>
      </w:r>
    </w:p>
    <w:p w14:paraId="174DCCE0" w14:textId="77777777" w:rsidR="00BA0562" w:rsidRDefault="00BA0562" w:rsidP="006132A9">
      <w:pPr>
        <w:pStyle w:val="TerminalDisplay"/>
      </w:pPr>
      <w:r>
        <w:t xml:space="preserve">    Reply from 1.2.3.254: bytes=56 Sequence=2 ttl=254 time=20 ms</w:t>
      </w:r>
    </w:p>
    <w:p w14:paraId="1EB96D97" w14:textId="77777777" w:rsidR="00BA0562" w:rsidRDefault="00BA0562" w:rsidP="006132A9">
      <w:pPr>
        <w:pStyle w:val="TerminalDisplay"/>
      </w:pPr>
      <w:r>
        <w:t xml:space="preserve">    Reply from 1.2.3.254: bytes=56 Sequence=3 ttl=254 time=30 ms</w:t>
      </w:r>
    </w:p>
    <w:p w14:paraId="4AAE06E2" w14:textId="77777777" w:rsidR="00BA0562" w:rsidRDefault="00BA0562" w:rsidP="006132A9">
      <w:pPr>
        <w:pStyle w:val="TerminalDisplay"/>
      </w:pPr>
      <w:r>
        <w:t xml:space="preserve">    Reply from 1.2.3.254: bytes=56 Sequence=4 ttl=254 time=30 ms</w:t>
      </w:r>
    </w:p>
    <w:p w14:paraId="114ADB74" w14:textId="77777777" w:rsidR="00BA0562" w:rsidRDefault="00BA0562" w:rsidP="006132A9">
      <w:pPr>
        <w:pStyle w:val="TerminalDisplay"/>
      </w:pPr>
      <w:r>
        <w:t xml:space="preserve">    Reply from 1.2.3.254: bytes=56 Sequence=5 ttl=254 time=20 ms</w:t>
      </w:r>
    </w:p>
    <w:p w14:paraId="7FD1B253" w14:textId="77777777" w:rsidR="00BA0562" w:rsidRDefault="00BA0562" w:rsidP="006132A9">
      <w:pPr>
        <w:pStyle w:val="TerminalDisplay"/>
      </w:pPr>
    </w:p>
    <w:p w14:paraId="2AB31B68" w14:textId="77777777" w:rsidR="00BA0562" w:rsidRDefault="00BA0562" w:rsidP="006132A9">
      <w:pPr>
        <w:pStyle w:val="TerminalDisplay"/>
      </w:pPr>
      <w:r>
        <w:t xml:space="preserve">  --- 1.2.3.254 ping statistics ---</w:t>
      </w:r>
    </w:p>
    <w:p w14:paraId="342F24FF" w14:textId="77777777" w:rsidR="00BA0562" w:rsidRDefault="00BA0562" w:rsidP="006132A9">
      <w:pPr>
        <w:pStyle w:val="TerminalDisplay"/>
      </w:pPr>
      <w:r>
        <w:t xml:space="preserve">    5 packet(s) transmitted</w:t>
      </w:r>
    </w:p>
    <w:p w14:paraId="0FAB17AB" w14:textId="77777777" w:rsidR="00BA0562" w:rsidRDefault="00BA0562" w:rsidP="006132A9">
      <w:pPr>
        <w:pStyle w:val="TerminalDisplay"/>
      </w:pPr>
      <w:r>
        <w:t xml:space="preserve">    5 packet(s) received</w:t>
      </w:r>
    </w:p>
    <w:p w14:paraId="31B7A41C" w14:textId="77777777" w:rsidR="00BA0562" w:rsidRDefault="00BA0562" w:rsidP="006132A9">
      <w:pPr>
        <w:pStyle w:val="TerminalDisplay"/>
      </w:pPr>
      <w:r>
        <w:t xml:space="preserve">    0.00% packet loss</w:t>
      </w:r>
    </w:p>
    <w:p w14:paraId="6D1F875B" w14:textId="77777777" w:rsidR="00BA0562" w:rsidRDefault="00BA0562" w:rsidP="006132A9">
      <w:pPr>
        <w:pStyle w:val="TerminalDisplay"/>
      </w:pPr>
      <w:r>
        <w:t>round-trip min/avg/max = 20/32/60 ms</w:t>
      </w:r>
    </w:p>
    <w:p w14:paraId="6D98AF4F" w14:textId="77777777" w:rsidR="00BA0562" w:rsidRDefault="00BA0562" w:rsidP="006132A9">
      <w:pPr>
        <w:pStyle w:val="TerminalDisplay"/>
      </w:pPr>
    </w:p>
    <w:p w14:paraId="158A5047" w14:textId="77777777" w:rsidR="00BA0562" w:rsidRDefault="00BA0562" w:rsidP="001C7124">
      <w:r>
        <w:t># Выполните вход с R1 на R3 через Telnet, чтобы смоделировать трафик TCP.</w:t>
      </w:r>
    </w:p>
    <w:p w14:paraId="763680E4" w14:textId="77777777" w:rsidR="00BA0562" w:rsidRDefault="00BA0562" w:rsidP="006132A9">
      <w:pPr>
        <w:pStyle w:val="TerminalDisplay"/>
      </w:pPr>
      <w:r>
        <w:t>&lt;R1&gt;telnet 1.2.3.254</w:t>
      </w:r>
    </w:p>
    <w:p w14:paraId="23FBA783" w14:textId="77777777" w:rsidR="00BA0562" w:rsidRDefault="00BA0562" w:rsidP="006132A9">
      <w:pPr>
        <w:pStyle w:val="TerminalDisplay"/>
      </w:pPr>
      <w:r>
        <w:t xml:space="preserve">  Press CTRL_] to quit telnet mode</w:t>
      </w:r>
    </w:p>
    <w:p w14:paraId="085609A9" w14:textId="77777777" w:rsidR="00BA0562" w:rsidRDefault="00BA0562" w:rsidP="006132A9">
      <w:pPr>
        <w:pStyle w:val="TerminalDisplay"/>
      </w:pPr>
      <w:r>
        <w:t xml:space="preserve">  Trying 1.2.3.254 ...</w:t>
      </w:r>
    </w:p>
    <w:p w14:paraId="67BD4D4B" w14:textId="77777777" w:rsidR="00BA0562" w:rsidRDefault="00BA0562" w:rsidP="006132A9">
      <w:pPr>
        <w:pStyle w:val="TerminalDisplay"/>
      </w:pPr>
      <w:r>
        <w:t xml:space="preserve">  Connected to 1.2.3.254 ...</w:t>
      </w:r>
    </w:p>
    <w:p w14:paraId="644B1939" w14:textId="77777777" w:rsidR="00BA0562" w:rsidRDefault="00BA0562" w:rsidP="006132A9">
      <w:pPr>
        <w:pStyle w:val="TerminalDisplay"/>
      </w:pPr>
    </w:p>
    <w:p w14:paraId="30139DE3" w14:textId="77777777" w:rsidR="00BA0562" w:rsidRDefault="00BA0562" w:rsidP="006132A9">
      <w:pPr>
        <w:pStyle w:val="TerminalDisplay"/>
      </w:pPr>
      <w:r>
        <w:t>Login authentication</w:t>
      </w:r>
    </w:p>
    <w:p w14:paraId="7B9CE2CE" w14:textId="77777777" w:rsidR="00BA0562" w:rsidRDefault="00BA0562" w:rsidP="006132A9">
      <w:pPr>
        <w:pStyle w:val="TerminalDisplay"/>
      </w:pPr>
    </w:p>
    <w:p w14:paraId="4CB5F4C4" w14:textId="77777777" w:rsidR="00BA0562" w:rsidRDefault="00BA0562" w:rsidP="006132A9">
      <w:pPr>
        <w:pStyle w:val="TerminalDisplay"/>
      </w:pPr>
    </w:p>
    <w:p w14:paraId="7B7BEDD3" w14:textId="77777777" w:rsidR="00BA0562" w:rsidRDefault="00BA0562" w:rsidP="006132A9">
      <w:pPr>
        <w:pStyle w:val="TerminalDisplay"/>
      </w:pPr>
      <w:r>
        <w:t>Username:test</w:t>
      </w:r>
    </w:p>
    <w:p w14:paraId="5C5FA3B3" w14:textId="77777777" w:rsidR="00BA0562" w:rsidRDefault="00BA0562" w:rsidP="006132A9">
      <w:pPr>
        <w:pStyle w:val="TerminalDisplay"/>
      </w:pPr>
      <w:r>
        <w:t>Password:</w:t>
      </w:r>
    </w:p>
    <w:p w14:paraId="5C17E12B" w14:textId="77777777" w:rsidR="00BA0562" w:rsidRDefault="00BA0562" w:rsidP="006132A9">
      <w:pPr>
        <w:pStyle w:val="TerminalDisplay"/>
      </w:pPr>
      <w:r>
        <w:t>&lt;R3&gt;</w:t>
      </w:r>
    </w:p>
    <w:p w14:paraId="1B2611FB" w14:textId="77777777" w:rsidR="00BA0562" w:rsidRDefault="00BA0562" w:rsidP="00621C09">
      <w:r>
        <w:t># Выведите на экран таблицу сеансов NAT на R2.</w:t>
      </w:r>
    </w:p>
    <w:p w14:paraId="1E8C781E" w14:textId="77777777" w:rsidR="00BA0562" w:rsidRDefault="00BA0562" w:rsidP="006132A9">
      <w:pPr>
        <w:pStyle w:val="TerminalDisplay"/>
      </w:pPr>
      <w:r>
        <w:t>[R2]display nat session all</w:t>
      </w:r>
    </w:p>
    <w:p w14:paraId="0DE8D7A4" w14:textId="77777777" w:rsidR="00BA0562" w:rsidRDefault="00BA0562" w:rsidP="006132A9">
      <w:pPr>
        <w:pStyle w:val="TerminalDisplay"/>
      </w:pPr>
      <w:r>
        <w:t xml:space="preserve">   NAT Session Table Information:</w:t>
      </w:r>
    </w:p>
    <w:p w14:paraId="38A55FA8" w14:textId="4BDB0957" w:rsidR="00BA0562" w:rsidRDefault="00BA0562" w:rsidP="006132A9">
      <w:pPr>
        <w:pStyle w:val="TerminalDisplay"/>
      </w:pPr>
      <w:r>
        <w:t xml:space="preserve">      Protocol           </w:t>
      </w:r>
      <w:r>
        <w:tab/>
        <w:t>: TCP(6)</w:t>
      </w:r>
    </w:p>
    <w:p w14:paraId="3B5388E6" w14:textId="76343717" w:rsidR="00BA0562" w:rsidRDefault="00BA0562" w:rsidP="006132A9">
      <w:pPr>
        <w:pStyle w:val="TerminalDisplay"/>
      </w:pPr>
      <w:r>
        <w:t xml:space="preserve">      SrcAddr  Port Vpn  </w:t>
      </w:r>
      <w:r>
        <w:tab/>
        <w:t xml:space="preserve">: 192.168.1.1   </w:t>
      </w:r>
      <w:r>
        <w:tab/>
        <w:t xml:space="preserve">62185    </w:t>
      </w:r>
      <w:r>
        <w:tab/>
      </w:r>
      <w:r>
        <w:rPr>
          <w:i/>
          <w:iCs/>
        </w:rPr>
        <w:t>//IP-адрес и порт источника перед преобразованием NAT</w:t>
      </w:r>
    </w:p>
    <w:p w14:paraId="0EB7A35E" w14:textId="37E6936F" w:rsidR="00BA0562" w:rsidRDefault="00BA0562" w:rsidP="006132A9">
      <w:pPr>
        <w:pStyle w:val="TerminalDisplay"/>
      </w:pPr>
      <w:r>
        <w:t xml:space="preserve">      DestAddr Port Vpn   </w:t>
      </w:r>
      <w:r>
        <w:tab/>
        <w:t xml:space="preserve">: 1.2.3.254     </w:t>
      </w:r>
      <w:r>
        <w:tab/>
        <w:t xml:space="preserve">23                                   </w:t>
      </w:r>
    </w:p>
    <w:p w14:paraId="36030F63" w14:textId="77777777" w:rsidR="00BA0562" w:rsidRDefault="00BA0562" w:rsidP="006132A9">
      <w:pPr>
        <w:pStyle w:val="TerminalDisplay"/>
      </w:pPr>
      <w:r>
        <w:t xml:space="preserve">      NAT-Info</w:t>
      </w:r>
    </w:p>
    <w:p w14:paraId="2E721252" w14:textId="3819F1CE" w:rsidR="00BA0562" w:rsidRDefault="00E40AF7" w:rsidP="006132A9">
      <w:pPr>
        <w:pStyle w:val="TerminalDisplay"/>
      </w:pPr>
      <w:r>
        <w:t xml:space="preserve">      New SrcAddr        </w:t>
      </w:r>
      <w:r>
        <w:tab/>
        <w:t xml:space="preserve">: 1.2.3.11               </w:t>
      </w:r>
      <w:r>
        <w:tab/>
      </w:r>
      <w:r>
        <w:rPr>
          <w:i/>
          <w:iCs/>
        </w:rPr>
        <w:t>//IP-адрес источника после преобразования NAT</w:t>
      </w:r>
    </w:p>
    <w:p w14:paraId="6935A6F5" w14:textId="77437CA9" w:rsidR="00BA0562" w:rsidRDefault="00E40AF7" w:rsidP="006132A9">
      <w:pPr>
        <w:pStyle w:val="TerminalDisplay"/>
      </w:pPr>
      <w:r>
        <w:t xml:space="preserve">      New SrcPort        </w:t>
      </w:r>
      <w:r>
        <w:tab/>
        <w:t xml:space="preserve">: 49149                    </w:t>
      </w:r>
      <w:r>
        <w:tab/>
      </w:r>
      <w:r>
        <w:rPr>
          <w:i/>
          <w:iCs/>
        </w:rPr>
        <w:t>//Порт источника после преобразования NAT</w:t>
      </w:r>
    </w:p>
    <w:p w14:paraId="4A52F6AB" w14:textId="731269DC" w:rsidR="00BA0562" w:rsidRDefault="00BA0562" w:rsidP="006132A9">
      <w:pPr>
        <w:pStyle w:val="TerminalDisplay"/>
      </w:pPr>
      <w:r>
        <w:t xml:space="preserve">      New DestAddr       </w:t>
      </w:r>
      <w:r>
        <w:tab/>
        <w:t>: ----</w:t>
      </w:r>
    </w:p>
    <w:p w14:paraId="6BCDED03" w14:textId="10235E55" w:rsidR="00BA0562" w:rsidRDefault="00E40AF7" w:rsidP="006132A9">
      <w:pPr>
        <w:pStyle w:val="TerminalDisplay"/>
      </w:pPr>
      <w:r>
        <w:t xml:space="preserve">      New DestPort      </w:t>
      </w:r>
      <w:r>
        <w:tab/>
        <w:t>: ----</w:t>
      </w:r>
    </w:p>
    <w:p w14:paraId="560A85B3" w14:textId="77777777" w:rsidR="00BA0562" w:rsidRDefault="00BA0562" w:rsidP="006132A9">
      <w:pPr>
        <w:pStyle w:val="TerminalDisplay"/>
      </w:pPr>
    </w:p>
    <w:p w14:paraId="6CB7F65F" w14:textId="77777777" w:rsidR="00BA0562" w:rsidRDefault="00BA0562" w:rsidP="006132A9">
      <w:pPr>
        <w:pStyle w:val="TerminalDisplay"/>
      </w:pPr>
      <w:r>
        <w:t xml:space="preserve">  Total : 1</w:t>
      </w:r>
    </w:p>
    <w:p w14:paraId="68738C40" w14:textId="77777777" w:rsidR="00BA0562" w:rsidRDefault="00BA0562" w:rsidP="00621C09">
      <w:r>
        <w:t xml:space="preserve">Несмотря на то, что R3 не имеет маршрута к R1, он передает данные на преобразованный адрес источника 1.2.3.11. После получения данных R2 преобразует </w:t>
      </w:r>
      <w:r>
        <w:lastRenderedPageBreak/>
        <w:t>адрес источника в адрес R1 на основе данных в таблице сеансов NAT и передает данные. Таким образом, R1 может инициировать доступ к R3.</w:t>
      </w:r>
    </w:p>
    <w:p w14:paraId="33D86943" w14:textId="77777777" w:rsidR="00BA0562" w:rsidRDefault="00BA0562" w:rsidP="002075CB">
      <w:pPr>
        <w:pStyle w:val="Step"/>
        <w:outlineLvl w:val="9"/>
      </w:pPr>
      <w:r>
        <w:t>Если IP-адрес GigabitEthernet0/0/4 на R2 назначается динамически (например, через DHCP или PPPoE), необходимо настроить Easy IP.</w:t>
      </w:r>
    </w:p>
    <w:p w14:paraId="104B0C67" w14:textId="77777777" w:rsidR="00BA0562" w:rsidRDefault="00BA0562" w:rsidP="00621C09">
      <w:r>
        <w:t># Удалите конфигурацию, созданную на предыдущем шаге.</w:t>
      </w:r>
    </w:p>
    <w:p w14:paraId="2A2795D3" w14:textId="77777777" w:rsidR="00BA0562" w:rsidRDefault="00BA0562" w:rsidP="006132A9">
      <w:pPr>
        <w:pStyle w:val="TerminalDisplay"/>
      </w:pPr>
      <w:r>
        <w:t xml:space="preserve">[R2]interface GigabitEthernet 0/0/4 </w:t>
      </w:r>
    </w:p>
    <w:p w14:paraId="4BAB814A" w14:textId="77777777" w:rsidR="00BA0562" w:rsidRDefault="00BA0562" w:rsidP="006132A9">
      <w:pPr>
        <w:pStyle w:val="TerminalDisplay"/>
      </w:pPr>
      <w:r>
        <w:t>[R2-GigabitEthernet0/0/4]undo nat outbound 2000 address-group 1</w:t>
      </w:r>
    </w:p>
    <w:p w14:paraId="0D8BD239" w14:textId="77777777" w:rsidR="00BA0562" w:rsidRDefault="00BA0562" w:rsidP="00621C09">
      <w:r>
        <w:t># Настройте Easy IP.</w:t>
      </w:r>
    </w:p>
    <w:p w14:paraId="480C7C1F" w14:textId="77777777" w:rsidR="00BA0562" w:rsidRPr="000725B4" w:rsidRDefault="00BA0562" w:rsidP="006132A9">
      <w:pPr>
        <w:pStyle w:val="TerminalDisplay"/>
      </w:pPr>
      <w:r>
        <w:t>[R2-GigabitEthernet0/0/1]nat outbound 2000</w:t>
      </w:r>
    </w:p>
    <w:p w14:paraId="22027992" w14:textId="77777777" w:rsidR="00BA0562" w:rsidRDefault="00BA0562" w:rsidP="00621C09">
      <w:r>
        <w:t># Проверьте возможность установления связи.</w:t>
      </w:r>
    </w:p>
    <w:p w14:paraId="53FE9461" w14:textId="77777777" w:rsidR="00BA0562" w:rsidRDefault="00BA0562" w:rsidP="006132A9">
      <w:pPr>
        <w:pStyle w:val="TerminalDisplay"/>
      </w:pPr>
      <w:r>
        <w:t>[R1]ping 1.2.3.254</w:t>
      </w:r>
    </w:p>
    <w:p w14:paraId="688F2BDF" w14:textId="77777777" w:rsidR="00BA0562" w:rsidRDefault="00BA0562" w:rsidP="006132A9">
      <w:pPr>
        <w:pStyle w:val="TerminalDisplay"/>
      </w:pPr>
      <w:r>
        <w:t xml:space="preserve">  PING 1.2.3.254: 56  data bytes, press CTRL_C to break</w:t>
      </w:r>
    </w:p>
    <w:p w14:paraId="5792F3A9" w14:textId="77777777" w:rsidR="00BA0562" w:rsidRDefault="00BA0562" w:rsidP="006132A9">
      <w:pPr>
        <w:pStyle w:val="TerminalDisplay"/>
      </w:pPr>
      <w:r>
        <w:t xml:space="preserve">    Reply from 1.2.3.254: bytes=56 Sequence=1 ttl=254 time=30 ms</w:t>
      </w:r>
    </w:p>
    <w:p w14:paraId="3B9A7894" w14:textId="77777777" w:rsidR="00BA0562" w:rsidRDefault="00BA0562" w:rsidP="006132A9">
      <w:pPr>
        <w:pStyle w:val="TerminalDisplay"/>
      </w:pPr>
      <w:r>
        <w:t xml:space="preserve">    Reply from 1.2.3.254: bytes=56 Sequence=2 ttl=254 time=30 ms</w:t>
      </w:r>
    </w:p>
    <w:p w14:paraId="3010ABF8" w14:textId="77777777" w:rsidR="00BA0562" w:rsidRDefault="00BA0562" w:rsidP="006132A9">
      <w:pPr>
        <w:pStyle w:val="TerminalDisplay"/>
      </w:pPr>
      <w:r>
        <w:t xml:space="preserve">    Reply from 1.2.3.254: bytes=56 Sequence=3 ttl=254 time=30 ms</w:t>
      </w:r>
    </w:p>
    <w:p w14:paraId="0AA219A5" w14:textId="77777777" w:rsidR="00BA0562" w:rsidRDefault="00BA0562" w:rsidP="006132A9">
      <w:pPr>
        <w:pStyle w:val="TerminalDisplay"/>
      </w:pPr>
      <w:r>
        <w:t xml:space="preserve">    Reply from 1.2.3.254: bytes=56 Sequence=4 ttl=254 time=30 ms</w:t>
      </w:r>
    </w:p>
    <w:p w14:paraId="07BE8C89" w14:textId="77777777" w:rsidR="00BA0562" w:rsidRDefault="00BA0562" w:rsidP="006132A9">
      <w:pPr>
        <w:pStyle w:val="TerminalDisplay"/>
      </w:pPr>
      <w:r>
        <w:t xml:space="preserve">    Reply from 1.2.3.254: bytes=56 Sequence=5 ttl=254 time=30 ms</w:t>
      </w:r>
    </w:p>
    <w:p w14:paraId="34222316" w14:textId="77777777" w:rsidR="00BA0562" w:rsidRDefault="00BA0562" w:rsidP="006132A9">
      <w:pPr>
        <w:pStyle w:val="TerminalDisplay"/>
      </w:pPr>
    </w:p>
    <w:p w14:paraId="1CA8C921" w14:textId="77777777" w:rsidR="00BA0562" w:rsidRDefault="00BA0562" w:rsidP="006132A9">
      <w:pPr>
        <w:pStyle w:val="TerminalDisplay"/>
      </w:pPr>
      <w:r>
        <w:t xml:space="preserve">  --- 1.2.3.254 ping statistics ---</w:t>
      </w:r>
    </w:p>
    <w:p w14:paraId="1238AB11" w14:textId="77777777" w:rsidR="00BA0562" w:rsidRDefault="00BA0562" w:rsidP="006132A9">
      <w:pPr>
        <w:pStyle w:val="TerminalDisplay"/>
      </w:pPr>
      <w:r>
        <w:t xml:space="preserve">    5 packet(s) transmitted</w:t>
      </w:r>
    </w:p>
    <w:p w14:paraId="230767DF" w14:textId="77777777" w:rsidR="00BA0562" w:rsidRDefault="00BA0562" w:rsidP="006132A9">
      <w:pPr>
        <w:pStyle w:val="TerminalDisplay"/>
      </w:pPr>
      <w:r>
        <w:t xml:space="preserve">    5 packet(s) received</w:t>
      </w:r>
    </w:p>
    <w:p w14:paraId="6E288E6E" w14:textId="77777777" w:rsidR="00BA0562" w:rsidRDefault="00BA0562" w:rsidP="006132A9">
      <w:pPr>
        <w:pStyle w:val="TerminalDisplay"/>
      </w:pPr>
      <w:r>
        <w:t xml:space="preserve">    0.00% packet loss</w:t>
      </w:r>
    </w:p>
    <w:p w14:paraId="24ED098C" w14:textId="77777777" w:rsidR="00BA0562" w:rsidRDefault="00BA0562" w:rsidP="006132A9">
      <w:pPr>
        <w:pStyle w:val="TerminalDisplay"/>
      </w:pPr>
      <w:r>
        <w:t xml:space="preserve">    round-trip min/avg/max = 30/30/30 ms</w:t>
      </w:r>
    </w:p>
    <w:p w14:paraId="349415CE" w14:textId="77777777" w:rsidR="00BA0562" w:rsidRDefault="00BA0562" w:rsidP="00621C09">
      <w:r>
        <w:t># Выполните вход с R1 на R3 через Telnet, чтобы смоделировать трафик TCP.</w:t>
      </w:r>
    </w:p>
    <w:p w14:paraId="3015406D" w14:textId="77777777" w:rsidR="00BA0562" w:rsidRDefault="00BA0562" w:rsidP="006132A9">
      <w:pPr>
        <w:pStyle w:val="TerminalDisplay"/>
      </w:pPr>
      <w:r>
        <w:t xml:space="preserve">[R2]display nat session all </w:t>
      </w:r>
    </w:p>
    <w:p w14:paraId="3A555F1A" w14:textId="77777777" w:rsidR="00BA0562" w:rsidRDefault="00BA0562" w:rsidP="006132A9">
      <w:pPr>
        <w:pStyle w:val="TerminalDisplay"/>
      </w:pPr>
      <w:r>
        <w:t xml:space="preserve"> NAT Session Table Information:</w:t>
      </w:r>
    </w:p>
    <w:p w14:paraId="782E498D" w14:textId="695D3FDE" w:rsidR="00BA0562" w:rsidRDefault="00233E48" w:rsidP="006132A9">
      <w:pPr>
        <w:pStyle w:val="TerminalDisplay"/>
      </w:pPr>
      <w:r>
        <w:t xml:space="preserve">     Protocol          </w:t>
      </w:r>
      <w:r>
        <w:tab/>
        <w:t>: TCP(6)</w:t>
      </w:r>
    </w:p>
    <w:p w14:paraId="22C88FA6" w14:textId="5C9F611B" w:rsidR="00BA0562" w:rsidRDefault="00BA0562" w:rsidP="00E40AF7">
      <w:pPr>
        <w:pStyle w:val="TerminalDisplay"/>
        <w:ind w:firstLineChars="250" w:firstLine="395"/>
      </w:pPr>
      <w:r>
        <w:t xml:space="preserve">SrcAddr  Port Vpn </w:t>
      </w:r>
      <w:r>
        <w:tab/>
        <w:t xml:space="preserve">: 192.168.1.1     58546             </w:t>
      </w:r>
      <w:r>
        <w:rPr>
          <w:i/>
          <w:iCs/>
        </w:rPr>
        <w:t>//IP-адрес и порт источника перед преобразованием NAT</w:t>
      </w:r>
    </w:p>
    <w:p w14:paraId="033B9CAA" w14:textId="0524C7ED" w:rsidR="00BA0562" w:rsidRDefault="00BA0562" w:rsidP="006132A9">
      <w:pPr>
        <w:pStyle w:val="TerminalDisplay"/>
      </w:pPr>
      <w:r>
        <w:t xml:space="preserve">     </w:t>
      </w:r>
      <w:r>
        <w:tab/>
        <w:t xml:space="preserve">DestAddr Port Vpn </w:t>
      </w:r>
      <w:r>
        <w:tab/>
        <w:t xml:space="preserve">: 1.2.3.4     23                                   </w:t>
      </w:r>
    </w:p>
    <w:p w14:paraId="20F5D291" w14:textId="6F167C21" w:rsidR="00BA0562" w:rsidRDefault="00BA0562" w:rsidP="006132A9">
      <w:pPr>
        <w:pStyle w:val="TerminalDisplay"/>
      </w:pPr>
      <w:r>
        <w:t xml:space="preserve">     </w:t>
      </w:r>
      <w:r>
        <w:tab/>
        <w:t>NAT-Info</w:t>
      </w:r>
    </w:p>
    <w:p w14:paraId="119BCFFC" w14:textId="7757DEAE" w:rsidR="00BA0562" w:rsidRPr="005724A1" w:rsidRDefault="00117634" w:rsidP="006132A9">
      <w:pPr>
        <w:pStyle w:val="TerminalDisplay"/>
        <w:rPr>
          <w:i/>
        </w:rPr>
      </w:pPr>
      <w:r>
        <w:t xml:space="preserve">   </w:t>
      </w:r>
      <w:r>
        <w:tab/>
        <w:t xml:space="preserve">New SrcAddr     </w:t>
      </w:r>
      <w:r>
        <w:tab/>
        <w:t>: 1.2.3.4    //</w:t>
      </w:r>
      <w:r w:rsidRPr="005724A1">
        <w:rPr>
          <w:i/>
        </w:rPr>
        <w:t>IP-адрес источника после преобразования NAT, то есть, адрес GigabitEthernet 0/0/4 на R2</w:t>
      </w:r>
    </w:p>
    <w:p w14:paraId="2186AFB8" w14:textId="1D96F047" w:rsidR="00BA0562" w:rsidRDefault="00117634" w:rsidP="006132A9">
      <w:pPr>
        <w:pStyle w:val="TerminalDisplay"/>
      </w:pPr>
      <w:r>
        <w:t xml:space="preserve">     New SrcPort     </w:t>
      </w:r>
      <w:r>
        <w:tab/>
        <w:t xml:space="preserve">: 49089                </w:t>
      </w:r>
      <w:r>
        <w:rPr>
          <w:i/>
          <w:iCs/>
        </w:rPr>
        <w:t>//Порт источника после преобразования NAT</w:t>
      </w:r>
    </w:p>
    <w:p w14:paraId="470FF006" w14:textId="428C8C37" w:rsidR="00BA0562" w:rsidRDefault="00117634" w:rsidP="006132A9">
      <w:pPr>
        <w:pStyle w:val="TerminalDisplay"/>
      </w:pPr>
      <w:r>
        <w:t xml:space="preserve">    </w:t>
      </w:r>
      <w:r>
        <w:tab/>
        <w:t xml:space="preserve">New DestAddr    </w:t>
      </w:r>
      <w:r>
        <w:tab/>
        <w:t>: ----</w:t>
      </w:r>
    </w:p>
    <w:p w14:paraId="4977E946" w14:textId="00257556" w:rsidR="00BA0562" w:rsidRDefault="00117634" w:rsidP="006132A9">
      <w:pPr>
        <w:pStyle w:val="TerminalDisplay"/>
      </w:pPr>
      <w:r>
        <w:t xml:space="preserve">    </w:t>
      </w:r>
      <w:r>
        <w:tab/>
        <w:t xml:space="preserve">New DestPort   </w:t>
      </w:r>
      <w:r>
        <w:tab/>
      </w:r>
      <w:r>
        <w:tab/>
        <w:t>: ----</w:t>
      </w:r>
    </w:p>
    <w:p w14:paraId="183D0D21" w14:textId="77777777" w:rsidR="00BA0562" w:rsidRDefault="00BA0562" w:rsidP="006132A9">
      <w:pPr>
        <w:pStyle w:val="TerminalDisplay"/>
      </w:pPr>
    </w:p>
    <w:p w14:paraId="792D77A3" w14:textId="77777777" w:rsidR="00BA0562" w:rsidRDefault="00BA0562" w:rsidP="00376945">
      <w:pPr>
        <w:pStyle w:val="TerminalDisplay"/>
      </w:pPr>
      <w:r>
        <w:t xml:space="preserve">  Total : 1</w:t>
      </w:r>
    </w:p>
    <w:p w14:paraId="6053A172" w14:textId="6A60EB99" w:rsidR="00BA0562" w:rsidRDefault="00BA0562" w:rsidP="002075CB">
      <w:pPr>
        <w:pStyle w:val="Step"/>
        <w:outlineLvl w:val="9"/>
      </w:pPr>
      <w:r>
        <w:t xml:space="preserve">R3 должен предоставлять сетевые услуги (в данном примере telnet) для пользователей в общедоступной сети. Поскольку R3 не имеет общедоступного </w:t>
      </w:r>
      <w:r w:rsidR="005724A1">
        <w:br/>
      </w:r>
      <w:r>
        <w:t>IP-адреса, необходимо настроить сервер NAT на исходящем интерфейсе R2.</w:t>
      </w:r>
    </w:p>
    <w:p w14:paraId="03658EB9" w14:textId="77777777" w:rsidR="00BA0562" w:rsidRDefault="00BA0562" w:rsidP="00621C09">
      <w:r>
        <w:t># Настройте сервер NAT на R2.</w:t>
      </w:r>
    </w:p>
    <w:p w14:paraId="6A210FCB" w14:textId="77777777" w:rsidR="00BA0562" w:rsidRDefault="00BA0562" w:rsidP="006132A9">
      <w:pPr>
        <w:pStyle w:val="TerminalDisplay"/>
      </w:pPr>
      <w:r>
        <w:t>[R2]interface GigabitEthernet 0/0/4</w:t>
      </w:r>
    </w:p>
    <w:p w14:paraId="1167CE9E" w14:textId="77777777" w:rsidR="00BA0562" w:rsidRPr="00A91B88" w:rsidRDefault="00BA0562" w:rsidP="006132A9">
      <w:pPr>
        <w:pStyle w:val="TerminalDisplay"/>
      </w:pPr>
      <w:r>
        <w:t>[R2-GigabitEthernet0/0/4] nat server protocol tcp global current-interface 2323 inside 192.168.1.1 telnet</w:t>
      </w:r>
    </w:p>
    <w:p w14:paraId="566E3E24" w14:textId="77777777" w:rsidR="00BA0562" w:rsidRDefault="00BA0562" w:rsidP="00621C09">
      <w:r>
        <w:t xml:space="preserve">Команда </w:t>
      </w:r>
      <w:r>
        <w:rPr>
          <w:b/>
          <w:bCs/>
        </w:rPr>
        <w:t>nat server</w:t>
      </w:r>
      <w:r>
        <w:t xml:space="preserve"> позволяет определить таблицу сопоставления внутренних серверов, чтобы внешние пользователи могли получать доступ к внутренним </w:t>
      </w:r>
      <w:r>
        <w:lastRenderedPageBreak/>
        <w:t>серверам через преобразование адресов и портов. Можно настроить внутренний сервер так, чтобы пользователи внешней сети могли инициировать доступ к внутреннему серверу. Когда хост во внешней сети отправляет запрос на соединение на общедоступный адрес (глобальный адрес) внутреннего сервера NAT, сервер NAT преобразует адрес назначения, содержащийся в запросе, в частный адрес (внутренний адрес) и пересылает запрос на сервер в частной сети.</w:t>
      </w:r>
    </w:p>
    <w:p w14:paraId="5E52D480" w14:textId="77777777" w:rsidR="00BA0562" w:rsidRPr="00513773" w:rsidRDefault="00BA0562" w:rsidP="00621C09">
      <w:r>
        <w:t># Выполните вход с R3 на R1 через Telnet.</w:t>
      </w:r>
    </w:p>
    <w:p w14:paraId="2AAF2225" w14:textId="77777777" w:rsidR="00BA0562" w:rsidRPr="00513773" w:rsidRDefault="00BA0562" w:rsidP="006132A9">
      <w:pPr>
        <w:pStyle w:val="TerminalDisplay"/>
      </w:pPr>
      <w:r>
        <w:t>&lt;R3&gt;telnet 1.2.3.4 2323</w:t>
      </w:r>
    </w:p>
    <w:p w14:paraId="1BBDB1A5" w14:textId="77777777" w:rsidR="00BA0562" w:rsidRPr="00E4583B" w:rsidRDefault="00BA0562" w:rsidP="006132A9">
      <w:pPr>
        <w:pStyle w:val="TerminalDisplay"/>
      </w:pPr>
      <w:r>
        <w:t xml:space="preserve">  Press CTRL_] to quit telnet mode</w:t>
      </w:r>
    </w:p>
    <w:p w14:paraId="5754D65D" w14:textId="77777777" w:rsidR="00BA0562" w:rsidRPr="00E4583B" w:rsidRDefault="00BA0562" w:rsidP="006132A9">
      <w:pPr>
        <w:pStyle w:val="TerminalDisplay"/>
      </w:pPr>
      <w:r>
        <w:t xml:space="preserve">  Trying 1.2.3.4 ...</w:t>
      </w:r>
    </w:p>
    <w:p w14:paraId="6CB09C4D" w14:textId="77777777" w:rsidR="00BA0562" w:rsidRPr="00E4583B" w:rsidRDefault="00BA0562" w:rsidP="006132A9">
      <w:pPr>
        <w:pStyle w:val="TerminalDisplay"/>
      </w:pPr>
      <w:r>
        <w:t xml:space="preserve">  Connected to 1.2.3.4 ...</w:t>
      </w:r>
    </w:p>
    <w:p w14:paraId="4E69331A" w14:textId="77777777" w:rsidR="00BA0562" w:rsidRPr="00E4583B" w:rsidRDefault="00BA0562" w:rsidP="006132A9">
      <w:pPr>
        <w:pStyle w:val="TerminalDisplay"/>
      </w:pPr>
    </w:p>
    <w:p w14:paraId="34DA5379" w14:textId="77777777" w:rsidR="00BA0562" w:rsidRPr="00E4583B" w:rsidRDefault="00BA0562" w:rsidP="006132A9">
      <w:pPr>
        <w:pStyle w:val="TerminalDisplay"/>
      </w:pPr>
      <w:r>
        <w:t>Login authentication</w:t>
      </w:r>
    </w:p>
    <w:p w14:paraId="36C1196E" w14:textId="77777777" w:rsidR="00BA0562" w:rsidRPr="00E4583B" w:rsidRDefault="00BA0562" w:rsidP="006132A9">
      <w:pPr>
        <w:pStyle w:val="TerminalDisplay"/>
      </w:pPr>
    </w:p>
    <w:p w14:paraId="28F96DF3" w14:textId="77777777" w:rsidR="00BA0562" w:rsidRPr="00E4583B" w:rsidRDefault="00BA0562" w:rsidP="006132A9">
      <w:pPr>
        <w:pStyle w:val="TerminalDisplay"/>
      </w:pPr>
    </w:p>
    <w:p w14:paraId="03FBC6B8" w14:textId="77777777" w:rsidR="00BA0562" w:rsidRPr="00E4583B" w:rsidRDefault="00BA0562" w:rsidP="006132A9">
      <w:pPr>
        <w:pStyle w:val="TerminalDisplay"/>
      </w:pPr>
      <w:r>
        <w:t>Username:test</w:t>
      </w:r>
    </w:p>
    <w:p w14:paraId="6D03203C" w14:textId="77777777" w:rsidR="00BA0562" w:rsidRPr="00E4583B" w:rsidRDefault="00BA0562" w:rsidP="006132A9">
      <w:pPr>
        <w:pStyle w:val="TerminalDisplay"/>
      </w:pPr>
      <w:r>
        <w:t>Password:</w:t>
      </w:r>
    </w:p>
    <w:p w14:paraId="2BF8A21F" w14:textId="77777777" w:rsidR="00BA0562" w:rsidRPr="00E4583B" w:rsidRDefault="00BA0562" w:rsidP="006132A9">
      <w:pPr>
        <w:pStyle w:val="TerminalDisplay"/>
      </w:pPr>
      <w:r>
        <w:t>&lt;R1&gt;</w:t>
      </w:r>
    </w:p>
    <w:p w14:paraId="7C7050B5" w14:textId="77777777" w:rsidR="00BA0562" w:rsidRDefault="00BA0562" w:rsidP="00621C09">
      <w:r>
        <w:t># Выведите на экран таблицу сеансов NAT на R2.</w:t>
      </w:r>
    </w:p>
    <w:p w14:paraId="7BD51A99" w14:textId="77777777" w:rsidR="00BA0562" w:rsidRDefault="00BA0562" w:rsidP="006132A9">
      <w:pPr>
        <w:pStyle w:val="TerminalDisplay"/>
      </w:pPr>
      <w:r>
        <w:t xml:space="preserve"> [R2]display nat session all </w:t>
      </w:r>
    </w:p>
    <w:p w14:paraId="396A60AF" w14:textId="38130762" w:rsidR="00BA0562" w:rsidRDefault="00BA0562" w:rsidP="00120904">
      <w:pPr>
        <w:pStyle w:val="TerminalDisplay"/>
        <w:ind w:firstLineChars="400" w:firstLine="632"/>
      </w:pPr>
      <w:r>
        <w:t xml:space="preserve">Protocol           </w:t>
      </w:r>
      <w:r>
        <w:tab/>
        <w:t>: TCP(6)</w:t>
      </w:r>
    </w:p>
    <w:p w14:paraId="410BF237" w14:textId="4D0F1BB6" w:rsidR="00BA0562" w:rsidRDefault="00BA0562" w:rsidP="006132A9">
      <w:pPr>
        <w:pStyle w:val="TerminalDisplay"/>
      </w:pPr>
      <w:r>
        <w:t xml:space="preserve">        SrcAddr  Port Vpn  </w:t>
      </w:r>
      <w:r>
        <w:tab/>
        <w:t xml:space="preserve">: 1.2.3.254     61359                                </w:t>
      </w:r>
    </w:p>
    <w:p w14:paraId="0257FD41" w14:textId="57A6E690" w:rsidR="00BA0562" w:rsidRDefault="00BA0562" w:rsidP="006132A9">
      <w:pPr>
        <w:pStyle w:val="TerminalDisplay"/>
      </w:pPr>
      <w:r>
        <w:t xml:space="preserve">        DestAddr Port Vpn  </w:t>
      </w:r>
      <w:r>
        <w:tab/>
        <w:t xml:space="preserve">: 1.2.3.4     2323             </w:t>
      </w:r>
      <w:r>
        <w:rPr>
          <w:i/>
          <w:iCs/>
        </w:rPr>
        <w:t>//IP-адрес и порт назначения перед преобразованием NAT</w:t>
      </w:r>
      <w:r>
        <w:t xml:space="preserve"> </w:t>
      </w:r>
    </w:p>
    <w:p w14:paraId="049B4EDB" w14:textId="3EB092DA" w:rsidR="00BA0562" w:rsidRDefault="00BA0562" w:rsidP="006132A9">
      <w:pPr>
        <w:pStyle w:val="TerminalDisplay"/>
      </w:pPr>
      <w:r>
        <w:t xml:space="preserve">        NAT-Info</w:t>
      </w:r>
    </w:p>
    <w:p w14:paraId="552CC96D" w14:textId="75AB37AC" w:rsidR="00BA0562" w:rsidRDefault="00120904" w:rsidP="006132A9">
      <w:pPr>
        <w:pStyle w:val="TerminalDisplay"/>
      </w:pPr>
      <w:r>
        <w:t xml:space="preserve">        New SrcAddr      </w:t>
      </w:r>
      <w:r>
        <w:tab/>
      </w:r>
      <w:r>
        <w:tab/>
        <w:t>: ----</w:t>
      </w:r>
    </w:p>
    <w:p w14:paraId="32384F54" w14:textId="4483BE64" w:rsidR="00BA0562" w:rsidRDefault="00120904" w:rsidP="006132A9">
      <w:pPr>
        <w:pStyle w:val="TerminalDisplay"/>
      </w:pPr>
      <w:r>
        <w:t xml:space="preserve">        New SrcPort        </w:t>
      </w:r>
      <w:r>
        <w:tab/>
        <w:t>: ----</w:t>
      </w:r>
    </w:p>
    <w:p w14:paraId="354813EC" w14:textId="0D2BD461" w:rsidR="00BA0562" w:rsidRPr="005724A1" w:rsidRDefault="00BA0562" w:rsidP="00BC0D46">
      <w:pPr>
        <w:pStyle w:val="TerminalDisplay"/>
        <w:ind w:firstLineChars="400" w:firstLine="632"/>
        <w:rPr>
          <w:i/>
        </w:rPr>
      </w:pPr>
      <w:r>
        <w:t xml:space="preserve">New DestAddr      </w:t>
      </w:r>
      <w:r>
        <w:tab/>
        <w:t xml:space="preserve">: 192.168.1.1          </w:t>
      </w:r>
      <w:r w:rsidRPr="005724A1">
        <w:rPr>
          <w:i/>
        </w:rPr>
        <w:t>//IP-адрес назначения после преобразования NAT, то есть, IP-адрес маршрутизатора R1</w:t>
      </w:r>
    </w:p>
    <w:p w14:paraId="29310660" w14:textId="657F3CBE" w:rsidR="00BA0562" w:rsidRDefault="00BA0562" w:rsidP="006132A9">
      <w:pPr>
        <w:pStyle w:val="TerminalDisplay"/>
      </w:pPr>
      <w:r>
        <w:t xml:space="preserve">        New DestPort       </w:t>
      </w:r>
      <w:r>
        <w:tab/>
        <w:t xml:space="preserve">: 23                </w:t>
      </w:r>
      <w:r>
        <w:rPr>
          <w:i/>
          <w:iCs/>
        </w:rPr>
        <w:t>//Порт назначения после преобразования NAT</w:t>
      </w:r>
      <w:r>
        <w:t xml:space="preserve">  </w:t>
      </w:r>
    </w:p>
    <w:p w14:paraId="58CE48D8" w14:textId="77777777" w:rsidR="00BA0562" w:rsidRDefault="00BA0562" w:rsidP="006132A9">
      <w:pPr>
        <w:pStyle w:val="TerminalDisplay"/>
      </w:pPr>
    </w:p>
    <w:p w14:paraId="7CCD7A9B" w14:textId="77777777" w:rsidR="00BA0562" w:rsidRDefault="00BA0562" w:rsidP="006132A9">
      <w:pPr>
        <w:pStyle w:val="TerminalDisplay"/>
      </w:pPr>
      <w:r>
        <w:t xml:space="preserve">  Total : 1</w:t>
      </w:r>
    </w:p>
    <w:p w14:paraId="71E57AFA" w14:textId="77777777" w:rsidR="00621C09" w:rsidRPr="00F02DC9" w:rsidRDefault="00621C09" w:rsidP="00621C09">
      <w:pPr>
        <w:pStyle w:val="End"/>
      </w:pPr>
      <w:r>
        <w:t>----Конец</w:t>
      </w:r>
    </w:p>
    <w:p w14:paraId="0BABAD9A" w14:textId="77777777" w:rsidR="00BA0562" w:rsidRDefault="00BA0562" w:rsidP="00621C09">
      <w:pPr>
        <w:pStyle w:val="Heading3"/>
      </w:pPr>
      <w:bookmarkStart w:id="144" w:name="_Toc66968590"/>
      <w:r>
        <w:t>Проверка</w:t>
      </w:r>
      <w:bookmarkEnd w:id="144"/>
    </w:p>
    <w:p w14:paraId="542FAC42" w14:textId="77777777" w:rsidR="00BA0562" w:rsidRDefault="00BA0562" w:rsidP="00621C09">
      <w:r>
        <w:t>Подробности данной операции здесь не приводятся.</w:t>
      </w:r>
    </w:p>
    <w:p w14:paraId="43F04C79" w14:textId="74AD848D" w:rsidR="00BA0562" w:rsidRDefault="00C97018" w:rsidP="00621C09">
      <w:pPr>
        <w:pStyle w:val="Heading3"/>
      </w:pPr>
      <w:bookmarkStart w:id="145" w:name="_Toc66968591"/>
      <w:r>
        <w:t>Справочные конфигурации</w:t>
      </w:r>
      <w:bookmarkEnd w:id="145"/>
    </w:p>
    <w:p w14:paraId="74B29865" w14:textId="77777777" w:rsidR="00BA0562" w:rsidRDefault="00BA0562" w:rsidP="00621C09">
      <w:r>
        <w:t>Конфигурация на R1</w:t>
      </w:r>
    </w:p>
    <w:p w14:paraId="028D3DC0" w14:textId="77777777" w:rsidR="00BA0562" w:rsidRDefault="00BA0562" w:rsidP="006132A9">
      <w:pPr>
        <w:pStyle w:val="TerminalDisplay"/>
      </w:pPr>
      <w:r>
        <w:t>#</w:t>
      </w:r>
    </w:p>
    <w:p w14:paraId="7F86A751" w14:textId="77777777" w:rsidR="00BA0562" w:rsidRDefault="00BA0562" w:rsidP="006132A9">
      <w:pPr>
        <w:pStyle w:val="TerminalDisplay"/>
      </w:pPr>
      <w:r>
        <w:t xml:space="preserve"> sysname R1</w:t>
      </w:r>
    </w:p>
    <w:p w14:paraId="6BCDD3F3" w14:textId="77777777" w:rsidR="00BA0562" w:rsidRDefault="00BA0562" w:rsidP="006132A9">
      <w:pPr>
        <w:pStyle w:val="TerminalDisplay"/>
      </w:pPr>
      <w:r>
        <w:t>#</w:t>
      </w:r>
    </w:p>
    <w:p w14:paraId="5248F60E" w14:textId="77777777" w:rsidR="00BA0562" w:rsidRDefault="00BA0562" w:rsidP="006132A9">
      <w:pPr>
        <w:pStyle w:val="TerminalDisplay"/>
      </w:pPr>
      <w:r>
        <w:t>aaa</w:t>
      </w:r>
    </w:p>
    <w:p w14:paraId="54145CC3" w14:textId="77777777" w:rsidR="00BA0562" w:rsidRDefault="00BA0562" w:rsidP="006132A9">
      <w:pPr>
        <w:pStyle w:val="TerminalDisplay"/>
      </w:pPr>
      <w:r>
        <w:t>local-user test password irreversible-cipher %^%#y'BJ=em]VY(E%IH!+,f~[|n*'L`HU#H=vlVzMJR'^+^U3qWRm%&amp;:Kd't7oI$%^%#</w:t>
      </w:r>
    </w:p>
    <w:p w14:paraId="2C379156" w14:textId="77777777" w:rsidR="00BA0562" w:rsidRDefault="00BA0562" w:rsidP="006132A9">
      <w:pPr>
        <w:pStyle w:val="TerminalDisplay"/>
      </w:pPr>
      <w:r>
        <w:t xml:space="preserve"> local-user test privilege level 3</w:t>
      </w:r>
    </w:p>
    <w:p w14:paraId="6ACF6AAE" w14:textId="77777777" w:rsidR="00BA0562" w:rsidRDefault="00BA0562" w:rsidP="006132A9">
      <w:pPr>
        <w:pStyle w:val="TerminalDisplay"/>
      </w:pPr>
      <w:r>
        <w:t xml:space="preserve"> local-user test service-type telnet</w:t>
      </w:r>
    </w:p>
    <w:p w14:paraId="323C7844" w14:textId="77777777" w:rsidR="00BA0562" w:rsidRDefault="00BA0562" w:rsidP="006132A9">
      <w:pPr>
        <w:pStyle w:val="TerminalDisplay"/>
      </w:pPr>
      <w:r>
        <w:lastRenderedPageBreak/>
        <w:t>#</w:t>
      </w:r>
    </w:p>
    <w:p w14:paraId="54DEA7A3" w14:textId="77777777" w:rsidR="00BA0562" w:rsidRDefault="00BA0562" w:rsidP="006132A9">
      <w:pPr>
        <w:pStyle w:val="TerminalDisplay"/>
      </w:pPr>
      <w:r>
        <w:t>interface GigabitEthernet0/0/3</w:t>
      </w:r>
    </w:p>
    <w:p w14:paraId="7CD1F75F" w14:textId="77777777" w:rsidR="00BA0562" w:rsidRDefault="00BA0562" w:rsidP="006132A9">
      <w:pPr>
        <w:pStyle w:val="TerminalDisplay"/>
      </w:pPr>
      <w:r>
        <w:t xml:space="preserve"> ip address 192.168.1.1 255.255.255.0</w:t>
      </w:r>
    </w:p>
    <w:p w14:paraId="1E0BEB94" w14:textId="77777777" w:rsidR="00BA0562" w:rsidRDefault="00BA0562" w:rsidP="006132A9">
      <w:pPr>
        <w:pStyle w:val="TerminalDisplay"/>
      </w:pPr>
      <w:r>
        <w:t>#</w:t>
      </w:r>
    </w:p>
    <w:p w14:paraId="4A594E2D" w14:textId="77777777" w:rsidR="00BA0562" w:rsidRDefault="00BA0562" w:rsidP="006132A9">
      <w:pPr>
        <w:pStyle w:val="TerminalDisplay"/>
      </w:pPr>
      <w:r>
        <w:t xml:space="preserve"> telnet server enable </w:t>
      </w:r>
    </w:p>
    <w:p w14:paraId="5F190424" w14:textId="77777777" w:rsidR="00BA0562" w:rsidRDefault="00BA0562" w:rsidP="006132A9">
      <w:pPr>
        <w:pStyle w:val="TerminalDisplay"/>
      </w:pPr>
      <w:r>
        <w:t>#</w:t>
      </w:r>
    </w:p>
    <w:p w14:paraId="5DC0B337" w14:textId="77777777" w:rsidR="00BA0562" w:rsidRDefault="00BA0562" w:rsidP="006132A9">
      <w:pPr>
        <w:pStyle w:val="TerminalDisplay"/>
      </w:pPr>
      <w:r>
        <w:t>ip route-static 0.0.0.0 0.0.0.0 192.168.1.254</w:t>
      </w:r>
    </w:p>
    <w:p w14:paraId="44A83287" w14:textId="77777777" w:rsidR="00BA0562" w:rsidRDefault="00BA0562" w:rsidP="006132A9">
      <w:pPr>
        <w:pStyle w:val="TerminalDisplay"/>
      </w:pPr>
      <w:r>
        <w:t>#</w:t>
      </w:r>
    </w:p>
    <w:p w14:paraId="03A72DF4" w14:textId="77777777" w:rsidR="00BA0562" w:rsidRDefault="00BA0562" w:rsidP="006132A9">
      <w:pPr>
        <w:pStyle w:val="TerminalDisplay"/>
      </w:pPr>
      <w:r>
        <w:t>user-interface vty 0 4</w:t>
      </w:r>
    </w:p>
    <w:p w14:paraId="3F9A9300" w14:textId="77777777" w:rsidR="00BA0562" w:rsidRDefault="00BA0562" w:rsidP="006132A9">
      <w:pPr>
        <w:pStyle w:val="TerminalDisplay"/>
      </w:pPr>
      <w:r>
        <w:t xml:space="preserve"> authentication-mode aaa</w:t>
      </w:r>
    </w:p>
    <w:p w14:paraId="28064B08" w14:textId="77777777" w:rsidR="00BA0562" w:rsidRDefault="00BA0562" w:rsidP="006132A9">
      <w:pPr>
        <w:pStyle w:val="TerminalDisplay"/>
      </w:pPr>
      <w:r>
        <w:t xml:space="preserve">#                                         </w:t>
      </w:r>
    </w:p>
    <w:p w14:paraId="14793831" w14:textId="77777777" w:rsidR="00BA0562" w:rsidRDefault="00BA0562" w:rsidP="006132A9">
      <w:pPr>
        <w:pStyle w:val="TerminalDisplay"/>
      </w:pPr>
      <w:r>
        <w:t>return</w:t>
      </w:r>
    </w:p>
    <w:p w14:paraId="096D71D1" w14:textId="77777777" w:rsidR="00BA0562" w:rsidRDefault="00BA0562" w:rsidP="00621C09">
      <w:r>
        <w:t>Конфигурация на R2</w:t>
      </w:r>
    </w:p>
    <w:p w14:paraId="46B41360" w14:textId="77777777" w:rsidR="00BA0562" w:rsidRDefault="00BA0562" w:rsidP="006132A9">
      <w:pPr>
        <w:pStyle w:val="TerminalDisplay"/>
      </w:pPr>
      <w:r>
        <w:t>#</w:t>
      </w:r>
    </w:p>
    <w:p w14:paraId="0558296A" w14:textId="77777777" w:rsidR="00BA0562" w:rsidRDefault="00BA0562" w:rsidP="006132A9">
      <w:pPr>
        <w:pStyle w:val="TerminalDisplay"/>
      </w:pPr>
      <w:r>
        <w:t xml:space="preserve"> sysname R2</w:t>
      </w:r>
    </w:p>
    <w:p w14:paraId="22396B53" w14:textId="77777777" w:rsidR="00BA0562" w:rsidRDefault="00BA0562" w:rsidP="006132A9">
      <w:pPr>
        <w:pStyle w:val="TerminalDisplay"/>
      </w:pPr>
      <w:r>
        <w:t>#</w:t>
      </w:r>
    </w:p>
    <w:p w14:paraId="0FD72240" w14:textId="77777777" w:rsidR="00BA0562" w:rsidRDefault="00BA0562" w:rsidP="006132A9">
      <w:pPr>
        <w:pStyle w:val="TerminalDisplay"/>
      </w:pPr>
      <w:r>
        <w:t xml:space="preserve">acl number 2000  </w:t>
      </w:r>
    </w:p>
    <w:p w14:paraId="4B49B596" w14:textId="77777777" w:rsidR="00BA0562" w:rsidRDefault="00BA0562" w:rsidP="006132A9">
      <w:pPr>
        <w:pStyle w:val="TerminalDisplay"/>
      </w:pPr>
      <w:r>
        <w:t xml:space="preserve"> rule 5 permit </w:t>
      </w:r>
    </w:p>
    <w:p w14:paraId="65C80824" w14:textId="77777777" w:rsidR="00BA0562" w:rsidRDefault="00BA0562" w:rsidP="006132A9">
      <w:pPr>
        <w:pStyle w:val="TerminalDisplay"/>
      </w:pPr>
      <w:r>
        <w:t>#</w:t>
      </w:r>
    </w:p>
    <w:p w14:paraId="45ED4650" w14:textId="77777777" w:rsidR="00BA0562" w:rsidRDefault="00BA0562" w:rsidP="006132A9">
      <w:pPr>
        <w:pStyle w:val="TerminalDisplay"/>
      </w:pPr>
      <w:r>
        <w:t xml:space="preserve"> nat address-group 1 1.2.3.10 1.2.3.20</w:t>
      </w:r>
    </w:p>
    <w:p w14:paraId="3AAF40DB" w14:textId="77777777" w:rsidR="00BA0562" w:rsidRDefault="00BA0562" w:rsidP="006132A9">
      <w:pPr>
        <w:pStyle w:val="TerminalDisplay"/>
      </w:pPr>
      <w:r>
        <w:t>#</w:t>
      </w:r>
    </w:p>
    <w:p w14:paraId="7057EA92" w14:textId="77777777" w:rsidR="00BA0562" w:rsidRDefault="00BA0562" w:rsidP="006132A9">
      <w:pPr>
        <w:pStyle w:val="TerminalDisplay"/>
      </w:pPr>
      <w:r>
        <w:t>interface GigabitEthernet0/0/3</w:t>
      </w:r>
    </w:p>
    <w:p w14:paraId="77CEDB25" w14:textId="77777777" w:rsidR="00BA0562" w:rsidRDefault="00BA0562" w:rsidP="006132A9">
      <w:pPr>
        <w:pStyle w:val="TerminalDisplay"/>
      </w:pPr>
      <w:r>
        <w:t xml:space="preserve"> ip address 192.168.1.254 255.255.255.0</w:t>
      </w:r>
    </w:p>
    <w:p w14:paraId="55BA213D" w14:textId="77777777" w:rsidR="00BA0562" w:rsidRDefault="00BA0562" w:rsidP="006132A9">
      <w:pPr>
        <w:pStyle w:val="TerminalDisplay"/>
      </w:pPr>
      <w:r>
        <w:t>#</w:t>
      </w:r>
    </w:p>
    <w:p w14:paraId="6099F24E" w14:textId="77777777" w:rsidR="00BA0562" w:rsidRDefault="00BA0562" w:rsidP="006132A9">
      <w:pPr>
        <w:pStyle w:val="TerminalDisplay"/>
      </w:pPr>
      <w:r>
        <w:t>interface GigabitEthernet0/0/4</w:t>
      </w:r>
    </w:p>
    <w:p w14:paraId="0CF18FAD" w14:textId="77777777" w:rsidR="00BA0562" w:rsidRDefault="00BA0562" w:rsidP="006132A9">
      <w:pPr>
        <w:pStyle w:val="TerminalDisplay"/>
      </w:pPr>
      <w:r>
        <w:t xml:space="preserve"> ip address 1.2.3.4 255.255.255.0</w:t>
      </w:r>
    </w:p>
    <w:p w14:paraId="2A21A48F" w14:textId="77777777" w:rsidR="00BA0562" w:rsidRDefault="00BA0562" w:rsidP="006132A9">
      <w:pPr>
        <w:pStyle w:val="TerminalDisplay"/>
      </w:pPr>
      <w:r>
        <w:t xml:space="preserve"> nat server protocol tcp global current-interface 2323 inside 192.168.1.1 telnet</w:t>
      </w:r>
    </w:p>
    <w:p w14:paraId="67B2CB14" w14:textId="77777777" w:rsidR="00BA0562" w:rsidRDefault="00BA0562" w:rsidP="006132A9">
      <w:pPr>
        <w:pStyle w:val="TerminalDisplay"/>
      </w:pPr>
      <w:r>
        <w:t xml:space="preserve"> nat outbound 2000 </w:t>
      </w:r>
    </w:p>
    <w:p w14:paraId="5125A2E5" w14:textId="77777777" w:rsidR="00BA0562" w:rsidRDefault="00BA0562" w:rsidP="006132A9">
      <w:pPr>
        <w:pStyle w:val="TerminalDisplay"/>
      </w:pPr>
      <w:r>
        <w:t>#</w:t>
      </w:r>
    </w:p>
    <w:p w14:paraId="2BE702DC" w14:textId="77777777" w:rsidR="00BA0562" w:rsidRDefault="00BA0562" w:rsidP="006132A9">
      <w:pPr>
        <w:pStyle w:val="TerminalDisplay"/>
      </w:pPr>
      <w:r>
        <w:t>return</w:t>
      </w:r>
    </w:p>
    <w:p w14:paraId="58657954" w14:textId="77777777" w:rsidR="00BA0562" w:rsidRDefault="00BA0562" w:rsidP="00621C09">
      <w:r>
        <w:t>Конфигурация на R3</w:t>
      </w:r>
    </w:p>
    <w:p w14:paraId="47EC6953" w14:textId="77777777" w:rsidR="00BA0562" w:rsidRDefault="00BA0562" w:rsidP="006132A9">
      <w:pPr>
        <w:pStyle w:val="TerminalDisplay"/>
      </w:pPr>
      <w:r>
        <w:t>#</w:t>
      </w:r>
    </w:p>
    <w:p w14:paraId="53917EE0" w14:textId="77777777" w:rsidR="00BA0562" w:rsidRDefault="00BA0562" w:rsidP="006132A9">
      <w:pPr>
        <w:pStyle w:val="TerminalDisplay"/>
      </w:pPr>
      <w:r>
        <w:t xml:space="preserve"> sysname R3</w:t>
      </w:r>
    </w:p>
    <w:p w14:paraId="0FBD3C88" w14:textId="77777777" w:rsidR="00BA0562" w:rsidRDefault="00BA0562" w:rsidP="006132A9">
      <w:pPr>
        <w:pStyle w:val="TerminalDisplay"/>
      </w:pPr>
      <w:r>
        <w:t>#</w:t>
      </w:r>
    </w:p>
    <w:p w14:paraId="69C7E91F" w14:textId="77777777" w:rsidR="00BA0562" w:rsidRDefault="00BA0562" w:rsidP="006132A9">
      <w:pPr>
        <w:pStyle w:val="TerminalDisplay"/>
      </w:pPr>
      <w:r>
        <w:t>aaa</w:t>
      </w:r>
    </w:p>
    <w:p w14:paraId="3547418C" w14:textId="77777777" w:rsidR="00BA0562" w:rsidRDefault="00BA0562" w:rsidP="006132A9">
      <w:pPr>
        <w:pStyle w:val="TerminalDisplay"/>
      </w:pPr>
      <w:r>
        <w:t>local-user test password irreversible-cipher %^%#s&lt;LQ(8-ZC6FNGG1#)n=.GgU|@)n`Z'n%$43+2&gt;7,I&gt;#XBkfcu(}-3y+o:`UD%^%#</w:t>
      </w:r>
    </w:p>
    <w:p w14:paraId="09AA784C" w14:textId="77777777" w:rsidR="00BA0562" w:rsidRDefault="00BA0562" w:rsidP="006132A9">
      <w:pPr>
        <w:pStyle w:val="TerminalDisplay"/>
      </w:pPr>
      <w:r>
        <w:t xml:space="preserve"> local-user test privilege level 15</w:t>
      </w:r>
    </w:p>
    <w:p w14:paraId="6BD5A651" w14:textId="77777777" w:rsidR="00BA0562" w:rsidRDefault="00BA0562" w:rsidP="006132A9">
      <w:pPr>
        <w:pStyle w:val="TerminalDisplay"/>
      </w:pPr>
      <w:r>
        <w:t xml:space="preserve"> local-user test service-type telnet</w:t>
      </w:r>
    </w:p>
    <w:p w14:paraId="7E5A5FCB" w14:textId="77777777" w:rsidR="00BA0562" w:rsidRDefault="00BA0562" w:rsidP="006132A9">
      <w:pPr>
        <w:pStyle w:val="TerminalDisplay"/>
      </w:pPr>
      <w:r>
        <w:t xml:space="preserve">#                                        </w:t>
      </w:r>
    </w:p>
    <w:p w14:paraId="6C19DE03" w14:textId="77777777" w:rsidR="00BA0562" w:rsidRDefault="00BA0562" w:rsidP="006132A9">
      <w:pPr>
        <w:pStyle w:val="TerminalDisplay"/>
      </w:pPr>
      <w:r>
        <w:t>interface GigabitEthernet0/0/3</w:t>
      </w:r>
    </w:p>
    <w:p w14:paraId="37670F41" w14:textId="77777777" w:rsidR="00BA0562" w:rsidRDefault="00BA0562" w:rsidP="006132A9">
      <w:pPr>
        <w:pStyle w:val="TerminalDisplay"/>
      </w:pPr>
      <w:r>
        <w:t xml:space="preserve"> ip address 1.2.3.254 255.255.255.0</w:t>
      </w:r>
    </w:p>
    <w:p w14:paraId="07C0F554" w14:textId="77777777" w:rsidR="00BA0562" w:rsidRDefault="00BA0562" w:rsidP="006132A9">
      <w:pPr>
        <w:pStyle w:val="TerminalDisplay"/>
      </w:pPr>
      <w:r>
        <w:t>#</w:t>
      </w:r>
    </w:p>
    <w:p w14:paraId="10903A49" w14:textId="77777777" w:rsidR="00BA0562" w:rsidRDefault="00BA0562" w:rsidP="006132A9">
      <w:pPr>
        <w:pStyle w:val="TerminalDisplay"/>
      </w:pPr>
      <w:r>
        <w:t xml:space="preserve"> telnet server enable </w:t>
      </w:r>
    </w:p>
    <w:p w14:paraId="0818C0CA" w14:textId="77777777" w:rsidR="00BA0562" w:rsidRDefault="00BA0562" w:rsidP="006132A9">
      <w:pPr>
        <w:pStyle w:val="TerminalDisplay"/>
      </w:pPr>
      <w:r>
        <w:t xml:space="preserve">#                     </w:t>
      </w:r>
    </w:p>
    <w:p w14:paraId="38A8B6B0" w14:textId="77777777" w:rsidR="00BA0562" w:rsidRDefault="00BA0562" w:rsidP="006132A9">
      <w:pPr>
        <w:pStyle w:val="TerminalDisplay"/>
      </w:pPr>
      <w:r>
        <w:t>user-interface vty 0 4</w:t>
      </w:r>
    </w:p>
    <w:p w14:paraId="3B754558" w14:textId="77777777" w:rsidR="00BA0562" w:rsidRDefault="00BA0562" w:rsidP="006132A9">
      <w:pPr>
        <w:pStyle w:val="TerminalDisplay"/>
      </w:pPr>
      <w:r>
        <w:t>authentication-mode aaa</w:t>
      </w:r>
    </w:p>
    <w:p w14:paraId="1CF21EC8" w14:textId="77777777" w:rsidR="00BA0562" w:rsidRDefault="00BA0562" w:rsidP="006132A9">
      <w:pPr>
        <w:pStyle w:val="TerminalDisplay"/>
      </w:pPr>
      <w:r>
        <w:t>#</w:t>
      </w:r>
    </w:p>
    <w:p w14:paraId="0F93A205" w14:textId="77777777" w:rsidR="00BA0562" w:rsidRPr="00E27FF2" w:rsidRDefault="00BA0562" w:rsidP="006132A9">
      <w:pPr>
        <w:pStyle w:val="TerminalDisplay"/>
      </w:pPr>
      <w:r>
        <w:t>return</w:t>
      </w:r>
    </w:p>
    <w:p w14:paraId="2DBB589C" w14:textId="77777777" w:rsidR="00BA0562" w:rsidRDefault="00BA0562" w:rsidP="00621C09">
      <w:pPr>
        <w:pStyle w:val="Heading3"/>
      </w:pPr>
      <w:bookmarkStart w:id="146" w:name="_Toc66968592"/>
      <w:r>
        <w:lastRenderedPageBreak/>
        <w:t>Вопросы</w:t>
      </w:r>
      <w:bookmarkEnd w:id="146"/>
    </w:p>
    <w:p w14:paraId="07431465" w14:textId="77777777" w:rsidR="00BA0562" w:rsidRDefault="00BA0562" w:rsidP="002075CB">
      <w:pPr>
        <w:pStyle w:val="ItemStep"/>
        <w:outlineLvl w:val="9"/>
      </w:pPr>
      <w:r>
        <w:t>После настройки сервера NAT должны ли порты назначения до преобразования соответствовать портам назначения после преобразования?</w:t>
      </w:r>
    </w:p>
    <w:p w14:paraId="33721140" w14:textId="77777777" w:rsidR="00621C09" w:rsidRDefault="00621C09" w:rsidP="00621C09">
      <w:pPr>
        <w:pStyle w:val="ItemListText"/>
        <w:sectPr w:rsidR="00621C09" w:rsidSect="002075CB">
          <w:pgSz w:w="11906" w:h="16838" w:code="9"/>
          <w:pgMar w:top="1701" w:right="1134" w:bottom="1701" w:left="1134" w:header="567" w:footer="567" w:gutter="0"/>
          <w:cols w:space="425"/>
          <w:docGrid w:linePitch="312"/>
        </w:sectPr>
      </w:pPr>
    </w:p>
    <w:p w14:paraId="3A0CA4AF" w14:textId="77777777" w:rsidR="00BA0562" w:rsidRPr="0063284F" w:rsidRDefault="00BA0562" w:rsidP="00FB59F1">
      <w:pPr>
        <w:pStyle w:val="Heading1"/>
      </w:pPr>
      <w:bookmarkStart w:id="147" w:name="_Toc35261169"/>
      <w:bookmarkStart w:id="148" w:name="_Toc66968593"/>
      <w:r>
        <w:lastRenderedPageBreak/>
        <w:t>Конфигурирование основных сетевых служб</w:t>
      </w:r>
      <w:bookmarkEnd w:id="147"/>
      <w:bookmarkEnd w:id="148"/>
    </w:p>
    <w:p w14:paraId="12169EA6" w14:textId="30A51EBE" w:rsidR="00BA0562" w:rsidRPr="0090482C" w:rsidRDefault="00BA0562" w:rsidP="0063284F">
      <w:pPr>
        <w:pStyle w:val="Heading2"/>
      </w:pPr>
      <w:bookmarkStart w:id="149" w:name="_Toc35261170"/>
      <w:bookmarkStart w:id="150" w:name="_Toc66968594"/>
      <w:r>
        <w:t>Лабораторная работа 1</w:t>
      </w:r>
      <w:r w:rsidR="005724A1">
        <w:t>.</w:t>
      </w:r>
      <w:r>
        <w:t xml:space="preserve"> Настройка FTP</w:t>
      </w:r>
      <w:bookmarkEnd w:id="149"/>
      <w:bookmarkEnd w:id="150"/>
    </w:p>
    <w:p w14:paraId="08D10E51" w14:textId="77777777" w:rsidR="00BA0562" w:rsidRDefault="00BA0562" w:rsidP="0063284F">
      <w:pPr>
        <w:pStyle w:val="Heading3"/>
      </w:pPr>
      <w:bookmarkStart w:id="151" w:name="_Toc66968595"/>
      <w:r>
        <w:t>Общая информация</w:t>
      </w:r>
      <w:bookmarkEnd w:id="151"/>
    </w:p>
    <w:p w14:paraId="571EDBE4" w14:textId="77777777" w:rsidR="00BA0562" w:rsidRPr="0065116F" w:rsidRDefault="00BA0562" w:rsidP="0063284F">
      <w:pPr>
        <w:pStyle w:val="Heading4"/>
        <w:rPr>
          <w:rFonts w:asciiTheme="minorHAnsi" w:hAnsiTheme="minorHAnsi" w:hint="default"/>
        </w:rPr>
      </w:pPr>
      <w:bookmarkStart w:id="152" w:name="_Toc66968596"/>
      <w:r w:rsidRPr="0065116F">
        <w:rPr>
          <w:rFonts w:asciiTheme="minorHAnsi" w:hAnsiTheme="minorHAnsi" w:hint="default"/>
        </w:rPr>
        <w:t>О лабораторной работе</w:t>
      </w:r>
      <w:bookmarkEnd w:id="152"/>
    </w:p>
    <w:p w14:paraId="0CEC3411" w14:textId="6DD4B978" w:rsidR="00BA0562" w:rsidRDefault="00BA0562" w:rsidP="0063284F">
      <w:r>
        <w:t>Для управления файлами используются несколько режимов,</w:t>
      </w:r>
      <w:r w:rsidR="0065116F">
        <w:t xml:space="preserve"> </w:t>
      </w:r>
      <w:r>
        <w:t>включая протокол передачи файлов (File Transfer Protocol, FTP), простейший протокол передачи файлов (Trivial File Transfer Protocol, TFTP) и безопасный протокол передачи файлов (Secure File Transfer Protocol, SFTP). Вам необходимо выбрать один, исходя из требований к обслуживанию и безопасности.</w:t>
      </w:r>
    </w:p>
    <w:p w14:paraId="5C963615" w14:textId="77777777" w:rsidR="00BA0562" w:rsidRDefault="00BA0562" w:rsidP="0063284F">
      <w:r>
        <w:t>Устройство может работать как сервер или как клиент.</w:t>
      </w:r>
    </w:p>
    <w:p w14:paraId="09A5AF87" w14:textId="77777777" w:rsidR="00BA0562" w:rsidRDefault="00BA0562" w:rsidP="0063284F">
      <w:pPr>
        <w:pStyle w:val="ItemList"/>
      </w:pPr>
      <w:r>
        <w:t>Если устройство выполняет функции сервера, то для управления файлами можно получить к нему доступ с клиента и передавать файлы между клиентом и устройством.</w:t>
      </w:r>
    </w:p>
    <w:p w14:paraId="344B9719" w14:textId="77777777" w:rsidR="00BA0562" w:rsidRPr="00CF63AF" w:rsidRDefault="00BA0562" w:rsidP="0063284F">
      <w:pPr>
        <w:pStyle w:val="ItemList"/>
      </w:pPr>
      <w:r>
        <w:t>Если устройство работает как клиент, то для управления и передачи файлов можно получить доступ к другому устройству (серверу) с устройства.</w:t>
      </w:r>
    </w:p>
    <w:p w14:paraId="52F077BE" w14:textId="77777777" w:rsidR="00BA0562" w:rsidRPr="000805E5" w:rsidRDefault="00BA0562" w:rsidP="0063284F">
      <w:pPr>
        <w:pStyle w:val="Heading4"/>
        <w:rPr>
          <w:rFonts w:asciiTheme="minorHAnsi" w:hAnsiTheme="minorHAnsi" w:hint="default"/>
        </w:rPr>
      </w:pPr>
      <w:bookmarkStart w:id="153" w:name="_Toc66968597"/>
      <w:r w:rsidRPr="000805E5">
        <w:rPr>
          <w:rFonts w:asciiTheme="minorHAnsi" w:hAnsiTheme="minorHAnsi" w:hint="default"/>
        </w:rPr>
        <w:t>Цели</w:t>
      </w:r>
      <w:bookmarkEnd w:id="153"/>
    </w:p>
    <w:p w14:paraId="6E2E8FCF" w14:textId="77777777" w:rsidR="00BA0562" w:rsidRPr="0000387B" w:rsidRDefault="00BA0562" w:rsidP="0063284F">
      <w:r>
        <w:t>Лабораторная работа помогает получить практические навыки по изучению следующих тем:</w:t>
      </w:r>
    </w:p>
    <w:p w14:paraId="0B4FE599" w14:textId="77777777" w:rsidR="00BA0562" w:rsidRDefault="00BA0562" w:rsidP="0063284F">
      <w:pPr>
        <w:pStyle w:val="ItemList"/>
      </w:pPr>
      <w:r>
        <w:t>Установление FTP-соединения</w:t>
      </w:r>
    </w:p>
    <w:p w14:paraId="1327D98E" w14:textId="77777777" w:rsidR="00BA0562" w:rsidRDefault="00BA0562" w:rsidP="0063284F">
      <w:pPr>
        <w:pStyle w:val="ItemList"/>
      </w:pPr>
      <w:r>
        <w:t>Настройка параметров FTP-сервера</w:t>
      </w:r>
    </w:p>
    <w:p w14:paraId="7AD1CE2F" w14:textId="77777777" w:rsidR="00BA0562" w:rsidRDefault="00BA0562" w:rsidP="0063284F">
      <w:pPr>
        <w:pStyle w:val="ItemList"/>
      </w:pPr>
      <w:r>
        <w:t>Процедура передачи файлов на FTP-сервер</w:t>
      </w:r>
    </w:p>
    <w:p w14:paraId="5DDFEAB7" w14:textId="77777777" w:rsidR="00BA0562" w:rsidRPr="000805E5" w:rsidRDefault="00BA0562" w:rsidP="0063284F">
      <w:pPr>
        <w:pStyle w:val="Heading4"/>
        <w:rPr>
          <w:rFonts w:asciiTheme="minorHAnsi" w:hAnsiTheme="minorHAnsi" w:hint="default"/>
        </w:rPr>
      </w:pPr>
      <w:bookmarkStart w:id="154" w:name="_Toc66968598"/>
      <w:r w:rsidRPr="000805E5">
        <w:rPr>
          <w:rFonts w:asciiTheme="minorHAnsi" w:hAnsiTheme="minorHAnsi" w:hint="default"/>
        </w:rPr>
        <w:t>Топология сети</w:t>
      </w:r>
      <w:bookmarkEnd w:id="154"/>
    </w:p>
    <w:p w14:paraId="723C623E" w14:textId="77777777" w:rsidR="00BA0562" w:rsidRPr="00471998" w:rsidRDefault="00BA0562" w:rsidP="0063284F">
      <w:r>
        <w:t>Необходимо на R1 выполнить операции с конфигурационным файлом R2.</w:t>
      </w:r>
    </w:p>
    <w:p w14:paraId="1191D6B8" w14:textId="77777777" w:rsidR="00BA0562" w:rsidRDefault="00BA0562" w:rsidP="0063284F">
      <w:r>
        <w:t>R1 функционирует как FTP-клиент, а R2 — как FTP-сервер.</w:t>
      </w:r>
    </w:p>
    <w:p w14:paraId="22E6FD6E" w14:textId="77777777" w:rsidR="00BA0562" w:rsidRDefault="00BA0562" w:rsidP="002075CB">
      <w:pPr>
        <w:pStyle w:val="FigureDescription"/>
        <w:outlineLvl w:val="9"/>
      </w:pPr>
      <w:r>
        <w:lastRenderedPageBreak/>
        <w:t>Топология сети для конфигурирования FTP, используемая в данной лабораторной работе</w:t>
      </w:r>
    </w:p>
    <w:p w14:paraId="12951B5D" w14:textId="44380B6F" w:rsidR="00BA0562" w:rsidRDefault="004163BA" w:rsidP="00376945">
      <w:pPr>
        <w:jc w:val="center"/>
        <w:rPr>
          <w:noProof/>
        </w:rPr>
      </w:pPr>
      <w:r>
        <w:rPr>
          <w:noProof/>
          <w:lang w:eastAsia="zh-TW"/>
        </w:rPr>
        <w:drawing>
          <wp:inline distT="0" distB="0" distL="0" distR="0" wp14:anchorId="44F7E5D7" wp14:editId="1A22CDA6">
            <wp:extent cx="3124200" cy="8382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24200" cy="838200"/>
                    </a:xfrm>
                    <a:prstGeom prst="rect">
                      <a:avLst/>
                    </a:prstGeom>
                    <a:noFill/>
                    <a:ln>
                      <a:noFill/>
                    </a:ln>
                  </pic:spPr>
                </pic:pic>
              </a:graphicData>
            </a:graphic>
          </wp:inline>
        </w:drawing>
      </w:r>
    </w:p>
    <w:p w14:paraId="7D476D50" w14:textId="77777777" w:rsidR="0063284F" w:rsidRDefault="0063284F" w:rsidP="0063284F"/>
    <w:p w14:paraId="38398E8C" w14:textId="77777777" w:rsidR="00BA0562" w:rsidRDefault="00BA0562" w:rsidP="0063284F">
      <w:pPr>
        <w:pStyle w:val="Heading3"/>
      </w:pPr>
      <w:bookmarkStart w:id="155" w:name="_Toc66968599"/>
      <w:r>
        <w:t>Лабораторная работа</w:t>
      </w:r>
      <w:bookmarkEnd w:id="155"/>
    </w:p>
    <w:p w14:paraId="131E6DB3" w14:textId="77777777" w:rsidR="00BA0562" w:rsidRPr="000805E5" w:rsidRDefault="00BA0562" w:rsidP="0063284F">
      <w:pPr>
        <w:pStyle w:val="Heading4"/>
        <w:rPr>
          <w:rFonts w:asciiTheme="minorHAnsi" w:hAnsiTheme="minorHAnsi" w:hint="default"/>
        </w:rPr>
      </w:pPr>
      <w:bookmarkStart w:id="156" w:name="_Toc66968600"/>
      <w:r w:rsidRPr="000805E5">
        <w:rPr>
          <w:rFonts w:asciiTheme="minorHAnsi" w:hAnsiTheme="minorHAnsi" w:hint="default"/>
        </w:rPr>
        <w:t>План работы</w:t>
      </w:r>
      <w:bookmarkEnd w:id="156"/>
    </w:p>
    <w:p w14:paraId="11632188" w14:textId="77777777" w:rsidR="00BA0562" w:rsidRDefault="00BA0562" w:rsidP="002075CB">
      <w:pPr>
        <w:pStyle w:val="ItemStep"/>
        <w:outlineLvl w:val="9"/>
      </w:pPr>
      <w:r>
        <w:t>Настройка функции и параметров FTP-сервера.</w:t>
      </w:r>
    </w:p>
    <w:p w14:paraId="230A060C" w14:textId="77777777" w:rsidR="00BA0562" w:rsidRDefault="00BA0562" w:rsidP="002075CB">
      <w:pPr>
        <w:pStyle w:val="ItemStep"/>
        <w:outlineLvl w:val="9"/>
      </w:pPr>
      <w:r>
        <w:t>Настройка локальных пользователей FTP.</w:t>
      </w:r>
    </w:p>
    <w:p w14:paraId="5296B135" w14:textId="77777777" w:rsidR="00BA0562" w:rsidRDefault="00BA0562" w:rsidP="002075CB">
      <w:pPr>
        <w:pStyle w:val="ItemStep"/>
        <w:outlineLvl w:val="9"/>
      </w:pPr>
      <w:r>
        <w:t>Вход в систему FTP-сервера с FTP-клиента.</w:t>
      </w:r>
    </w:p>
    <w:p w14:paraId="7A191697" w14:textId="77777777" w:rsidR="00BA0562" w:rsidRPr="00DE4B58" w:rsidRDefault="00BA0562" w:rsidP="002075CB">
      <w:pPr>
        <w:pStyle w:val="ItemStep"/>
        <w:outlineLvl w:val="9"/>
      </w:pPr>
      <w:r>
        <w:t>Выполнение операций с файлами в FTP-клиенте.</w:t>
      </w:r>
    </w:p>
    <w:p w14:paraId="2F84A4FA" w14:textId="77777777" w:rsidR="00BA0562" w:rsidRPr="000805E5" w:rsidRDefault="00BA0562" w:rsidP="0063284F">
      <w:pPr>
        <w:pStyle w:val="Heading4"/>
        <w:rPr>
          <w:rFonts w:asciiTheme="minorHAnsi" w:hAnsiTheme="minorHAnsi" w:hint="default"/>
        </w:rPr>
      </w:pPr>
      <w:bookmarkStart w:id="157" w:name="_Toc66968601"/>
      <w:r w:rsidRPr="000805E5">
        <w:rPr>
          <w:rFonts w:asciiTheme="minorHAnsi" w:hAnsiTheme="minorHAnsi" w:hint="default"/>
        </w:rPr>
        <w:t>Процедура конфигурирования</w:t>
      </w:r>
      <w:bookmarkEnd w:id="157"/>
    </w:p>
    <w:p w14:paraId="0EB9EA0F" w14:textId="77777777" w:rsidR="00BA0562" w:rsidRDefault="00BA0562" w:rsidP="002075CB">
      <w:pPr>
        <w:pStyle w:val="Step"/>
        <w:outlineLvl w:val="9"/>
      </w:pPr>
      <w:r>
        <w:t>Настройте основные параметры устройств.</w:t>
      </w:r>
    </w:p>
    <w:p w14:paraId="0D54EFC2" w14:textId="6CE24E33" w:rsidR="00BA0562" w:rsidRDefault="00BA0562" w:rsidP="0063284F">
      <w:r>
        <w:t xml:space="preserve"># </w:t>
      </w:r>
      <w:r w:rsidR="000F6751">
        <w:t>Задайте имена</w:t>
      </w:r>
      <w:r>
        <w:t xml:space="preserve"> устройства</w:t>
      </w:r>
      <w:r w:rsidR="000F6751">
        <w:t>м</w:t>
      </w:r>
      <w:r>
        <w:t>.</w:t>
      </w:r>
    </w:p>
    <w:p w14:paraId="0E7EA2B2" w14:textId="77777777" w:rsidR="00BA0562" w:rsidRDefault="00BA0562" w:rsidP="0063284F">
      <w:r>
        <w:t>Подробности данной операции здесь не приводятся.</w:t>
      </w:r>
    </w:p>
    <w:p w14:paraId="0FF48E3E" w14:textId="77777777" w:rsidR="00BA0562" w:rsidRDefault="00BA0562" w:rsidP="0063284F">
      <w:r>
        <w:t># Настройте IP-адреса устройств.</w:t>
      </w:r>
    </w:p>
    <w:p w14:paraId="340192BA" w14:textId="77777777" w:rsidR="00BA0562" w:rsidRDefault="00BA0562" w:rsidP="006132A9">
      <w:pPr>
        <w:pStyle w:val="TerminalDisplay"/>
      </w:pPr>
      <w:r>
        <w:t>[R1]interface GigabitEthernet 0/0/3</w:t>
      </w:r>
    </w:p>
    <w:p w14:paraId="3B66B7DF" w14:textId="77777777" w:rsidR="00BA0562" w:rsidRDefault="00BA0562" w:rsidP="006132A9">
      <w:pPr>
        <w:pStyle w:val="TerminalDisplay"/>
      </w:pPr>
      <w:r>
        <w:t>[R1-GigabitEthernet0/0/3]ip address 10.0.12.1 24</w:t>
      </w:r>
    </w:p>
    <w:p w14:paraId="6EA8B8BB" w14:textId="77777777" w:rsidR="00BA0562" w:rsidRDefault="00BA0562" w:rsidP="00376945"/>
    <w:p w14:paraId="59C3CC27" w14:textId="77777777" w:rsidR="00BA0562" w:rsidRDefault="00BA0562" w:rsidP="006132A9">
      <w:pPr>
        <w:pStyle w:val="TerminalDisplay"/>
      </w:pPr>
      <w:r>
        <w:t>[R2]interface GigabitEthernet 0/0/3</w:t>
      </w:r>
    </w:p>
    <w:p w14:paraId="477BD580" w14:textId="77777777" w:rsidR="00BA0562" w:rsidRDefault="00BA0562" w:rsidP="006132A9">
      <w:pPr>
        <w:pStyle w:val="TerminalDisplay"/>
      </w:pPr>
      <w:r>
        <w:t>[R2-GigabitEthernet0/0/3]ip address 10.0.12.2 24</w:t>
      </w:r>
    </w:p>
    <w:p w14:paraId="74BA6777" w14:textId="77777777" w:rsidR="00BA0562" w:rsidRDefault="00BA0562" w:rsidP="006132A9">
      <w:pPr>
        <w:pStyle w:val="TerminalDisplay"/>
      </w:pPr>
      <w:r>
        <w:t>[R2-GigabitEthernet0/0/3]quit</w:t>
      </w:r>
    </w:p>
    <w:p w14:paraId="2E202383" w14:textId="77777777" w:rsidR="00BA0562" w:rsidRDefault="00BA0562" w:rsidP="0063284F">
      <w:r>
        <w:t># Сохраните конфигурационный файл для последующей проверки.</w:t>
      </w:r>
    </w:p>
    <w:p w14:paraId="21FF25FE" w14:textId="77777777" w:rsidR="00BA0562" w:rsidRDefault="00BA0562" w:rsidP="006132A9">
      <w:pPr>
        <w:pStyle w:val="TerminalDisplay"/>
      </w:pPr>
      <w:r>
        <w:t>&lt;R1&gt;save test1.cfg</w:t>
      </w:r>
    </w:p>
    <w:p w14:paraId="54614D1A" w14:textId="77777777" w:rsidR="00BA0562" w:rsidRDefault="00BA0562" w:rsidP="006132A9">
      <w:pPr>
        <w:pStyle w:val="TerminalDisplay"/>
      </w:pPr>
      <w:r>
        <w:t xml:space="preserve"> Are you sure to save the configuration to test1.cfg? (y/n)[n]:y</w:t>
      </w:r>
    </w:p>
    <w:p w14:paraId="33D7B164" w14:textId="77777777" w:rsidR="00BA0562" w:rsidRDefault="00BA0562" w:rsidP="006132A9">
      <w:pPr>
        <w:pStyle w:val="TerminalDisplay"/>
      </w:pPr>
      <w:r>
        <w:t xml:space="preserve">  It will take several minutes to save configuration file, please wait........</w:t>
      </w:r>
    </w:p>
    <w:p w14:paraId="74BD2616" w14:textId="77777777" w:rsidR="00BA0562" w:rsidRDefault="00BA0562" w:rsidP="006132A9">
      <w:pPr>
        <w:pStyle w:val="TerminalDisplay"/>
      </w:pPr>
      <w:r>
        <w:t xml:space="preserve">  Configuration file had been saved successfully</w:t>
      </w:r>
    </w:p>
    <w:p w14:paraId="176B1541" w14:textId="77777777" w:rsidR="00BA0562" w:rsidRDefault="00BA0562" w:rsidP="006132A9">
      <w:pPr>
        <w:pStyle w:val="TerminalDisplay"/>
      </w:pPr>
      <w:r>
        <w:t xml:space="preserve">  Note: The configuration file will take effect after being activated</w:t>
      </w:r>
    </w:p>
    <w:p w14:paraId="021B0A73" w14:textId="77777777" w:rsidR="00BA0562" w:rsidRDefault="00BA0562" w:rsidP="00376945"/>
    <w:p w14:paraId="626C9B37" w14:textId="77777777" w:rsidR="00BA0562" w:rsidRDefault="00BA0562" w:rsidP="006132A9">
      <w:pPr>
        <w:pStyle w:val="TerminalDisplay"/>
      </w:pPr>
      <w:r>
        <w:t>&lt;R2&gt;save test2.cfg</w:t>
      </w:r>
    </w:p>
    <w:p w14:paraId="7B8B8B15" w14:textId="77777777" w:rsidR="00BA0562" w:rsidRDefault="00BA0562" w:rsidP="006132A9">
      <w:pPr>
        <w:pStyle w:val="TerminalDisplay"/>
      </w:pPr>
      <w:r>
        <w:t xml:space="preserve"> Are you sure to save the configuration to test2.cfg? (y/n)[n]:y</w:t>
      </w:r>
    </w:p>
    <w:p w14:paraId="3363B05F" w14:textId="77777777" w:rsidR="00BA0562" w:rsidRDefault="00BA0562" w:rsidP="006132A9">
      <w:pPr>
        <w:pStyle w:val="TerminalDisplay"/>
      </w:pPr>
      <w:r>
        <w:t xml:space="preserve">  It will take several minutes to save configuration file, please wait.......</w:t>
      </w:r>
    </w:p>
    <w:p w14:paraId="1271FD36" w14:textId="77777777" w:rsidR="00BA0562" w:rsidRDefault="00BA0562" w:rsidP="006132A9">
      <w:pPr>
        <w:pStyle w:val="TerminalDisplay"/>
      </w:pPr>
      <w:r>
        <w:t xml:space="preserve">  Configuration file had been saved successfully</w:t>
      </w:r>
    </w:p>
    <w:p w14:paraId="3A0BCC25" w14:textId="77777777" w:rsidR="00BA0562" w:rsidRPr="00931694" w:rsidRDefault="00BA0562" w:rsidP="006132A9">
      <w:pPr>
        <w:pStyle w:val="TerminalDisplay"/>
      </w:pPr>
      <w:r>
        <w:t xml:space="preserve">  Note: The configuration file will take effect after being activated</w:t>
      </w:r>
    </w:p>
    <w:p w14:paraId="71A384E0" w14:textId="77777777" w:rsidR="00BA0562" w:rsidRDefault="00BA0562" w:rsidP="0063284F">
      <w:r>
        <w:t># Выведите на экран текущий список файлов.</w:t>
      </w:r>
    </w:p>
    <w:p w14:paraId="292D729F" w14:textId="77777777" w:rsidR="00BA0562" w:rsidRDefault="00BA0562" w:rsidP="006132A9">
      <w:pPr>
        <w:pStyle w:val="TerminalDisplay"/>
      </w:pPr>
      <w:r>
        <w:lastRenderedPageBreak/>
        <w:t>&lt;R1&gt;dir</w:t>
      </w:r>
    </w:p>
    <w:p w14:paraId="4F93114E" w14:textId="77777777" w:rsidR="00BA0562" w:rsidRDefault="00BA0562" w:rsidP="006132A9">
      <w:pPr>
        <w:pStyle w:val="TerminalDisplay"/>
      </w:pPr>
      <w:r>
        <w:t>Directory of flash:/</w:t>
      </w:r>
    </w:p>
    <w:p w14:paraId="580BCB7B" w14:textId="77777777" w:rsidR="00BA0562" w:rsidRDefault="00BA0562" w:rsidP="006132A9">
      <w:pPr>
        <w:pStyle w:val="TerminalDisplay"/>
      </w:pPr>
    </w:p>
    <w:p w14:paraId="578A07F9" w14:textId="5F80F4AE" w:rsidR="00BA0562" w:rsidRDefault="00BA0562" w:rsidP="006132A9">
      <w:pPr>
        <w:pStyle w:val="TerminalDisplay"/>
      </w:pPr>
      <w:r>
        <w:t xml:space="preserve">  Idx  Attr     Size(Byte)    </w:t>
      </w:r>
      <w:r>
        <w:tab/>
        <w:t xml:space="preserve">Date  Time(LMT)     </w:t>
      </w:r>
      <w:r>
        <w:tab/>
        <w:t xml:space="preserve">FileName </w:t>
      </w:r>
    </w:p>
    <w:p w14:paraId="6560B093" w14:textId="7137A0A2" w:rsidR="00BA0562" w:rsidRDefault="00BA0562" w:rsidP="006132A9">
      <w:pPr>
        <w:pStyle w:val="TerminalDisplay"/>
      </w:pPr>
      <w:r>
        <w:t xml:space="preserve">    0  -rw-    126,538,240   </w:t>
      </w:r>
      <w:r>
        <w:tab/>
        <w:t xml:space="preserve">Jul 04 2016 17:57:22     </w:t>
      </w:r>
      <w:r>
        <w:tab/>
        <w:t>ar651c- v300r019c00Sspc100.cc</w:t>
      </w:r>
    </w:p>
    <w:p w14:paraId="4962DE6E" w14:textId="7E1A567E" w:rsidR="00BA0562" w:rsidRDefault="00BA0562" w:rsidP="006132A9">
      <w:pPr>
        <w:pStyle w:val="TerminalDisplay"/>
      </w:pPr>
      <w:r>
        <w:t xml:space="preserve">    1  -rw-         23,963   </w:t>
      </w:r>
      <w:r>
        <w:tab/>
        <w:t xml:space="preserve">Feb 21 2020 09:22:53    </w:t>
      </w:r>
      <w:r>
        <w:tab/>
        <w:t>mon_file.txt</w:t>
      </w:r>
    </w:p>
    <w:p w14:paraId="70FBF26E" w14:textId="5375127D" w:rsidR="00BA0562" w:rsidRDefault="00BA0562" w:rsidP="006132A9">
      <w:pPr>
        <w:pStyle w:val="TerminalDisplay"/>
      </w:pPr>
      <w:r>
        <w:t xml:space="preserve">    2  -rw-            721   </w:t>
      </w:r>
      <w:r>
        <w:tab/>
        <w:t xml:space="preserve">Feb 21 2020 10:14:33    </w:t>
      </w:r>
      <w:r>
        <w:tab/>
        <w:t>vrpcfg.zip</w:t>
      </w:r>
    </w:p>
    <w:p w14:paraId="0C906950" w14:textId="4D5322D8" w:rsidR="00BA0562" w:rsidRDefault="00BA0562" w:rsidP="006132A9">
      <w:pPr>
        <w:pStyle w:val="TerminalDisplay"/>
      </w:pPr>
      <w:r>
        <w:t xml:space="preserve">    3  drw-              -   </w:t>
      </w:r>
      <w:r>
        <w:tab/>
        <w:t xml:space="preserve">Jul 04 2016 18:51:04     </w:t>
      </w:r>
      <w:r>
        <w:tab/>
        <w:t>CPM_ENCRYPTED_FOLDER</w:t>
      </w:r>
    </w:p>
    <w:p w14:paraId="1B24E593" w14:textId="281E30E1" w:rsidR="00BA0562" w:rsidRDefault="00BA0562" w:rsidP="006132A9">
      <w:pPr>
        <w:pStyle w:val="TerminalDisplay"/>
      </w:pPr>
      <w:r>
        <w:t xml:space="preserve">    4  -rw-            783   </w:t>
      </w:r>
      <w:r>
        <w:tab/>
        <w:t xml:space="preserve">Jul 10 2018 14:46:16     </w:t>
      </w:r>
      <w:r>
        <w:tab/>
        <w:t>default_local.cer</w:t>
      </w:r>
    </w:p>
    <w:p w14:paraId="71880520" w14:textId="096CA5B8" w:rsidR="00BA0562" w:rsidRDefault="00BA0562" w:rsidP="006132A9">
      <w:pPr>
        <w:pStyle w:val="TerminalDisplay"/>
      </w:pPr>
      <w:r>
        <w:t xml:space="preserve">    5  -rw-              0   </w:t>
      </w:r>
      <w:r>
        <w:tab/>
        <w:t xml:space="preserve">Sep 11 2017 00:00:54    </w:t>
      </w:r>
      <w:r>
        <w:tab/>
        <w:t>brdxpon_snmp_cfg.efs</w:t>
      </w:r>
    </w:p>
    <w:p w14:paraId="0A399CD5" w14:textId="2945E196" w:rsidR="00BA0562" w:rsidRDefault="00BA0562" w:rsidP="006132A9">
      <w:pPr>
        <w:pStyle w:val="TerminalDisplay"/>
      </w:pPr>
      <w:r>
        <w:t xml:space="preserve">    6  drw-              -   </w:t>
      </w:r>
      <w:r>
        <w:tab/>
        <w:t xml:space="preserve">Sep 11 2017 00:01:22    </w:t>
      </w:r>
      <w:r>
        <w:tab/>
        <w:t>update</w:t>
      </w:r>
    </w:p>
    <w:p w14:paraId="5F4242C3" w14:textId="78EBF3A8" w:rsidR="00BA0562" w:rsidRDefault="00BA0562" w:rsidP="006132A9">
      <w:pPr>
        <w:pStyle w:val="TerminalDisplay"/>
      </w:pPr>
      <w:r>
        <w:t xml:space="preserve">    7  drw-              -   </w:t>
      </w:r>
      <w:r>
        <w:tab/>
        <w:t xml:space="preserve">Sep 11 2017 00:01:48    </w:t>
      </w:r>
      <w:r>
        <w:tab/>
        <w:t>shelldir</w:t>
      </w:r>
    </w:p>
    <w:p w14:paraId="0C081333" w14:textId="0EEF6EC4" w:rsidR="00BA0562" w:rsidRDefault="00BA0562" w:rsidP="006132A9">
      <w:pPr>
        <w:pStyle w:val="TerminalDisplay"/>
      </w:pPr>
      <w:r>
        <w:t xml:space="preserve">    8  drw-              -   </w:t>
      </w:r>
      <w:r>
        <w:tab/>
        <w:t xml:space="preserve">Feb 20 2020 21:33:16    </w:t>
      </w:r>
      <w:r>
        <w:tab/>
        <w:t>localuser</w:t>
      </w:r>
    </w:p>
    <w:p w14:paraId="2CD555A2" w14:textId="12791D10" w:rsidR="00BA0562" w:rsidRDefault="00BA0562" w:rsidP="006132A9">
      <w:pPr>
        <w:pStyle w:val="TerminalDisplay"/>
      </w:pPr>
      <w:r>
        <w:t xml:space="preserve">    9  drw-              -   </w:t>
      </w:r>
      <w:r>
        <w:tab/>
        <w:t xml:space="preserve">Sep 15 2017 04:35:52    </w:t>
      </w:r>
      <w:r>
        <w:tab/>
        <w:t>dhcp</w:t>
      </w:r>
    </w:p>
    <w:p w14:paraId="0F42F3FB" w14:textId="4B5CA9B5" w:rsidR="00BA0562" w:rsidRDefault="00BA0562" w:rsidP="006132A9">
      <w:pPr>
        <w:pStyle w:val="TerminalDisplay"/>
      </w:pPr>
      <w:r>
        <w:t xml:space="preserve">   10  -rw-            509   </w:t>
      </w:r>
      <w:r>
        <w:tab/>
        <w:t xml:space="preserve">Feb 21 2020 10:18:31    </w:t>
      </w:r>
      <w:r>
        <w:tab/>
        <w:t>private-data.txt</w:t>
      </w:r>
    </w:p>
    <w:p w14:paraId="1696ACA4" w14:textId="3CE755C0" w:rsidR="00BA0562" w:rsidRDefault="00BA0562" w:rsidP="006132A9">
      <w:pPr>
        <w:pStyle w:val="TerminalDisplay"/>
      </w:pPr>
      <w:r>
        <w:t xml:space="preserve">   11  -rw-          2,686    </w:t>
      </w:r>
      <w:r>
        <w:tab/>
        <w:t xml:space="preserve">Dec 19 2019 15:05:18   </w:t>
      </w:r>
      <w:r>
        <w:tab/>
        <w:t>mon_lpu_file.txt</w:t>
      </w:r>
    </w:p>
    <w:p w14:paraId="2D69DBDB" w14:textId="11D18E27" w:rsidR="00BA0562" w:rsidRDefault="00BA0562" w:rsidP="006132A9">
      <w:pPr>
        <w:pStyle w:val="TerminalDisplay"/>
      </w:pPr>
      <w:r>
        <w:t xml:space="preserve">   12  -rw-          3,072    </w:t>
      </w:r>
      <w:r>
        <w:tab/>
        <w:t xml:space="preserve">Dec 18 2019 18:15:54   </w:t>
      </w:r>
      <w:r>
        <w:tab/>
        <w:t>Boot_LogFile</w:t>
      </w:r>
    </w:p>
    <w:p w14:paraId="512436F3" w14:textId="2F473B1F" w:rsidR="00BA0562" w:rsidRPr="006132A9" w:rsidRDefault="00BA0562" w:rsidP="006132A9">
      <w:pPr>
        <w:pStyle w:val="TerminalDisplay"/>
      </w:pPr>
      <w:r>
        <w:t xml:space="preserve">   13  -rw-          1,390    </w:t>
      </w:r>
      <w:r>
        <w:tab/>
        <w:t xml:space="preserve">Feb 21 2020 10:18:30   </w:t>
      </w:r>
      <w:r>
        <w:tab/>
        <w:t>test1.cfg</w:t>
      </w:r>
    </w:p>
    <w:p w14:paraId="755CF2AC" w14:textId="77777777" w:rsidR="00BA0562" w:rsidRDefault="00BA0562" w:rsidP="006132A9">
      <w:pPr>
        <w:pStyle w:val="TerminalDisplay"/>
      </w:pPr>
    </w:p>
    <w:p w14:paraId="09D6ADFE" w14:textId="77777777" w:rsidR="00BA0562" w:rsidRDefault="00BA0562" w:rsidP="006132A9">
      <w:pPr>
        <w:pStyle w:val="TerminalDisplay"/>
      </w:pPr>
      <w:r>
        <w:t>510,484 KB total available (386 448 KB free)</w:t>
      </w:r>
    </w:p>
    <w:p w14:paraId="0BDDA658" w14:textId="77777777" w:rsidR="00BA0562" w:rsidRDefault="00BA0562" w:rsidP="00376945"/>
    <w:p w14:paraId="514332DE" w14:textId="77777777" w:rsidR="00BA0562" w:rsidRDefault="00BA0562" w:rsidP="006132A9">
      <w:pPr>
        <w:pStyle w:val="TerminalDisplay"/>
      </w:pPr>
      <w:r>
        <w:t>&lt;R2&gt;dir</w:t>
      </w:r>
    </w:p>
    <w:p w14:paraId="1A0351A2" w14:textId="77777777" w:rsidR="00BA0562" w:rsidRDefault="00BA0562" w:rsidP="006132A9">
      <w:pPr>
        <w:pStyle w:val="TerminalDisplay"/>
      </w:pPr>
      <w:r>
        <w:t>Directory of flash:/</w:t>
      </w:r>
    </w:p>
    <w:p w14:paraId="0C5F654F" w14:textId="77777777" w:rsidR="00BA0562" w:rsidRDefault="00BA0562" w:rsidP="006132A9">
      <w:pPr>
        <w:pStyle w:val="TerminalDisplay"/>
      </w:pPr>
    </w:p>
    <w:p w14:paraId="42BE36AE" w14:textId="4B584056" w:rsidR="00BA0562" w:rsidRDefault="00BA0562" w:rsidP="006132A9">
      <w:pPr>
        <w:pStyle w:val="TerminalDisplay"/>
      </w:pPr>
      <w:r>
        <w:t xml:space="preserve">  Idx  Attr     Size(Byte)    </w:t>
      </w:r>
      <w:r>
        <w:tab/>
        <w:t xml:space="preserve">Date  Time(LMT)    </w:t>
      </w:r>
      <w:r>
        <w:tab/>
      </w:r>
      <w:r>
        <w:tab/>
        <w:t xml:space="preserve">FileName </w:t>
      </w:r>
    </w:p>
    <w:p w14:paraId="164486C8" w14:textId="13A900AE" w:rsidR="00BA0562" w:rsidRDefault="00BA0562" w:rsidP="006132A9">
      <w:pPr>
        <w:pStyle w:val="TerminalDisplay"/>
      </w:pPr>
      <w:r>
        <w:t xml:space="preserve">    0  -rw-    126,538,240   </w:t>
      </w:r>
      <w:r>
        <w:tab/>
        <w:t xml:space="preserve">Jul 04 2016 17:57:22       </w:t>
      </w:r>
      <w:r>
        <w:tab/>
        <w:t>ar651c- v300r019c00Sspc100.cc</w:t>
      </w:r>
    </w:p>
    <w:p w14:paraId="5DF36AC4" w14:textId="558BDA18" w:rsidR="00BA0562" w:rsidRDefault="00BA0562" w:rsidP="006132A9">
      <w:pPr>
        <w:pStyle w:val="TerminalDisplay"/>
      </w:pPr>
      <w:r>
        <w:t xml:space="preserve">    1  -rw-         11,405   </w:t>
      </w:r>
      <w:r>
        <w:tab/>
        <w:t xml:space="preserve">Feb 21 2020 09:21:53      </w:t>
      </w:r>
      <w:r>
        <w:tab/>
        <w:t>mon_file.txt</w:t>
      </w:r>
    </w:p>
    <w:p w14:paraId="5E53BF50" w14:textId="713A9E1C" w:rsidR="00BA0562" w:rsidRDefault="00BA0562" w:rsidP="006132A9">
      <w:pPr>
        <w:pStyle w:val="TerminalDisplay"/>
      </w:pPr>
      <w:r>
        <w:t xml:space="preserve">    2  -rw-            809   </w:t>
      </w:r>
      <w:r>
        <w:tab/>
        <w:t xml:space="preserve">Feb 21 2020 10:14:10     </w:t>
      </w:r>
      <w:r>
        <w:tab/>
        <w:t>vrpcfg.zip</w:t>
      </w:r>
    </w:p>
    <w:p w14:paraId="4DDF3F4C" w14:textId="70D09EBE" w:rsidR="00BA0562" w:rsidRDefault="00BA0562" w:rsidP="006132A9">
      <w:pPr>
        <w:pStyle w:val="TerminalDisplay"/>
      </w:pPr>
      <w:r>
        <w:t xml:space="preserve">    3  drw-              -   </w:t>
      </w:r>
      <w:r>
        <w:tab/>
        <w:t xml:space="preserve">Jul 04 2016 18:51:04      </w:t>
      </w:r>
      <w:r>
        <w:tab/>
        <w:t>CPM_ENCRYPTED_FOLDER</w:t>
      </w:r>
    </w:p>
    <w:p w14:paraId="088C1B48" w14:textId="0E66C18F" w:rsidR="00BA0562" w:rsidRDefault="00BA0562" w:rsidP="006132A9">
      <w:pPr>
        <w:pStyle w:val="TerminalDisplay"/>
      </w:pPr>
      <w:r>
        <w:t xml:space="preserve">    4  -rw-            782   </w:t>
      </w:r>
      <w:r>
        <w:tab/>
        <w:t xml:space="preserve">Jul 10 2018 14:48:14      </w:t>
      </w:r>
      <w:r>
        <w:tab/>
        <w:t>default_local.cer</w:t>
      </w:r>
    </w:p>
    <w:p w14:paraId="01FF5660" w14:textId="171C3908" w:rsidR="00BA0562" w:rsidRDefault="00BA0562" w:rsidP="006132A9">
      <w:pPr>
        <w:pStyle w:val="TerminalDisplay"/>
      </w:pPr>
      <w:r>
        <w:t xml:space="preserve">    5  -rw-              0   </w:t>
      </w:r>
      <w:r>
        <w:tab/>
        <w:t xml:space="preserve">Oct 13 2017 15:36:32      </w:t>
      </w:r>
      <w:r>
        <w:tab/>
        <w:t>brdxpon_snmp_cfg.efs</w:t>
      </w:r>
    </w:p>
    <w:p w14:paraId="3BA163B6" w14:textId="30C4B695" w:rsidR="00BA0562" w:rsidRDefault="00BA0562" w:rsidP="006132A9">
      <w:pPr>
        <w:pStyle w:val="TerminalDisplay"/>
      </w:pPr>
      <w:r>
        <w:t xml:space="preserve">    6  drw-              -   </w:t>
      </w:r>
      <w:r>
        <w:tab/>
        <w:t xml:space="preserve">Oct 13 2017 15:37:00      </w:t>
      </w:r>
      <w:r>
        <w:tab/>
        <w:t>update</w:t>
      </w:r>
    </w:p>
    <w:p w14:paraId="397B17DC" w14:textId="059D4155" w:rsidR="00BA0562" w:rsidRDefault="00BA0562" w:rsidP="006132A9">
      <w:pPr>
        <w:pStyle w:val="TerminalDisplay"/>
      </w:pPr>
      <w:r>
        <w:t xml:space="preserve">    7  drw-              -   </w:t>
      </w:r>
      <w:r>
        <w:tab/>
        <w:t xml:space="preserve">Oct 13 2017 15:37:24      </w:t>
      </w:r>
      <w:r>
        <w:tab/>
        <w:t>shelldir</w:t>
      </w:r>
    </w:p>
    <w:p w14:paraId="424F1C21" w14:textId="7CE00D20" w:rsidR="00BA0562" w:rsidRDefault="00BA0562" w:rsidP="006132A9">
      <w:pPr>
        <w:pStyle w:val="TerminalDisplay"/>
      </w:pPr>
      <w:r>
        <w:t xml:space="preserve">    8  drw-              -   </w:t>
      </w:r>
      <w:r>
        <w:tab/>
        <w:t xml:space="preserve">Feb 20 2020 20:51:34     </w:t>
      </w:r>
      <w:r>
        <w:tab/>
        <w:t>localuser</w:t>
      </w:r>
    </w:p>
    <w:p w14:paraId="6FF6E338" w14:textId="3A648E1E" w:rsidR="00BA0562" w:rsidRDefault="00BA0562" w:rsidP="006132A9">
      <w:pPr>
        <w:pStyle w:val="TerminalDisplay"/>
      </w:pPr>
      <w:r>
        <w:t xml:space="preserve">    9  drw-              -   </w:t>
      </w:r>
      <w:r>
        <w:tab/>
        <w:t xml:space="preserve">Oct 14 2017 11:27:04      </w:t>
      </w:r>
      <w:r>
        <w:tab/>
        <w:t>dhcp</w:t>
      </w:r>
    </w:p>
    <w:p w14:paraId="6D77D540" w14:textId="3EACFABA" w:rsidR="00BA0562" w:rsidRPr="006132A9" w:rsidRDefault="00BA0562" w:rsidP="006132A9">
      <w:pPr>
        <w:pStyle w:val="TerminalDisplay"/>
      </w:pPr>
      <w:r>
        <w:t xml:space="preserve">   10  -rw-          1,586    </w:t>
      </w:r>
      <w:r>
        <w:tab/>
        <w:t xml:space="preserve">Feb 21 2020 10:16:51     </w:t>
      </w:r>
      <w:r>
        <w:tab/>
        <w:t>test2.cfg</w:t>
      </w:r>
    </w:p>
    <w:p w14:paraId="293CE679" w14:textId="0D1B85A5" w:rsidR="00BA0562" w:rsidRDefault="00BA0562" w:rsidP="006132A9">
      <w:pPr>
        <w:pStyle w:val="TerminalDisplay"/>
      </w:pPr>
      <w:r>
        <w:t xml:space="preserve">   11  -rw-            445    </w:t>
      </w:r>
      <w:r>
        <w:tab/>
        <w:t xml:space="preserve">Feb 21 2020 10:16:52     </w:t>
      </w:r>
      <w:r>
        <w:tab/>
        <w:t>private-data.txt</w:t>
      </w:r>
    </w:p>
    <w:p w14:paraId="20626AEE" w14:textId="73E2B6C6" w:rsidR="00BA0562" w:rsidRDefault="00BA0562" w:rsidP="006132A9">
      <w:pPr>
        <w:pStyle w:val="TerminalDisplay"/>
      </w:pPr>
      <w:r>
        <w:t xml:space="preserve">   12  -rw-          4,096    </w:t>
      </w:r>
      <w:r>
        <w:tab/>
        <w:t xml:space="preserve">Aug 06 2019 11:19:08     </w:t>
      </w:r>
      <w:r>
        <w:tab/>
        <w:t>Boot_LogFile</w:t>
      </w:r>
    </w:p>
    <w:p w14:paraId="7AACDE0F" w14:textId="77777777" w:rsidR="00BA0562" w:rsidRDefault="00BA0562" w:rsidP="006132A9">
      <w:pPr>
        <w:pStyle w:val="TerminalDisplay"/>
      </w:pPr>
    </w:p>
    <w:p w14:paraId="54CFEF17" w14:textId="77777777" w:rsidR="00BA0562" w:rsidRDefault="00BA0562" w:rsidP="006132A9">
      <w:pPr>
        <w:pStyle w:val="TerminalDisplay"/>
      </w:pPr>
      <w:r>
        <w:t>510,484 KB total available (386 464 KB free)</w:t>
      </w:r>
    </w:p>
    <w:p w14:paraId="4814391F" w14:textId="77777777" w:rsidR="00BA0562" w:rsidRPr="0063284F" w:rsidRDefault="00BA0562" w:rsidP="006132A9">
      <w:pPr>
        <w:pStyle w:val="TerminalDisplay"/>
      </w:pPr>
      <w:r>
        <w:t>The configuration files of the two devices are saved successfully.</w:t>
      </w:r>
    </w:p>
    <w:p w14:paraId="4AE02617" w14:textId="77777777" w:rsidR="00BA0562" w:rsidRDefault="00BA0562" w:rsidP="002075CB">
      <w:pPr>
        <w:pStyle w:val="Step"/>
        <w:outlineLvl w:val="9"/>
      </w:pPr>
      <w:r>
        <w:t>Настройте функцию и параметры FTP-сервера на R2.</w:t>
      </w:r>
    </w:p>
    <w:p w14:paraId="1422134E" w14:textId="77777777" w:rsidR="00BA0562" w:rsidRDefault="00BA0562" w:rsidP="006132A9">
      <w:pPr>
        <w:pStyle w:val="TerminalDisplay"/>
      </w:pPr>
      <w:r>
        <w:t xml:space="preserve">[R2]ftp server enable </w:t>
      </w:r>
    </w:p>
    <w:p w14:paraId="7A4B4DBB" w14:textId="77777777" w:rsidR="00BA0562" w:rsidRDefault="00BA0562" w:rsidP="006132A9">
      <w:pPr>
        <w:pStyle w:val="TerminalDisplay"/>
      </w:pPr>
      <w:r>
        <w:t>Info: Succeeded in starting the FTP server</w:t>
      </w:r>
    </w:p>
    <w:p w14:paraId="35F1FA31" w14:textId="77777777" w:rsidR="00BA0562" w:rsidRDefault="00BA0562" w:rsidP="0063284F">
      <w:r>
        <w:t xml:space="preserve">Команда </w:t>
      </w:r>
      <w:r>
        <w:rPr>
          <w:b/>
          <w:bCs/>
        </w:rPr>
        <w:t>ftp server enable</w:t>
      </w:r>
      <w:r>
        <w:t xml:space="preserve"> позволяет включить функцию FTP-сервера. По умолчанию эта функция отключена.</w:t>
      </w:r>
    </w:p>
    <w:p w14:paraId="1F17FC00" w14:textId="1808D00C" w:rsidR="00BA0562" w:rsidRPr="00322C6B" w:rsidRDefault="00BA0562" w:rsidP="0063284F">
      <w:r>
        <w:t xml:space="preserve">К необязательным параметрам конфигурации относятся номер порта FTP-сервера, </w:t>
      </w:r>
      <w:r w:rsidR="008A3727">
        <w:br/>
      </w:r>
      <w:r>
        <w:t>IP-адрес источника FTP-сервера и максимальное время простоя FTP-подключений.</w:t>
      </w:r>
    </w:p>
    <w:p w14:paraId="762B4970" w14:textId="77777777" w:rsidR="00BA0562" w:rsidRDefault="00BA0562" w:rsidP="002075CB">
      <w:pPr>
        <w:pStyle w:val="Step"/>
        <w:outlineLvl w:val="9"/>
      </w:pPr>
      <w:r>
        <w:t>Настройте локальных пользователей FTP.</w:t>
      </w:r>
    </w:p>
    <w:p w14:paraId="75AD4BCA" w14:textId="77777777" w:rsidR="00BA0562" w:rsidRDefault="00BA0562" w:rsidP="006132A9">
      <w:pPr>
        <w:pStyle w:val="TerminalDisplay"/>
      </w:pPr>
      <w:r>
        <w:lastRenderedPageBreak/>
        <w:t>[R2]aaa</w:t>
      </w:r>
    </w:p>
    <w:p w14:paraId="14417933" w14:textId="77777777" w:rsidR="00BA0562" w:rsidRDefault="00BA0562" w:rsidP="006132A9">
      <w:pPr>
        <w:pStyle w:val="TerminalDisplay"/>
      </w:pPr>
      <w:r>
        <w:t xml:space="preserve">[R2-aaa]local-user ftp-client password irreversible-cipher Huawei@123 </w:t>
      </w:r>
    </w:p>
    <w:p w14:paraId="2ED353E6" w14:textId="77777777" w:rsidR="00BA0562" w:rsidRDefault="00BA0562" w:rsidP="006132A9">
      <w:pPr>
        <w:pStyle w:val="TerminalDisplay"/>
      </w:pPr>
      <w:r>
        <w:t>Info: Add a new user.</w:t>
      </w:r>
    </w:p>
    <w:p w14:paraId="7C466522" w14:textId="77777777" w:rsidR="00BA0562" w:rsidRDefault="00BA0562" w:rsidP="006132A9">
      <w:pPr>
        <w:pStyle w:val="TerminalDisplay"/>
      </w:pPr>
      <w:r>
        <w:t xml:space="preserve">[R2-aaa]local-user ftp-client service-type ftp </w:t>
      </w:r>
    </w:p>
    <w:p w14:paraId="33A2CD9A" w14:textId="77777777" w:rsidR="00BA0562" w:rsidRDefault="00BA0562" w:rsidP="006132A9">
      <w:pPr>
        <w:pStyle w:val="TerminalDisplay"/>
      </w:pPr>
      <w:r>
        <w:t xml:space="preserve">[R2-aaa]local-user ftp-client privilege level 15 </w:t>
      </w:r>
    </w:p>
    <w:p w14:paraId="07B6575A" w14:textId="77777777" w:rsidR="00BA0562" w:rsidRDefault="00BA0562" w:rsidP="0063284F">
      <w:r>
        <w:t>Был определен уровень пользователя. Чтобы гарантировать успешное установление соединения, пользователю необходимо настроить уровень 3 или выше.</w:t>
      </w:r>
    </w:p>
    <w:p w14:paraId="7941D954" w14:textId="77777777" w:rsidR="00BA0562" w:rsidRDefault="00BA0562" w:rsidP="006132A9">
      <w:pPr>
        <w:pStyle w:val="TerminalDisplay"/>
      </w:pPr>
      <w:r>
        <w:t>[R2-aaa]local-user ftp-client ftp-directory flash:/</w:t>
      </w:r>
    </w:p>
    <w:p w14:paraId="6E3B7036" w14:textId="77777777" w:rsidR="00BA0562" w:rsidRDefault="00BA0562" w:rsidP="0063284F">
      <w:r>
        <w:t>Определен авторизованный каталог пользователя FTP. Этот каталог должен быть настроен. В противном случае пользователь FTP не сможет войти в систему.</w:t>
      </w:r>
    </w:p>
    <w:p w14:paraId="794CBBD4" w14:textId="77777777" w:rsidR="00BA0562" w:rsidRDefault="00BA0562" w:rsidP="002075CB">
      <w:pPr>
        <w:pStyle w:val="Step"/>
        <w:outlineLvl w:val="9"/>
      </w:pPr>
      <w:r>
        <w:t>Выполните вход в систему FTP-сервера с FTP-клиента.</w:t>
      </w:r>
    </w:p>
    <w:p w14:paraId="0FCEA9BB" w14:textId="77777777" w:rsidR="00BA0562" w:rsidRDefault="00BA0562" w:rsidP="0063284F">
      <w:r>
        <w:t># Выполните вход в FTP-клиент.</w:t>
      </w:r>
    </w:p>
    <w:p w14:paraId="06522C33" w14:textId="77777777" w:rsidR="00BA0562" w:rsidRDefault="00BA0562" w:rsidP="006132A9">
      <w:pPr>
        <w:pStyle w:val="TerminalDisplay"/>
      </w:pPr>
      <w:r>
        <w:t xml:space="preserve"> &lt;R1&gt;ftp 10.0.12.2 </w:t>
      </w:r>
    </w:p>
    <w:p w14:paraId="19765C06" w14:textId="77777777" w:rsidR="00BA0562" w:rsidRDefault="00BA0562" w:rsidP="006132A9">
      <w:pPr>
        <w:pStyle w:val="TerminalDisplay"/>
      </w:pPr>
      <w:r>
        <w:t>Trying 10.0.12.2 ...</w:t>
      </w:r>
    </w:p>
    <w:p w14:paraId="6CB50E32" w14:textId="77777777" w:rsidR="00BA0562" w:rsidRDefault="00BA0562" w:rsidP="006132A9">
      <w:pPr>
        <w:pStyle w:val="TerminalDisplay"/>
      </w:pPr>
    </w:p>
    <w:p w14:paraId="78EE80F5" w14:textId="77777777" w:rsidR="00BA0562" w:rsidRDefault="00BA0562" w:rsidP="006132A9">
      <w:pPr>
        <w:pStyle w:val="TerminalDisplay"/>
      </w:pPr>
      <w:r>
        <w:t>Press CTRL+K to abort</w:t>
      </w:r>
    </w:p>
    <w:p w14:paraId="70D62D50" w14:textId="77777777" w:rsidR="00BA0562" w:rsidRDefault="00BA0562" w:rsidP="006132A9">
      <w:pPr>
        <w:pStyle w:val="TerminalDisplay"/>
      </w:pPr>
      <w:r>
        <w:t>Connected to 10.0.12.2.</w:t>
      </w:r>
    </w:p>
    <w:p w14:paraId="63954F12" w14:textId="77777777" w:rsidR="00BA0562" w:rsidRDefault="00BA0562" w:rsidP="006132A9">
      <w:pPr>
        <w:pStyle w:val="TerminalDisplay"/>
      </w:pPr>
      <w:r>
        <w:t>220 FTP service ready.</w:t>
      </w:r>
    </w:p>
    <w:p w14:paraId="72074CDD" w14:textId="77777777" w:rsidR="00BA0562" w:rsidRDefault="00BA0562" w:rsidP="006132A9">
      <w:pPr>
        <w:pStyle w:val="TerminalDisplay"/>
      </w:pPr>
      <w:r>
        <w:t>User(10.0.12.2:(none)):ftp-client</w:t>
      </w:r>
    </w:p>
    <w:p w14:paraId="1D1CA6A2" w14:textId="77777777" w:rsidR="00BA0562" w:rsidRDefault="00BA0562" w:rsidP="006132A9">
      <w:pPr>
        <w:pStyle w:val="TerminalDisplay"/>
      </w:pPr>
      <w:r>
        <w:t>331 Password required for ftp-client.</w:t>
      </w:r>
    </w:p>
    <w:p w14:paraId="6F316180" w14:textId="77777777" w:rsidR="00BA0562" w:rsidRDefault="00BA0562" w:rsidP="006132A9">
      <w:pPr>
        <w:pStyle w:val="TerminalDisplay"/>
      </w:pPr>
      <w:r>
        <w:t>Enter password:</w:t>
      </w:r>
    </w:p>
    <w:p w14:paraId="547664BC" w14:textId="77777777" w:rsidR="00BA0562" w:rsidRDefault="00BA0562" w:rsidP="006132A9">
      <w:pPr>
        <w:pStyle w:val="TerminalDisplay"/>
      </w:pPr>
      <w:r>
        <w:t>230 User logged in.</w:t>
      </w:r>
    </w:p>
    <w:p w14:paraId="5D03563D" w14:textId="77777777" w:rsidR="00BA0562" w:rsidRDefault="00BA0562" w:rsidP="006132A9">
      <w:pPr>
        <w:pStyle w:val="TerminalDisplay"/>
      </w:pPr>
    </w:p>
    <w:p w14:paraId="6410491C" w14:textId="77777777" w:rsidR="00BA0562" w:rsidRDefault="00BA0562" w:rsidP="006132A9">
      <w:pPr>
        <w:pStyle w:val="TerminalDisplay"/>
      </w:pPr>
      <w:r>
        <w:t xml:space="preserve">[R1-ftp] </w:t>
      </w:r>
    </w:p>
    <w:p w14:paraId="5FD1A70A" w14:textId="77777777" w:rsidR="00BA0562" w:rsidRPr="0063284F" w:rsidRDefault="00BA0562" w:rsidP="006132A9">
      <w:pPr>
        <w:pStyle w:val="TerminalDisplay"/>
      </w:pPr>
      <w:r>
        <w:t>You have logged in to the file system of R2.</w:t>
      </w:r>
    </w:p>
    <w:p w14:paraId="09020BBE" w14:textId="77777777" w:rsidR="00BA0562" w:rsidRDefault="00BA0562" w:rsidP="002075CB">
      <w:pPr>
        <w:pStyle w:val="Step"/>
        <w:outlineLvl w:val="9"/>
      </w:pPr>
      <w:r>
        <w:t>Выполните операции в файловой системе на R2.</w:t>
      </w:r>
    </w:p>
    <w:p w14:paraId="2E893B16" w14:textId="77777777" w:rsidR="00BA0562" w:rsidRDefault="00BA0562" w:rsidP="0063284F">
      <w:r>
        <w:t># Настройте режим передачи.</w:t>
      </w:r>
    </w:p>
    <w:p w14:paraId="61AC8445" w14:textId="77777777" w:rsidR="00BA0562" w:rsidRDefault="00BA0562" w:rsidP="006132A9">
      <w:pPr>
        <w:pStyle w:val="TerminalDisplay"/>
      </w:pPr>
      <w:r>
        <w:t xml:space="preserve"> [R1-ftp]ascii </w:t>
      </w:r>
    </w:p>
    <w:p w14:paraId="325B3DA2" w14:textId="77777777" w:rsidR="00BA0562" w:rsidRDefault="00BA0562" w:rsidP="006132A9">
      <w:pPr>
        <w:pStyle w:val="TerminalDisplay"/>
      </w:pPr>
      <w:r>
        <w:t xml:space="preserve">200 Type set to A. </w:t>
      </w:r>
    </w:p>
    <w:p w14:paraId="71583F46" w14:textId="77777777" w:rsidR="00BA0562" w:rsidRDefault="00BA0562" w:rsidP="0063284F">
      <w:r>
        <w:t>Файлы могут передаваться в режиме ASCII или двоичном режиме.</w:t>
      </w:r>
    </w:p>
    <w:p w14:paraId="61804EF2" w14:textId="77777777" w:rsidR="00BA0562" w:rsidRDefault="00BA0562" w:rsidP="0063284F">
      <w:r>
        <w:t>Режим ASCII используется для передачи простых текстовых файлов, а двоичный режим используется для передачи файлов приложений, таких как системное программное обеспечение, изображения, видеофайлы, сжатые файлы и файлы баз данных. Загружаемый файл конфигурации представляет собой текстовый файл. Поэтому необходимо установить режим ASCII. По умолчанию для передачи файлов используется режим ASCII. Эта операция показана только с целью обучения.</w:t>
      </w:r>
    </w:p>
    <w:p w14:paraId="1261971F" w14:textId="77777777" w:rsidR="00BA0562" w:rsidRDefault="00BA0562" w:rsidP="0063284F">
      <w:r>
        <w:t># Загрузите конфигурационный файл.</w:t>
      </w:r>
    </w:p>
    <w:p w14:paraId="44EF47BE" w14:textId="77777777" w:rsidR="00BA0562" w:rsidRDefault="00BA0562" w:rsidP="006132A9">
      <w:pPr>
        <w:pStyle w:val="TerminalDisplay"/>
      </w:pPr>
      <w:r>
        <w:t xml:space="preserve">[R1-ftp]get test2.cfg </w:t>
      </w:r>
    </w:p>
    <w:p w14:paraId="2AA028CE" w14:textId="77777777" w:rsidR="00BA0562" w:rsidRDefault="00BA0562" w:rsidP="006132A9">
      <w:pPr>
        <w:pStyle w:val="TerminalDisplay"/>
      </w:pPr>
      <w:r>
        <w:t>200 Port command okay.</w:t>
      </w:r>
    </w:p>
    <w:p w14:paraId="5D4A2613" w14:textId="77777777" w:rsidR="00BA0562" w:rsidRDefault="00BA0562" w:rsidP="006132A9">
      <w:pPr>
        <w:pStyle w:val="TerminalDisplay"/>
      </w:pPr>
      <w:r>
        <w:t>150 Opening ASCII mode data connection for test2.cfg.</w:t>
      </w:r>
    </w:p>
    <w:p w14:paraId="00A38C6F" w14:textId="77777777" w:rsidR="00BA0562" w:rsidRDefault="00BA0562" w:rsidP="006132A9">
      <w:pPr>
        <w:pStyle w:val="TerminalDisplay"/>
      </w:pPr>
      <w:r>
        <w:t>226 Transfer complete.</w:t>
      </w:r>
    </w:p>
    <w:p w14:paraId="1D4F3686" w14:textId="77777777" w:rsidR="00BA0562" w:rsidRDefault="00BA0562" w:rsidP="006132A9">
      <w:pPr>
        <w:pStyle w:val="TerminalDisplay"/>
      </w:pPr>
      <w:r>
        <w:t xml:space="preserve">FTP: 961 byte(s) received in 0.220 second(s) 4.36Kbyte(s)/sec. </w:t>
      </w:r>
    </w:p>
    <w:p w14:paraId="02EB6F01" w14:textId="77777777" w:rsidR="00BA0562" w:rsidRDefault="00BA0562" w:rsidP="0063284F">
      <w:r>
        <w:t># Удалите конфигурационный файл.</w:t>
      </w:r>
    </w:p>
    <w:p w14:paraId="1D0E1A72" w14:textId="77777777" w:rsidR="00BA0562" w:rsidRDefault="00BA0562" w:rsidP="006132A9">
      <w:pPr>
        <w:pStyle w:val="TerminalDisplay"/>
      </w:pPr>
      <w:r>
        <w:t xml:space="preserve">[R1-ftp]delete test2.cfg </w:t>
      </w:r>
    </w:p>
    <w:p w14:paraId="41195588" w14:textId="77777777" w:rsidR="00BA0562" w:rsidRDefault="00BA0562" w:rsidP="006132A9">
      <w:pPr>
        <w:pStyle w:val="TerminalDisplay"/>
      </w:pPr>
      <w:r>
        <w:lastRenderedPageBreak/>
        <w:t>Warning: The contents of file test2.cfg cannot be recycled. Continue? (y/n)[n]:y</w:t>
      </w:r>
    </w:p>
    <w:p w14:paraId="03F30788" w14:textId="77777777" w:rsidR="00BA0562" w:rsidRPr="006132A9" w:rsidRDefault="00BA0562" w:rsidP="006132A9">
      <w:pPr>
        <w:pStyle w:val="TerminalDisplay"/>
      </w:pPr>
      <w:r>
        <w:t>250 DELE command successful.</w:t>
      </w:r>
    </w:p>
    <w:p w14:paraId="1D74A25B" w14:textId="77777777" w:rsidR="00BA0562" w:rsidRDefault="00BA0562" w:rsidP="0063284F">
      <w:r>
        <w:t># Выгрузите конфигурационный файл.</w:t>
      </w:r>
    </w:p>
    <w:p w14:paraId="1E854E82" w14:textId="77777777" w:rsidR="00BA0562" w:rsidRDefault="00BA0562" w:rsidP="006132A9">
      <w:pPr>
        <w:pStyle w:val="TerminalDisplay"/>
      </w:pPr>
      <w:r>
        <w:t>[R1-ftp]put test1.cfg</w:t>
      </w:r>
    </w:p>
    <w:p w14:paraId="7B2195B5" w14:textId="77777777" w:rsidR="00BA0562" w:rsidRDefault="00BA0562" w:rsidP="006132A9">
      <w:pPr>
        <w:pStyle w:val="TerminalDisplay"/>
      </w:pPr>
      <w:r>
        <w:t>200 Port command okay.</w:t>
      </w:r>
    </w:p>
    <w:p w14:paraId="527941B4" w14:textId="77777777" w:rsidR="00BA0562" w:rsidRDefault="00BA0562" w:rsidP="006132A9">
      <w:pPr>
        <w:pStyle w:val="TerminalDisplay"/>
      </w:pPr>
      <w:r>
        <w:t>150 Opening ASCII mode data connection for test1.cfg.</w:t>
      </w:r>
    </w:p>
    <w:p w14:paraId="10DA8776" w14:textId="77777777" w:rsidR="00BA0562" w:rsidRPr="006132A9" w:rsidRDefault="00BA0562" w:rsidP="006132A9">
      <w:pPr>
        <w:pStyle w:val="TerminalDisplay"/>
      </w:pPr>
      <w:r>
        <w:t>226 Transfer complete.</w:t>
      </w:r>
    </w:p>
    <w:p w14:paraId="2A8B7104" w14:textId="77777777" w:rsidR="00BA0562" w:rsidRDefault="00BA0562" w:rsidP="006132A9">
      <w:pPr>
        <w:pStyle w:val="TerminalDisplay"/>
      </w:pPr>
      <w:r>
        <w:t>FTP: 875 byte(s) sent in 0.240 second(s) 3.64Kbyte(s)/sec.</w:t>
      </w:r>
    </w:p>
    <w:p w14:paraId="427B744E" w14:textId="77777777" w:rsidR="00BA0562" w:rsidRDefault="00BA0562" w:rsidP="0063284F">
      <w:r>
        <w:t># Закройте FTP-соединение.</w:t>
      </w:r>
    </w:p>
    <w:p w14:paraId="1529A39D" w14:textId="77777777" w:rsidR="00BA0562" w:rsidRDefault="00BA0562" w:rsidP="006132A9">
      <w:pPr>
        <w:pStyle w:val="TerminalDisplay"/>
      </w:pPr>
      <w:r>
        <w:t>[R1-ftp]bye</w:t>
      </w:r>
    </w:p>
    <w:p w14:paraId="79767840" w14:textId="77777777" w:rsidR="00BA0562" w:rsidRDefault="00BA0562" w:rsidP="006132A9">
      <w:pPr>
        <w:pStyle w:val="TerminalDisplay"/>
      </w:pPr>
      <w:r>
        <w:t>221 Server closing.</w:t>
      </w:r>
    </w:p>
    <w:p w14:paraId="50F0349F" w14:textId="77777777" w:rsidR="00BA0562" w:rsidRDefault="00BA0562" w:rsidP="006132A9">
      <w:pPr>
        <w:pStyle w:val="TerminalDisplay"/>
      </w:pPr>
    </w:p>
    <w:p w14:paraId="2A1F9DE4" w14:textId="77777777" w:rsidR="00BA0562" w:rsidRDefault="00BA0562" w:rsidP="006132A9">
      <w:pPr>
        <w:pStyle w:val="TerminalDisplay"/>
      </w:pPr>
      <w:r>
        <w:t>&lt;R1&gt;</w:t>
      </w:r>
    </w:p>
    <w:p w14:paraId="19F8FD69" w14:textId="77777777" w:rsidR="0063284F" w:rsidRDefault="0063284F" w:rsidP="0063284F">
      <w:pPr>
        <w:pStyle w:val="End"/>
      </w:pPr>
      <w:r>
        <w:t>----Конец</w:t>
      </w:r>
    </w:p>
    <w:p w14:paraId="001E66DC" w14:textId="77777777" w:rsidR="00BA0562" w:rsidRDefault="00BA0562" w:rsidP="0063284F">
      <w:pPr>
        <w:pStyle w:val="Heading3"/>
      </w:pPr>
      <w:bookmarkStart w:id="158" w:name="_Toc66968602"/>
      <w:r>
        <w:t>Проверка</w:t>
      </w:r>
      <w:bookmarkEnd w:id="158"/>
    </w:p>
    <w:p w14:paraId="295CC4DD" w14:textId="77777777" w:rsidR="00BA0562" w:rsidRDefault="00BA0562" w:rsidP="0063284F">
      <w:r>
        <w:t>Выведите на экран файловые каталоги маршрутизаторов R1 и R2.</w:t>
      </w:r>
    </w:p>
    <w:p w14:paraId="66F91BF0" w14:textId="77777777" w:rsidR="00BA0562" w:rsidRDefault="00BA0562" w:rsidP="006132A9">
      <w:pPr>
        <w:pStyle w:val="TerminalDisplay"/>
      </w:pPr>
      <w:r>
        <w:t>&lt;R1&gt;dir</w:t>
      </w:r>
    </w:p>
    <w:p w14:paraId="7DB1C39D" w14:textId="77777777" w:rsidR="00BA0562" w:rsidRDefault="00BA0562" w:rsidP="006132A9">
      <w:pPr>
        <w:pStyle w:val="TerminalDisplay"/>
      </w:pPr>
      <w:r>
        <w:t>Directory of flash:/</w:t>
      </w:r>
    </w:p>
    <w:p w14:paraId="27AA60C9" w14:textId="77777777" w:rsidR="00BA0562" w:rsidRDefault="00BA0562" w:rsidP="006132A9">
      <w:pPr>
        <w:pStyle w:val="TerminalDisplay"/>
      </w:pPr>
    </w:p>
    <w:p w14:paraId="4E4FD782" w14:textId="52F85EE8" w:rsidR="00BA0562" w:rsidRDefault="00BA0562" w:rsidP="006132A9">
      <w:pPr>
        <w:pStyle w:val="TerminalDisplay"/>
      </w:pPr>
      <w:r>
        <w:t xml:space="preserve">  Idx  Attr     Size(Byte)    </w:t>
      </w:r>
      <w:r>
        <w:tab/>
        <w:t xml:space="preserve">Date   Time(LMT)     </w:t>
      </w:r>
      <w:r>
        <w:tab/>
        <w:t xml:space="preserve">FileName </w:t>
      </w:r>
    </w:p>
    <w:p w14:paraId="680B83EB" w14:textId="1D5DC698" w:rsidR="00BA0562" w:rsidRDefault="00BA0562" w:rsidP="006132A9">
      <w:pPr>
        <w:pStyle w:val="TerminalDisplay"/>
      </w:pPr>
      <w:r>
        <w:t xml:space="preserve">    0  -rw-    126,538,240   </w:t>
      </w:r>
      <w:r>
        <w:tab/>
        <w:t xml:space="preserve">Jul 04 2016 17:57:22     </w:t>
      </w:r>
      <w:r>
        <w:tab/>
        <w:t>ar651c- v300r019c00Sspc100.cc</w:t>
      </w:r>
    </w:p>
    <w:p w14:paraId="1CD0CB94" w14:textId="319886AB" w:rsidR="00BA0562" w:rsidRDefault="00BA0562" w:rsidP="006132A9">
      <w:pPr>
        <w:pStyle w:val="TerminalDisplay"/>
      </w:pPr>
      <w:r>
        <w:t xml:space="preserve">    1  -rw-         23,963   </w:t>
      </w:r>
      <w:r>
        <w:tab/>
        <w:t xml:space="preserve">Feb 21 2020 09:22:53    </w:t>
      </w:r>
      <w:r>
        <w:tab/>
        <w:t>mon_file.txt</w:t>
      </w:r>
    </w:p>
    <w:p w14:paraId="111EB440" w14:textId="4373129B" w:rsidR="00BA0562" w:rsidRDefault="00BA0562" w:rsidP="006132A9">
      <w:pPr>
        <w:pStyle w:val="TerminalDisplay"/>
      </w:pPr>
      <w:r>
        <w:t xml:space="preserve">    2  -rw-            721   </w:t>
      </w:r>
      <w:r>
        <w:tab/>
        <w:t xml:space="preserve">Feb 21 2020 10:14:33    </w:t>
      </w:r>
      <w:r>
        <w:tab/>
        <w:t>vrpcfg.zip</w:t>
      </w:r>
    </w:p>
    <w:p w14:paraId="61F5B9AA" w14:textId="309D9EE6" w:rsidR="00BA0562" w:rsidRDefault="00BA0562" w:rsidP="006132A9">
      <w:pPr>
        <w:pStyle w:val="TerminalDisplay"/>
      </w:pPr>
      <w:r>
        <w:t xml:space="preserve">    3  drw-              -   </w:t>
      </w:r>
      <w:r>
        <w:tab/>
        <w:t xml:space="preserve">Jul 04 2016 18:51:04     </w:t>
      </w:r>
      <w:r>
        <w:tab/>
        <w:t>CPM_ENCRYPTED_FOLDER</w:t>
      </w:r>
    </w:p>
    <w:p w14:paraId="2AE0945D" w14:textId="29E5A82F" w:rsidR="00BA0562" w:rsidRDefault="00BA0562" w:rsidP="006132A9">
      <w:pPr>
        <w:pStyle w:val="TerminalDisplay"/>
      </w:pPr>
      <w:r>
        <w:t xml:space="preserve">    4  -rw-            783   </w:t>
      </w:r>
      <w:r>
        <w:tab/>
        <w:t xml:space="preserve">Jul 10 2018 14:46:16     </w:t>
      </w:r>
      <w:r>
        <w:tab/>
        <w:t>default_local.cer</w:t>
      </w:r>
    </w:p>
    <w:p w14:paraId="04A872F4" w14:textId="6A71E99D" w:rsidR="00BA0562" w:rsidRDefault="00BA0562" w:rsidP="006132A9">
      <w:pPr>
        <w:pStyle w:val="TerminalDisplay"/>
      </w:pPr>
      <w:r>
        <w:t xml:space="preserve">    5  -rw-              0   </w:t>
      </w:r>
      <w:r>
        <w:tab/>
        <w:t xml:space="preserve">Sep 11 2017 00:00:54    </w:t>
      </w:r>
      <w:r>
        <w:tab/>
        <w:t>brdxpon_snmp_cfg.efs</w:t>
      </w:r>
    </w:p>
    <w:p w14:paraId="4D4EB2D6" w14:textId="2F1C245F" w:rsidR="00BA0562" w:rsidRDefault="00BA0562" w:rsidP="006132A9">
      <w:pPr>
        <w:pStyle w:val="TerminalDisplay"/>
      </w:pPr>
      <w:r>
        <w:t xml:space="preserve">    6  drw-              -   </w:t>
      </w:r>
      <w:r>
        <w:tab/>
        <w:t xml:space="preserve">Sep 11 2017 00:01:22    </w:t>
      </w:r>
      <w:r>
        <w:tab/>
        <w:t>update</w:t>
      </w:r>
    </w:p>
    <w:p w14:paraId="5F2F9E6C" w14:textId="65AC1F69" w:rsidR="00BA0562" w:rsidRDefault="00BA0562" w:rsidP="006132A9">
      <w:pPr>
        <w:pStyle w:val="TerminalDisplay"/>
      </w:pPr>
      <w:r>
        <w:t xml:space="preserve">    7  drw-              -   </w:t>
      </w:r>
      <w:r>
        <w:tab/>
        <w:t xml:space="preserve">Sep 11 2017 00:01:48    </w:t>
      </w:r>
      <w:r>
        <w:tab/>
        <w:t>shelldir</w:t>
      </w:r>
    </w:p>
    <w:p w14:paraId="40DD778A" w14:textId="173DE340" w:rsidR="00BA0562" w:rsidRDefault="00BA0562" w:rsidP="006132A9">
      <w:pPr>
        <w:pStyle w:val="TerminalDisplay"/>
      </w:pPr>
      <w:r>
        <w:t xml:space="preserve">    8  drw-              -   </w:t>
      </w:r>
      <w:r>
        <w:tab/>
        <w:t xml:space="preserve">Feb 20 2020 21:33:16    </w:t>
      </w:r>
      <w:r>
        <w:tab/>
        <w:t>localuser</w:t>
      </w:r>
    </w:p>
    <w:p w14:paraId="0B3FCEF7" w14:textId="3C43DB80" w:rsidR="00BA0562" w:rsidRDefault="00BA0562" w:rsidP="006132A9">
      <w:pPr>
        <w:pStyle w:val="TerminalDisplay"/>
      </w:pPr>
      <w:r>
        <w:t xml:space="preserve">    9  drw-              -   </w:t>
      </w:r>
      <w:r>
        <w:tab/>
        <w:t xml:space="preserve">Sep 15 2017 04:35:52    </w:t>
      </w:r>
      <w:r>
        <w:tab/>
        <w:t>dhcp</w:t>
      </w:r>
    </w:p>
    <w:p w14:paraId="29F38770" w14:textId="1248A1C2" w:rsidR="00BA0562" w:rsidRPr="006132A9" w:rsidRDefault="00BA0562" w:rsidP="006132A9">
      <w:pPr>
        <w:pStyle w:val="TerminalDisplay"/>
      </w:pPr>
      <w:r>
        <w:t xml:space="preserve">   10  -rw-          1,586   </w:t>
      </w:r>
      <w:r>
        <w:tab/>
        <w:t xml:space="preserve">Feb 21 2020 10:26:10    </w:t>
      </w:r>
      <w:r>
        <w:tab/>
        <w:t>test2.cfg</w:t>
      </w:r>
    </w:p>
    <w:p w14:paraId="7E9FA5E1" w14:textId="0772444E" w:rsidR="00BA0562" w:rsidRDefault="00BA0562" w:rsidP="006132A9">
      <w:pPr>
        <w:pStyle w:val="TerminalDisplay"/>
      </w:pPr>
      <w:r>
        <w:t xml:space="preserve">   11  -rw-            509   </w:t>
      </w:r>
      <w:r>
        <w:tab/>
        <w:t xml:space="preserve">Feb 21 2020 10:18:31    </w:t>
      </w:r>
      <w:r>
        <w:tab/>
        <w:t>private-data.txt</w:t>
      </w:r>
    </w:p>
    <w:p w14:paraId="4DABB2E8" w14:textId="45B319FC" w:rsidR="00BA0562" w:rsidRDefault="00BA0562" w:rsidP="006132A9">
      <w:pPr>
        <w:pStyle w:val="TerminalDisplay"/>
      </w:pPr>
      <w:r>
        <w:t xml:space="preserve">   12  -rw-          2,686   </w:t>
      </w:r>
      <w:r>
        <w:tab/>
        <w:t xml:space="preserve">Dec 19 2019 15:05:18    </w:t>
      </w:r>
      <w:r>
        <w:tab/>
        <w:t>mon_lpu_file.txt</w:t>
      </w:r>
    </w:p>
    <w:p w14:paraId="4EFB4606" w14:textId="02F8B47D" w:rsidR="00BA0562" w:rsidRDefault="00BA0562" w:rsidP="006132A9">
      <w:pPr>
        <w:pStyle w:val="TerminalDisplay"/>
      </w:pPr>
      <w:r>
        <w:t xml:space="preserve">   13  -rw-          3,072   </w:t>
      </w:r>
      <w:r>
        <w:tab/>
        <w:t xml:space="preserve">Dec 18 2019 18:15:54     </w:t>
      </w:r>
      <w:r>
        <w:tab/>
        <w:t>Boot_LogFile</w:t>
      </w:r>
    </w:p>
    <w:p w14:paraId="18BA228F" w14:textId="1A30CE05" w:rsidR="00BA0562" w:rsidRPr="006132A9" w:rsidRDefault="00BA0562" w:rsidP="006132A9">
      <w:pPr>
        <w:pStyle w:val="TerminalDisplay"/>
      </w:pPr>
      <w:r>
        <w:t xml:space="preserve">   14  -rw-          1,390   </w:t>
      </w:r>
      <w:r>
        <w:tab/>
        <w:t xml:space="preserve">Feb 21 2020 10:18:30     </w:t>
      </w:r>
      <w:r>
        <w:tab/>
        <w:t>test1.cfg</w:t>
      </w:r>
    </w:p>
    <w:p w14:paraId="37CC7B47" w14:textId="77777777" w:rsidR="00BA0562" w:rsidRDefault="00BA0562" w:rsidP="006132A9">
      <w:pPr>
        <w:pStyle w:val="TerminalDisplay"/>
      </w:pPr>
    </w:p>
    <w:p w14:paraId="3AA21687" w14:textId="77777777" w:rsidR="00BA0562" w:rsidRDefault="00BA0562" w:rsidP="006132A9">
      <w:pPr>
        <w:pStyle w:val="TerminalDisplay"/>
      </w:pPr>
      <w:r>
        <w:t>510,484 KB total available (386 444 KB free)</w:t>
      </w:r>
    </w:p>
    <w:p w14:paraId="77471AAC" w14:textId="77777777" w:rsidR="00BA0562" w:rsidRDefault="00BA0562" w:rsidP="00376945"/>
    <w:p w14:paraId="7DD72C52" w14:textId="77777777" w:rsidR="00BA0562" w:rsidRDefault="00BA0562" w:rsidP="006132A9">
      <w:pPr>
        <w:pStyle w:val="TerminalDisplay"/>
      </w:pPr>
      <w:r>
        <w:t>&lt;R2&gt;dir</w:t>
      </w:r>
    </w:p>
    <w:p w14:paraId="42CC3F19" w14:textId="77777777" w:rsidR="00BA0562" w:rsidRDefault="00BA0562" w:rsidP="006132A9">
      <w:pPr>
        <w:pStyle w:val="TerminalDisplay"/>
      </w:pPr>
      <w:r>
        <w:t>Directory of flash:/</w:t>
      </w:r>
    </w:p>
    <w:p w14:paraId="309D7EEB" w14:textId="77777777" w:rsidR="00BA0562" w:rsidRDefault="00BA0562" w:rsidP="006132A9">
      <w:pPr>
        <w:pStyle w:val="TerminalDisplay"/>
      </w:pPr>
    </w:p>
    <w:p w14:paraId="251AD93C" w14:textId="3BBBCD77" w:rsidR="00BA0562" w:rsidRDefault="00BA0562" w:rsidP="006132A9">
      <w:pPr>
        <w:pStyle w:val="TerminalDisplay"/>
      </w:pPr>
      <w:r>
        <w:t xml:space="preserve">  Idx  Attr     Size(Byte)    </w:t>
      </w:r>
      <w:r>
        <w:tab/>
        <w:t xml:space="preserve">Date Time(LMT)    </w:t>
      </w:r>
      <w:r>
        <w:tab/>
      </w:r>
      <w:r>
        <w:tab/>
        <w:t xml:space="preserve">FileName </w:t>
      </w:r>
    </w:p>
    <w:p w14:paraId="120CA0CD" w14:textId="2EC62451" w:rsidR="00BA0562" w:rsidRDefault="00BA0562" w:rsidP="006132A9">
      <w:pPr>
        <w:pStyle w:val="TerminalDisplay"/>
      </w:pPr>
      <w:r>
        <w:t xml:space="preserve">    0  -rw-    126,538,240   </w:t>
      </w:r>
      <w:r>
        <w:tab/>
        <w:t xml:space="preserve">Jul 04 2016 17:57:22     </w:t>
      </w:r>
      <w:r>
        <w:tab/>
        <w:t>ar651c- v300r019c00Sspc100.cc</w:t>
      </w:r>
    </w:p>
    <w:p w14:paraId="09818F53" w14:textId="026BF6AB" w:rsidR="00BA0562" w:rsidRDefault="00BA0562" w:rsidP="006132A9">
      <w:pPr>
        <w:pStyle w:val="TerminalDisplay"/>
      </w:pPr>
      <w:r>
        <w:t xml:space="preserve">    1  -rw-         11,405   </w:t>
      </w:r>
      <w:r>
        <w:tab/>
        <w:t xml:space="preserve">Feb 21 2020 09:21:53    </w:t>
      </w:r>
      <w:r>
        <w:tab/>
        <w:t>mon_file.txt</w:t>
      </w:r>
    </w:p>
    <w:p w14:paraId="4A641521" w14:textId="02E2BD4A" w:rsidR="00BA0562" w:rsidRDefault="00BA0562" w:rsidP="006132A9">
      <w:pPr>
        <w:pStyle w:val="TerminalDisplay"/>
      </w:pPr>
      <w:r>
        <w:t xml:space="preserve">    2  -rw-            809   </w:t>
      </w:r>
      <w:r>
        <w:tab/>
        <w:t xml:space="preserve">Feb 21 2020 10:14:10    </w:t>
      </w:r>
      <w:r>
        <w:tab/>
        <w:t>vrpcfg.zip</w:t>
      </w:r>
    </w:p>
    <w:p w14:paraId="7C8B72BE" w14:textId="4F847815" w:rsidR="00BA0562" w:rsidRDefault="00BA0562" w:rsidP="006132A9">
      <w:pPr>
        <w:pStyle w:val="TerminalDisplay"/>
      </w:pPr>
      <w:r>
        <w:t xml:space="preserve">    3  drw-              -   </w:t>
      </w:r>
      <w:r>
        <w:tab/>
        <w:t xml:space="preserve">Jul 04 2016 18:51:04     </w:t>
      </w:r>
      <w:r>
        <w:tab/>
        <w:t>CPM_ENCRYPTED_FOLDER</w:t>
      </w:r>
    </w:p>
    <w:p w14:paraId="0CBDE879" w14:textId="27FF90F2" w:rsidR="00BA0562" w:rsidRDefault="00BA0562" w:rsidP="006132A9">
      <w:pPr>
        <w:pStyle w:val="TerminalDisplay"/>
      </w:pPr>
      <w:r>
        <w:t xml:space="preserve">    4  -rw-            782   </w:t>
      </w:r>
      <w:r>
        <w:tab/>
        <w:t xml:space="preserve">Jul 10 2018 14:48:14     </w:t>
      </w:r>
      <w:r>
        <w:tab/>
        <w:t>default_local.cer</w:t>
      </w:r>
    </w:p>
    <w:p w14:paraId="6C8C30C3" w14:textId="12686584" w:rsidR="00BA0562" w:rsidRDefault="00BA0562" w:rsidP="006132A9">
      <w:pPr>
        <w:pStyle w:val="TerminalDisplay"/>
      </w:pPr>
      <w:r>
        <w:lastRenderedPageBreak/>
        <w:t xml:space="preserve">    5  -rw-              0   </w:t>
      </w:r>
      <w:r>
        <w:tab/>
        <w:t xml:space="preserve">Oct 13 2017 15:36:32     </w:t>
      </w:r>
      <w:r>
        <w:tab/>
        <w:t>brdxpon_snmp_cfg.efs</w:t>
      </w:r>
    </w:p>
    <w:p w14:paraId="59379BA1" w14:textId="4A0B2503" w:rsidR="00BA0562" w:rsidRDefault="00BA0562" w:rsidP="006132A9">
      <w:pPr>
        <w:pStyle w:val="TerminalDisplay"/>
      </w:pPr>
      <w:r>
        <w:t xml:space="preserve">    6  drw-              -   </w:t>
      </w:r>
      <w:r>
        <w:tab/>
        <w:t xml:space="preserve">Oct 13 2017 15:37:00     </w:t>
      </w:r>
      <w:r>
        <w:tab/>
        <w:t>update</w:t>
      </w:r>
    </w:p>
    <w:p w14:paraId="455A53D1" w14:textId="2897B670" w:rsidR="00BA0562" w:rsidRDefault="00BA0562" w:rsidP="006132A9">
      <w:pPr>
        <w:pStyle w:val="TerminalDisplay"/>
      </w:pPr>
      <w:r>
        <w:t xml:space="preserve">    7  drw-              -   </w:t>
      </w:r>
      <w:r>
        <w:tab/>
        <w:t xml:space="preserve">Oct 13 2017 15:37:24     </w:t>
      </w:r>
      <w:r>
        <w:tab/>
        <w:t>shelldir</w:t>
      </w:r>
    </w:p>
    <w:p w14:paraId="354E5B15" w14:textId="5F3EB210" w:rsidR="00BA0562" w:rsidRPr="00280A53" w:rsidRDefault="00BA0562" w:rsidP="006132A9">
      <w:pPr>
        <w:pStyle w:val="TerminalDisplay"/>
      </w:pPr>
      <w:r>
        <w:t xml:space="preserve">    8  drw-              -   </w:t>
      </w:r>
      <w:r>
        <w:tab/>
        <w:t xml:space="preserve">Feb 20 2020 20:51:34    </w:t>
      </w:r>
      <w:r>
        <w:tab/>
        <w:t>localuser</w:t>
      </w:r>
    </w:p>
    <w:p w14:paraId="1A090C86" w14:textId="034205AE" w:rsidR="00BA0562" w:rsidRDefault="00BA0562" w:rsidP="006132A9">
      <w:pPr>
        <w:pStyle w:val="TerminalDisplay"/>
      </w:pPr>
      <w:r>
        <w:t xml:space="preserve">    9  drw-              -   </w:t>
      </w:r>
      <w:r>
        <w:tab/>
        <w:t xml:space="preserve">Oct 14 2017 11:27:04     </w:t>
      </w:r>
      <w:r>
        <w:tab/>
        <w:t>dhcp</w:t>
      </w:r>
    </w:p>
    <w:p w14:paraId="683226A0" w14:textId="16E08CFA" w:rsidR="00BA0562" w:rsidRPr="006132A9" w:rsidRDefault="00BA0562" w:rsidP="006132A9">
      <w:pPr>
        <w:pStyle w:val="TerminalDisplay"/>
      </w:pPr>
      <w:r>
        <w:t xml:space="preserve">   10  -rw-          1,390   </w:t>
      </w:r>
      <w:r>
        <w:tab/>
        <w:t xml:space="preserve">Feb 21 2020 10:25:42     </w:t>
      </w:r>
      <w:r>
        <w:tab/>
        <w:t>test1.cfg</w:t>
      </w:r>
    </w:p>
    <w:p w14:paraId="6700BFEF" w14:textId="3F8CFF1B" w:rsidR="00BA0562" w:rsidRDefault="00BA0562" w:rsidP="006132A9">
      <w:pPr>
        <w:pStyle w:val="TerminalDisplay"/>
      </w:pPr>
      <w:r>
        <w:t xml:space="preserve">   11  -rw-            445   </w:t>
      </w:r>
      <w:r>
        <w:tab/>
        <w:t xml:space="preserve">Feb 21 2020 10:16:52     </w:t>
      </w:r>
      <w:r>
        <w:tab/>
        <w:t>private-data.txt</w:t>
      </w:r>
    </w:p>
    <w:p w14:paraId="22D01EAD" w14:textId="1F2386B4" w:rsidR="00BA0562" w:rsidRDefault="00BA0562" w:rsidP="006132A9">
      <w:pPr>
        <w:pStyle w:val="TerminalDisplay"/>
      </w:pPr>
      <w:r>
        <w:t xml:space="preserve">   12  -rw-          4,096   </w:t>
      </w:r>
      <w:r>
        <w:tab/>
        <w:t xml:space="preserve">Aug 06 2019 11:19:08     </w:t>
      </w:r>
      <w:r>
        <w:tab/>
        <w:t>Boot_LogFile</w:t>
      </w:r>
    </w:p>
    <w:p w14:paraId="25358713" w14:textId="77777777" w:rsidR="00BA0562" w:rsidRDefault="00BA0562" w:rsidP="006132A9">
      <w:pPr>
        <w:pStyle w:val="TerminalDisplay"/>
      </w:pPr>
    </w:p>
    <w:p w14:paraId="118BAE89" w14:textId="77777777" w:rsidR="00BA0562" w:rsidRPr="00993633" w:rsidRDefault="00BA0562" w:rsidP="006132A9">
      <w:pPr>
        <w:pStyle w:val="TerminalDisplay"/>
      </w:pPr>
      <w:r>
        <w:t>510,484 KB total available (386 464 KB free)</w:t>
      </w:r>
    </w:p>
    <w:p w14:paraId="36B36DF3" w14:textId="35DB393B" w:rsidR="00BA0562" w:rsidRDefault="00C97018" w:rsidP="0063284F">
      <w:pPr>
        <w:pStyle w:val="Heading3"/>
      </w:pPr>
      <w:bookmarkStart w:id="159" w:name="_Toc66968603"/>
      <w:r>
        <w:t>Справочные конфигурации</w:t>
      </w:r>
      <w:bookmarkEnd w:id="159"/>
    </w:p>
    <w:p w14:paraId="1C8DD540" w14:textId="77777777" w:rsidR="00BA0562" w:rsidRDefault="00BA0562" w:rsidP="0063284F">
      <w:r>
        <w:t>Конфигурация на R1</w:t>
      </w:r>
    </w:p>
    <w:p w14:paraId="083AC727" w14:textId="77777777" w:rsidR="00BA0562" w:rsidRDefault="00BA0562" w:rsidP="006132A9">
      <w:pPr>
        <w:pStyle w:val="TerminalDisplay"/>
      </w:pPr>
      <w:r>
        <w:t>#</w:t>
      </w:r>
    </w:p>
    <w:p w14:paraId="51F6E0E8" w14:textId="77777777" w:rsidR="00BA0562" w:rsidRDefault="00BA0562" w:rsidP="006132A9">
      <w:pPr>
        <w:pStyle w:val="TerminalDisplay"/>
      </w:pPr>
      <w:r>
        <w:t xml:space="preserve"> sysname R1</w:t>
      </w:r>
    </w:p>
    <w:p w14:paraId="071F17E6" w14:textId="77777777" w:rsidR="00BA0562" w:rsidRDefault="00BA0562" w:rsidP="006132A9">
      <w:pPr>
        <w:pStyle w:val="TerminalDisplay"/>
      </w:pPr>
      <w:r>
        <w:t>#</w:t>
      </w:r>
    </w:p>
    <w:p w14:paraId="4EE49072" w14:textId="77777777" w:rsidR="00BA0562" w:rsidRDefault="00BA0562" w:rsidP="006132A9">
      <w:pPr>
        <w:pStyle w:val="TerminalDisplay"/>
      </w:pPr>
      <w:r>
        <w:t>interface GigabitEthernet0/0/3</w:t>
      </w:r>
    </w:p>
    <w:p w14:paraId="3186409A" w14:textId="77777777" w:rsidR="00BA0562" w:rsidRDefault="00BA0562" w:rsidP="006132A9">
      <w:pPr>
        <w:pStyle w:val="TerminalDisplay"/>
      </w:pPr>
      <w:r>
        <w:t xml:space="preserve"> ip address 10.0.12.1 255.255.255.0</w:t>
      </w:r>
    </w:p>
    <w:p w14:paraId="06692FF6" w14:textId="77777777" w:rsidR="00BA0562" w:rsidRDefault="00BA0562" w:rsidP="006132A9">
      <w:pPr>
        <w:pStyle w:val="TerminalDisplay"/>
      </w:pPr>
      <w:r>
        <w:t>#</w:t>
      </w:r>
    </w:p>
    <w:p w14:paraId="0C61A5F2" w14:textId="77777777" w:rsidR="00BA0562" w:rsidRDefault="00BA0562" w:rsidP="006132A9">
      <w:pPr>
        <w:pStyle w:val="TerminalDisplay"/>
      </w:pPr>
      <w:r>
        <w:t>return</w:t>
      </w:r>
    </w:p>
    <w:p w14:paraId="1927E386" w14:textId="77777777" w:rsidR="00BA0562" w:rsidRDefault="00BA0562" w:rsidP="0063284F">
      <w:r>
        <w:t>Конфигурация на R2</w:t>
      </w:r>
    </w:p>
    <w:p w14:paraId="2A503E68" w14:textId="77777777" w:rsidR="00BA0562" w:rsidRDefault="00BA0562" w:rsidP="006132A9">
      <w:pPr>
        <w:pStyle w:val="TerminalDisplay"/>
      </w:pPr>
      <w:r>
        <w:t>#</w:t>
      </w:r>
    </w:p>
    <w:p w14:paraId="6376F47F" w14:textId="77777777" w:rsidR="00BA0562" w:rsidRDefault="00BA0562" w:rsidP="006132A9">
      <w:pPr>
        <w:pStyle w:val="TerminalDisplay"/>
      </w:pPr>
      <w:r>
        <w:t xml:space="preserve"> sysname R2</w:t>
      </w:r>
    </w:p>
    <w:p w14:paraId="658E885F" w14:textId="77777777" w:rsidR="00BA0562" w:rsidRDefault="00BA0562" w:rsidP="006132A9">
      <w:pPr>
        <w:pStyle w:val="TerminalDisplay"/>
      </w:pPr>
      <w:r>
        <w:t>#</w:t>
      </w:r>
    </w:p>
    <w:p w14:paraId="2812955B" w14:textId="77777777" w:rsidR="00BA0562" w:rsidRDefault="00BA0562" w:rsidP="006132A9">
      <w:pPr>
        <w:pStyle w:val="TerminalDisplay"/>
      </w:pPr>
      <w:r>
        <w:t>aaa</w:t>
      </w:r>
    </w:p>
    <w:p w14:paraId="6BF88CA9" w14:textId="77777777" w:rsidR="00BA0562" w:rsidRDefault="00BA0562" w:rsidP="006132A9">
      <w:pPr>
        <w:pStyle w:val="TerminalDisplay"/>
      </w:pPr>
      <w:r>
        <w:t>local-user ftp-client password irreversible-cipher %^%#'XqV;f=C;/1!\sQ6LA+Ow8GBO;W%0HBf0`&gt;p(`[SpV]J%Amom!na3:4RvFv@%^%#</w:t>
      </w:r>
    </w:p>
    <w:p w14:paraId="39392FF9" w14:textId="77777777" w:rsidR="00BA0562" w:rsidRDefault="00BA0562" w:rsidP="006132A9">
      <w:pPr>
        <w:pStyle w:val="TerminalDisplay"/>
      </w:pPr>
      <w:r>
        <w:t xml:space="preserve"> local-user ftp-client privilege level 15</w:t>
      </w:r>
    </w:p>
    <w:p w14:paraId="61F2319B" w14:textId="77777777" w:rsidR="00BA0562" w:rsidRDefault="00BA0562" w:rsidP="006132A9">
      <w:pPr>
        <w:pStyle w:val="TerminalDisplay"/>
      </w:pPr>
      <w:r>
        <w:t xml:space="preserve"> local-user ftp-client ftp-directory flash:/</w:t>
      </w:r>
    </w:p>
    <w:p w14:paraId="2365F275" w14:textId="77777777" w:rsidR="00BA0562" w:rsidRDefault="00BA0562" w:rsidP="006132A9">
      <w:pPr>
        <w:pStyle w:val="TerminalDisplay"/>
      </w:pPr>
      <w:r>
        <w:t xml:space="preserve"> local-user ftp-client service-type ftp</w:t>
      </w:r>
    </w:p>
    <w:p w14:paraId="1913429B" w14:textId="77777777" w:rsidR="00BA0562" w:rsidRDefault="00BA0562" w:rsidP="006132A9">
      <w:pPr>
        <w:pStyle w:val="TerminalDisplay"/>
      </w:pPr>
      <w:r>
        <w:t xml:space="preserve">#             </w:t>
      </w:r>
    </w:p>
    <w:p w14:paraId="12EEEE75" w14:textId="77777777" w:rsidR="00BA0562" w:rsidRDefault="00BA0562" w:rsidP="006132A9">
      <w:pPr>
        <w:pStyle w:val="TerminalDisplay"/>
      </w:pPr>
      <w:r>
        <w:t>interface GigabitEthernet0/0/3</w:t>
      </w:r>
    </w:p>
    <w:p w14:paraId="733EB02E" w14:textId="77777777" w:rsidR="00BA0562" w:rsidRDefault="00BA0562" w:rsidP="006132A9">
      <w:pPr>
        <w:pStyle w:val="TerminalDisplay"/>
      </w:pPr>
      <w:r>
        <w:t xml:space="preserve"> ip address 10.0.12.2 255.255.255.0</w:t>
      </w:r>
    </w:p>
    <w:p w14:paraId="46F9BEF6" w14:textId="77777777" w:rsidR="00BA0562" w:rsidRDefault="00BA0562" w:rsidP="006132A9">
      <w:pPr>
        <w:pStyle w:val="TerminalDisplay"/>
      </w:pPr>
      <w:r>
        <w:t>#</w:t>
      </w:r>
    </w:p>
    <w:p w14:paraId="761FACB8" w14:textId="77777777" w:rsidR="00BA0562" w:rsidRDefault="00BA0562" w:rsidP="006132A9">
      <w:pPr>
        <w:pStyle w:val="TerminalDisplay"/>
      </w:pPr>
      <w:r>
        <w:t xml:space="preserve"> ftp server enable</w:t>
      </w:r>
    </w:p>
    <w:p w14:paraId="38320861" w14:textId="77777777" w:rsidR="00BA0562" w:rsidRDefault="00BA0562" w:rsidP="006132A9">
      <w:pPr>
        <w:pStyle w:val="TerminalDisplay"/>
      </w:pPr>
      <w:r>
        <w:t>#</w:t>
      </w:r>
    </w:p>
    <w:p w14:paraId="72783CB0" w14:textId="77777777" w:rsidR="00BA0562" w:rsidRDefault="00BA0562" w:rsidP="006132A9">
      <w:pPr>
        <w:pStyle w:val="TerminalDisplay"/>
      </w:pPr>
      <w:r>
        <w:t>user-interface vty 0 4</w:t>
      </w:r>
    </w:p>
    <w:p w14:paraId="09BD28C6" w14:textId="77777777" w:rsidR="00BA0562" w:rsidRDefault="00BA0562" w:rsidP="006132A9">
      <w:pPr>
        <w:pStyle w:val="TerminalDisplay"/>
      </w:pPr>
      <w:r>
        <w:t xml:space="preserve"> authentication-mode aaa                  </w:t>
      </w:r>
    </w:p>
    <w:p w14:paraId="38D1D8B8" w14:textId="77777777" w:rsidR="00BA0562" w:rsidRDefault="00BA0562" w:rsidP="006132A9">
      <w:pPr>
        <w:pStyle w:val="TerminalDisplay"/>
      </w:pPr>
      <w:r>
        <w:t xml:space="preserve"> user privilege level 15</w:t>
      </w:r>
    </w:p>
    <w:p w14:paraId="6573EBCD" w14:textId="77777777" w:rsidR="00BA0562" w:rsidRDefault="00BA0562" w:rsidP="006132A9">
      <w:pPr>
        <w:pStyle w:val="TerminalDisplay"/>
      </w:pPr>
      <w:r>
        <w:t>#</w:t>
      </w:r>
    </w:p>
    <w:p w14:paraId="2B29F2F6" w14:textId="77777777" w:rsidR="00BA0562" w:rsidRDefault="00BA0562" w:rsidP="006132A9">
      <w:pPr>
        <w:pStyle w:val="TerminalDisplay"/>
      </w:pPr>
      <w:r>
        <w:t>return</w:t>
      </w:r>
    </w:p>
    <w:p w14:paraId="035A98E5" w14:textId="77777777" w:rsidR="00BA0562" w:rsidRDefault="00BA0562" w:rsidP="0063284F">
      <w:pPr>
        <w:pStyle w:val="Heading3"/>
      </w:pPr>
      <w:bookmarkStart w:id="160" w:name="_Toc66968604"/>
      <w:r>
        <w:t>Вопросы</w:t>
      </w:r>
      <w:bookmarkEnd w:id="160"/>
    </w:p>
    <w:p w14:paraId="45A82E48" w14:textId="77777777" w:rsidR="00376945" w:rsidRDefault="00BA0562" w:rsidP="002075CB">
      <w:pPr>
        <w:pStyle w:val="ItemStep"/>
        <w:outlineLvl w:val="9"/>
      </w:pPr>
      <w:r>
        <w:t>В активном или пассивном режиме работает FTP по умолчанию?</w:t>
      </w:r>
    </w:p>
    <w:p w14:paraId="6004569F" w14:textId="77777777" w:rsidR="00376945" w:rsidRDefault="00376945">
      <w:pPr>
        <w:topLinePunct w:val="0"/>
        <w:adjustRightInd/>
        <w:snapToGrid/>
        <w:spacing w:before="0" w:after="0" w:line="240" w:lineRule="auto"/>
        <w:ind w:left="0"/>
        <w:rPr>
          <w:rFonts w:cs="Arial"/>
          <w:szCs w:val="21"/>
        </w:rPr>
      </w:pPr>
      <w:r>
        <w:br w:type="page"/>
      </w:r>
    </w:p>
    <w:p w14:paraId="217C0321" w14:textId="2A66CCA5" w:rsidR="00BA0562" w:rsidRDefault="00BA0562" w:rsidP="0063284F">
      <w:pPr>
        <w:pStyle w:val="Heading2"/>
      </w:pPr>
      <w:bookmarkStart w:id="161" w:name="_Toc35261171"/>
      <w:bookmarkStart w:id="162" w:name="_Toc66968605"/>
      <w:r>
        <w:lastRenderedPageBreak/>
        <w:t>Лабораторная работа 2</w:t>
      </w:r>
      <w:r w:rsidR="008A3727">
        <w:t>.</w:t>
      </w:r>
      <w:r>
        <w:t xml:space="preserve"> Конфигурирование DHCP</w:t>
      </w:r>
      <w:bookmarkEnd w:id="161"/>
      <w:bookmarkEnd w:id="162"/>
    </w:p>
    <w:p w14:paraId="2D90DC03" w14:textId="77777777" w:rsidR="00BA0562" w:rsidRDefault="00BA0562" w:rsidP="0063284F">
      <w:pPr>
        <w:pStyle w:val="Heading3"/>
      </w:pPr>
      <w:bookmarkStart w:id="163" w:name="_Toc66968606"/>
      <w:r>
        <w:t>Общая информация</w:t>
      </w:r>
      <w:bookmarkEnd w:id="163"/>
    </w:p>
    <w:p w14:paraId="29551C75" w14:textId="77777777" w:rsidR="00BA0562" w:rsidRPr="008A3727" w:rsidRDefault="00BA0562" w:rsidP="0063284F">
      <w:pPr>
        <w:pStyle w:val="Heading4"/>
        <w:rPr>
          <w:rFonts w:asciiTheme="minorHAnsi" w:hAnsiTheme="minorHAnsi" w:hint="default"/>
        </w:rPr>
      </w:pPr>
      <w:bookmarkStart w:id="164" w:name="_Toc66968607"/>
      <w:r w:rsidRPr="008A3727">
        <w:rPr>
          <w:rFonts w:asciiTheme="minorHAnsi" w:hAnsiTheme="minorHAnsi" w:hint="default"/>
        </w:rPr>
        <w:t>О лабораторной работе</w:t>
      </w:r>
      <w:bookmarkEnd w:id="164"/>
    </w:p>
    <w:p w14:paraId="41318547" w14:textId="0666A5DB" w:rsidR="00BA0562" w:rsidRDefault="00BA0562" w:rsidP="0063284F">
      <w:r>
        <w:t xml:space="preserve">Протокол динамической настройки узла (Dynamic Host Configuration Protocol, DHCP) позволяет хостам в сети автоматически получать IP-адреса и другие настройки, обеспечивая динамическое конфигурирование и унифицированное управление </w:t>
      </w:r>
      <w:r w:rsidR="008A3727">
        <w:br/>
      </w:r>
      <w:r>
        <w:t>IP-адресами. Это упрощает развертывание и горизонтальное масштабирование даже для небольших сетей.</w:t>
      </w:r>
    </w:p>
    <w:p w14:paraId="23D2C74B" w14:textId="77777777" w:rsidR="00BA0562" w:rsidRDefault="00BA0562" w:rsidP="0063284F">
      <w:r>
        <w:t>Протокол DHCP определен в стандарте RFC 2131 и использует режим связи клиент/сервер. Клиент (DHCP-клиент) запрашивает конфигурационную информацию у сервера (DHCP-сервера), и сервер отправляет нужные клиенту настройки.</w:t>
      </w:r>
    </w:p>
    <w:p w14:paraId="68343B32" w14:textId="77777777" w:rsidR="00BA0562" w:rsidRDefault="00BA0562" w:rsidP="0063284F">
      <w:r>
        <w:t>DHCP поддерживает динамическое и статическое назначение IP-адресов.</w:t>
      </w:r>
    </w:p>
    <w:p w14:paraId="36CFDAC9" w14:textId="77777777" w:rsidR="00BA0562" w:rsidRDefault="00BA0562" w:rsidP="0063284F">
      <w:pPr>
        <w:pStyle w:val="ItemList"/>
      </w:pPr>
      <w:r>
        <w:t>Динамическое назначение: DHCP назначает клиенту IP-адрес на определенный срок (это называется арендой адреса). Такой механизм применяется в сценариях, когда хосты временно подключаются к сети, а количество свободных IP-адресов меньше общего количества хостов.</w:t>
      </w:r>
    </w:p>
    <w:p w14:paraId="5F0920E4" w14:textId="77777777" w:rsidR="00BA0562" w:rsidRPr="00F10128" w:rsidRDefault="00BA0562" w:rsidP="0063284F">
      <w:pPr>
        <w:pStyle w:val="ItemList"/>
      </w:pPr>
      <w:r>
        <w:t>Статическое назначение: DHCP назначает клиентам постоянные IP-адреса из настроенного диапазона. По сравнению с ручной настройкой IP-адреса статическое назначение DHCP позволяет предотвратить ошибки, которые могут возникнуть в результате неправильных действий при ручной настройке, и обеспечивает унифицированное обслуживание и управление.</w:t>
      </w:r>
    </w:p>
    <w:p w14:paraId="7C3FBCCA" w14:textId="77777777" w:rsidR="00BA0562" w:rsidRPr="008A3727" w:rsidRDefault="00BA0562" w:rsidP="0063284F">
      <w:pPr>
        <w:pStyle w:val="Heading4"/>
        <w:rPr>
          <w:rFonts w:asciiTheme="minorHAnsi" w:hAnsiTheme="minorHAnsi" w:hint="default"/>
        </w:rPr>
      </w:pPr>
      <w:bookmarkStart w:id="165" w:name="_Toc66968608"/>
      <w:r w:rsidRPr="008A3727">
        <w:rPr>
          <w:rFonts w:asciiTheme="minorHAnsi" w:hAnsiTheme="minorHAnsi" w:hint="default"/>
        </w:rPr>
        <w:t>Цели</w:t>
      </w:r>
      <w:bookmarkEnd w:id="165"/>
    </w:p>
    <w:p w14:paraId="343A9C27" w14:textId="77777777" w:rsidR="00BA0562" w:rsidRPr="0000387B" w:rsidRDefault="00BA0562" w:rsidP="0063284F">
      <w:r>
        <w:t>Лабораторная работа помогает получить практические навыки по изучению следующих тем:</w:t>
      </w:r>
    </w:p>
    <w:p w14:paraId="478546EE" w14:textId="77777777" w:rsidR="00BA0562" w:rsidRDefault="00BA0562" w:rsidP="0063284F">
      <w:pPr>
        <w:pStyle w:val="ItemList"/>
      </w:pPr>
      <w:r>
        <w:t>Настройка пула адресов интерфейса на DHCP-сервере.</w:t>
      </w:r>
    </w:p>
    <w:p w14:paraId="5EFEEC3B" w14:textId="77777777" w:rsidR="00BA0562" w:rsidRDefault="00BA0562" w:rsidP="0063284F">
      <w:pPr>
        <w:pStyle w:val="ItemList"/>
      </w:pPr>
      <w:r>
        <w:t>Настройка глобального пула адресов на DHCP-сервере.</w:t>
      </w:r>
    </w:p>
    <w:p w14:paraId="74B9701E" w14:textId="77777777" w:rsidR="00BA0562" w:rsidRDefault="00BA0562" w:rsidP="0063284F">
      <w:pPr>
        <w:pStyle w:val="ItemList"/>
      </w:pPr>
      <w:r>
        <w:t>Использование DHCP для статического назначения IP-адресов.</w:t>
      </w:r>
    </w:p>
    <w:p w14:paraId="090F2331" w14:textId="77777777" w:rsidR="00BA0562" w:rsidRPr="008A3727" w:rsidRDefault="00BA0562" w:rsidP="0063284F">
      <w:pPr>
        <w:pStyle w:val="Heading4"/>
        <w:rPr>
          <w:rFonts w:asciiTheme="minorHAnsi" w:hAnsiTheme="minorHAnsi" w:hint="default"/>
        </w:rPr>
      </w:pPr>
      <w:bookmarkStart w:id="166" w:name="_Toc66968609"/>
      <w:r w:rsidRPr="008A3727">
        <w:rPr>
          <w:rFonts w:asciiTheme="minorHAnsi" w:hAnsiTheme="minorHAnsi" w:hint="default"/>
        </w:rPr>
        <w:t>Топология сети</w:t>
      </w:r>
      <w:bookmarkEnd w:id="166"/>
    </w:p>
    <w:p w14:paraId="24C5BEAF" w14:textId="77777777" w:rsidR="00BA0562" w:rsidRDefault="00BA0562" w:rsidP="0063284F">
      <w:r>
        <w:t>Чтобы оптимизировать использование IP-адресов, предприятие планирует развернуть DHCP в сети.</w:t>
      </w:r>
    </w:p>
    <w:p w14:paraId="5130F5AC" w14:textId="77777777" w:rsidR="00BA0562" w:rsidRDefault="00BA0562" w:rsidP="002075CB">
      <w:pPr>
        <w:pStyle w:val="ItemStep"/>
        <w:outlineLvl w:val="9"/>
      </w:pPr>
      <w:r>
        <w:t>Для этого необходимо настроить маршрутизаторы R1 и R3 в качестве DHCP-клиентов.</w:t>
      </w:r>
    </w:p>
    <w:p w14:paraId="5E4DA6DE" w14:textId="4AD08482" w:rsidR="00BA0562" w:rsidRPr="00264446" w:rsidRDefault="00BA0562" w:rsidP="002075CB">
      <w:pPr>
        <w:pStyle w:val="ItemStep"/>
        <w:outlineLvl w:val="9"/>
      </w:pPr>
      <w:r>
        <w:t xml:space="preserve">А также </w:t>
      </w:r>
      <w:r w:rsidR="008A3727">
        <w:t xml:space="preserve">необходимо </w:t>
      </w:r>
      <w:r>
        <w:t>настроить маршрутизатор R2 в качестве DHCP-сервера для назначения IP-адресов R1 и R3.</w:t>
      </w:r>
    </w:p>
    <w:p w14:paraId="64077541" w14:textId="77777777" w:rsidR="00BA0562" w:rsidRDefault="00BA0562" w:rsidP="002075CB">
      <w:pPr>
        <w:pStyle w:val="FigureDescription"/>
        <w:outlineLvl w:val="9"/>
      </w:pPr>
      <w:r>
        <w:lastRenderedPageBreak/>
        <w:t>Топология сети для конфигурирования DHCP, используемая в данной лабораторной работе</w:t>
      </w:r>
    </w:p>
    <w:p w14:paraId="0D2A19F4" w14:textId="394801BB" w:rsidR="00BA0562" w:rsidRDefault="002C1190" w:rsidP="00376945">
      <w:pPr>
        <w:jc w:val="center"/>
        <w:rPr>
          <w:noProof/>
        </w:rPr>
      </w:pPr>
      <w:r>
        <w:rPr>
          <w:noProof/>
          <w:lang w:eastAsia="zh-TW"/>
        </w:rPr>
        <w:drawing>
          <wp:inline distT="0" distB="0" distL="0" distR="0" wp14:anchorId="25A74699" wp14:editId="356248C7">
            <wp:extent cx="3636175" cy="2576512"/>
            <wp:effectExtent l="0" t="0" r="254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48243" cy="2585063"/>
                    </a:xfrm>
                    <a:prstGeom prst="rect">
                      <a:avLst/>
                    </a:prstGeom>
                    <a:noFill/>
                    <a:ln>
                      <a:noFill/>
                    </a:ln>
                  </pic:spPr>
                </pic:pic>
              </a:graphicData>
            </a:graphic>
          </wp:inline>
        </w:drawing>
      </w:r>
    </w:p>
    <w:p w14:paraId="2332693A" w14:textId="77777777" w:rsidR="0063284F" w:rsidRDefault="0063284F" w:rsidP="0063284F"/>
    <w:p w14:paraId="5FFBA9C3" w14:textId="77777777" w:rsidR="00BA0562" w:rsidRDefault="00BA0562" w:rsidP="0063284F">
      <w:pPr>
        <w:pStyle w:val="Heading3"/>
      </w:pPr>
      <w:bookmarkStart w:id="167" w:name="_Toc66968610"/>
      <w:r>
        <w:t>Лабораторная работа</w:t>
      </w:r>
      <w:bookmarkEnd w:id="167"/>
    </w:p>
    <w:p w14:paraId="54AC99EC" w14:textId="77777777" w:rsidR="00BA0562" w:rsidRPr="002C1190" w:rsidRDefault="00BA0562" w:rsidP="0063284F">
      <w:pPr>
        <w:pStyle w:val="Heading4"/>
        <w:rPr>
          <w:rFonts w:asciiTheme="minorHAnsi" w:hAnsiTheme="minorHAnsi" w:hint="default"/>
        </w:rPr>
      </w:pPr>
      <w:bookmarkStart w:id="168" w:name="_Toc66968611"/>
      <w:r w:rsidRPr="002C1190">
        <w:rPr>
          <w:rFonts w:asciiTheme="minorHAnsi" w:hAnsiTheme="minorHAnsi" w:hint="default"/>
        </w:rPr>
        <w:t>План работы</w:t>
      </w:r>
      <w:bookmarkEnd w:id="168"/>
    </w:p>
    <w:p w14:paraId="7C99C4C7" w14:textId="77777777" w:rsidR="00BA0562" w:rsidRDefault="00BA0562" w:rsidP="002075CB">
      <w:pPr>
        <w:pStyle w:val="ItemStep"/>
        <w:outlineLvl w:val="9"/>
      </w:pPr>
      <w:r>
        <w:t>Настройка DHCP-сервера.</w:t>
      </w:r>
    </w:p>
    <w:p w14:paraId="321F0286" w14:textId="77777777" w:rsidR="00BA0562" w:rsidRPr="00F04511" w:rsidRDefault="00BA0562" w:rsidP="002075CB">
      <w:pPr>
        <w:pStyle w:val="ItemStep"/>
        <w:outlineLvl w:val="9"/>
      </w:pPr>
      <w:r>
        <w:t>Настройка DHCP-клиентов.</w:t>
      </w:r>
    </w:p>
    <w:p w14:paraId="6AB0AECF" w14:textId="77777777" w:rsidR="00BA0562" w:rsidRPr="002C1190" w:rsidRDefault="00BA0562" w:rsidP="0063284F">
      <w:pPr>
        <w:pStyle w:val="Heading4"/>
        <w:rPr>
          <w:rFonts w:asciiTheme="minorHAnsi" w:hAnsiTheme="minorHAnsi" w:hint="default"/>
        </w:rPr>
      </w:pPr>
      <w:bookmarkStart w:id="169" w:name="_Toc66968612"/>
      <w:r w:rsidRPr="002C1190">
        <w:rPr>
          <w:rFonts w:asciiTheme="minorHAnsi" w:hAnsiTheme="minorHAnsi" w:hint="default"/>
        </w:rPr>
        <w:t>Процедура конфигурирования</w:t>
      </w:r>
      <w:bookmarkEnd w:id="169"/>
    </w:p>
    <w:p w14:paraId="172F3D21" w14:textId="77777777" w:rsidR="00BA0562" w:rsidRDefault="00BA0562" w:rsidP="002075CB">
      <w:pPr>
        <w:pStyle w:val="Step"/>
        <w:outlineLvl w:val="9"/>
      </w:pPr>
      <w:r>
        <w:t>Настройте основные параметры.</w:t>
      </w:r>
    </w:p>
    <w:p w14:paraId="0A48CD1E" w14:textId="77777777" w:rsidR="00BA0562" w:rsidRDefault="00BA0562" w:rsidP="0063284F">
      <w:r>
        <w:t># Настройте на маршрутизаторе R2 адреса интерфейсов.</w:t>
      </w:r>
    </w:p>
    <w:p w14:paraId="25F1BF3B" w14:textId="77777777" w:rsidR="00BA0562" w:rsidRDefault="00BA0562" w:rsidP="006132A9">
      <w:pPr>
        <w:pStyle w:val="TerminalDisplay"/>
      </w:pPr>
      <w:r>
        <w:t>[R2]interface GigabitEthernet 0/0/3</w:t>
      </w:r>
    </w:p>
    <w:p w14:paraId="46421147" w14:textId="77777777" w:rsidR="00BA0562" w:rsidRDefault="00BA0562" w:rsidP="006132A9">
      <w:pPr>
        <w:pStyle w:val="TerminalDisplay"/>
      </w:pPr>
      <w:r>
        <w:t>[R2-GigabitEthernet0/0/3] ip address 10.0.12.2 24</w:t>
      </w:r>
    </w:p>
    <w:p w14:paraId="6F9D9846" w14:textId="77777777" w:rsidR="00BA0562" w:rsidRDefault="00BA0562" w:rsidP="006132A9">
      <w:pPr>
        <w:pStyle w:val="TerminalDisplay"/>
      </w:pPr>
      <w:r>
        <w:t>[R2-GigabitEthernet0/0/3]quit</w:t>
      </w:r>
    </w:p>
    <w:p w14:paraId="0BE79A36" w14:textId="77777777" w:rsidR="00BA0562" w:rsidRDefault="00BA0562" w:rsidP="006132A9">
      <w:pPr>
        <w:pStyle w:val="TerminalDisplay"/>
      </w:pPr>
      <w:r>
        <w:t>[R2]interface GigabitEthernet 0/0/4</w:t>
      </w:r>
    </w:p>
    <w:p w14:paraId="4F13C8EE" w14:textId="77777777" w:rsidR="00BA0562" w:rsidRDefault="00BA0562" w:rsidP="006132A9">
      <w:pPr>
        <w:pStyle w:val="TerminalDisplay"/>
      </w:pPr>
      <w:r>
        <w:t>[R2-GigabitEthernet0/0/4]ip address 10.0.23.2 24</w:t>
      </w:r>
    </w:p>
    <w:p w14:paraId="45103EF5" w14:textId="77777777" w:rsidR="00BA0562" w:rsidRDefault="00BA0562" w:rsidP="006132A9">
      <w:pPr>
        <w:pStyle w:val="TerminalDisplay"/>
      </w:pPr>
      <w:r>
        <w:t>[R2-GigabitEthernet0/0/4]quit</w:t>
      </w:r>
    </w:p>
    <w:p w14:paraId="1B4C1772" w14:textId="77777777" w:rsidR="00BA0562" w:rsidRDefault="00BA0562" w:rsidP="002075CB">
      <w:pPr>
        <w:pStyle w:val="Step"/>
        <w:outlineLvl w:val="9"/>
      </w:pPr>
      <w:r>
        <w:t>Включите функцию DHCP.</w:t>
      </w:r>
    </w:p>
    <w:p w14:paraId="512C2D1B" w14:textId="77777777" w:rsidR="00BA0562" w:rsidRDefault="00BA0562" w:rsidP="006132A9">
      <w:pPr>
        <w:pStyle w:val="TerminalDisplay"/>
      </w:pPr>
      <w:r>
        <w:t xml:space="preserve">[R1]dhcp enable </w:t>
      </w:r>
    </w:p>
    <w:p w14:paraId="26CB4398" w14:textId="77777777" w:rsidR="00BA0562" w:rsidRDefault="00BA0562" w:rsidP="006132A9">
      <w:pPr>
        <w:pStyle w:val="TerminalDisplay"/>
      </w:pPr>
      <w:r>
        <w:t>Info: The operation may take a few seconds. Please wait for a moment.done.</w:t>
      </w:r>
    </w:p>
    <w:p w14:paraId="5EECEF71" w14:textId="4F283062" w:rsidR="00BA0562" w:rsidRDefault="00BA0562" w:rsidP="0063284F">
      <w:r>
        <w:t xml:space="preserve">Команду </w:t>
      </w:r>
      <w:r>
        <w:rPr>
          <w:b/>
          <w:bCs/>
        </w:rPr>
        <w:t>dhcp enable</w:t>
      </w:r>
      <w:r>
        <w:t xml:space="preserve"> необходимо выполн</w:t>
      </w:r>
      <w:r w:rsidR="002C1190">
        <w:t>я</w:t>
      </w:r>
      <w:r>
        <w:t>ть перед выполнением других команд, связанных с DHCP, независимо от того, предназначены эти команды для DHCP-серверов или DHCP-клиентов.</w:t>
      </w:r>
    </w:p>
    <w:p w14:paraId="42AA97FE" w14:textId="77777777" w:rsidR="00BA0562" w:rsidRDefault="00BA0562" w:rsidP="006132A9">
      <w:pPr>
        <w:pStyle w:val="TerminalDisplay"/>
      </w:pPr>
      <w:r>
        <w:t xml:space="preserve">[R2]dhcp enable </w:t>
      </w:r>
    </w:p>
    <w:p w14:paraId="2595D23A" w14:textId="77777777" w:rsidR="00BA0562" w:rsidRDefault="00BA0562" w:rsidP="006132A9">
      <w:pPr>
        <w:pStyle w:val="TerminalDisplay"/>
      </w:pPr>
      <w:r>
        <w:t>Info: The operation may take a few seconds. Please wait for a moment.done.</w:t>
      </w:r>
    </w:p>
    <w:p w14:paraId="7FAEC492" w14:textId="53D50DBF" w:rsidR="00BA0562" w:rsidRDefault="00BA0562" w:rsidP="00376945"/>
    <w:p w14:paraId="6EB81C82" w14:textId="77777777" w:rsidR="00BA0562" w:rsidRDefault="00BA0562" w:rsidP="006132A9">
      <w:pPr>
        <w:pStyle w:val="TerminalDisplay"/>
      </w:pPr>
      <w:r>
        <w:t xml:space="preserve">[R3]dhcp enable </w:t>
      </w:r>
    </w:p>
    <w:p w14:paraId="282A90A7" w14:textId="77777777" w:rsidR="00BA0562" w:rsidRDefault="00BA0562" w:rsidP="00376945">
      <w:pPr>
        <w:pStyle w:val="TerminalDisplay"/>
      </w:pPr>
      <w:r>
        <w:lastRenderedPageBreak/>
        <w:t>Info: The operation may take a few seconds. Please wait for a moment.done.</w:t>
      </w:r>
    </w:p>
    <w:p w14:paraId="03FC2007" w14:textId="77777777" w:rsidR="00BA0562" w:rsidRDefault="00BA0562" w:rsidP="002075CB">
      <w:pPr>
        <w:pStyle w:val="Step"/>
        <w:outlineLvl w:val="9"/>
      </w:pPr>
      <w:r>
        <w:t>Настройте пул адресов.</w:t>
      </w:r>
    </w:p>
    <w:p w14:paraId="7A655959" w14:textId="77777777" w:rsidR="00BA0562" w:rsidRDefault="00BA0562" w:rsidP="0063284F">
      <w:r>
        <w:t># Настройте пул IP-адресов на GE 0/0/3 маршрутизатора R2 для назначения IP-адреса маршрутизатору R1.</w:t>
      </w:r>
    </w:p>
    <w:p w14:paraId="1D219D00" w14:textId="77777777" w:rsidR="00BA0562" w:rsidRDefault="00BA0562" w:rsidP="006132A9">
      <w:pPr>
        <w:pStyle w:val="TerminalDisplay"/>
      </w:pPr>
      <w:r>
        <w:t>[R2]interface GigabitEthernet 0/0/3</w:t>
      </w:r>
    </w:p>
    <w:p w14:paraId="2D90D19B" w14:textId="77777777" w:rsidR="00BA0562" w:rsidRDefault="00BA0562" w:rsidP="006132A9">
      <w:pPr>
        <w:pStyle w:val="TerminalDisplay"/>
      </w:pPr>
      <w:r>
        <w:t xml:space="preserve">[R2-GigabitEthernet0/0/3]dhcp select interface </w:t>
      </w:r>
    </w:p>
    <w:p w14:paraId="27C60186" w14:textId="77777777" w:rsidR="00BA0562" w:rsidRDefault="00BA0562" w:rsidP="0063284F">
      <w:r>
        <w:t xml:space="preserve">Команда </w:t>
      </w:r>
      <w:r>
        <w:rPr>
          <w:b/>
          <w:bCs/>
        </w:rPr>
        <w:t>dhcp select interface</w:t>
      </w:r>
      <w:r>
        <w:t xml:space="preserve"> позволяет интерфейсу использовать пул адресов интерфейса. Без выполнения этой команды вам не удастся настроить параметры, относящиеся к пулу адресов интерфейса.</w:t>
      </w:r>
    </w:p>
    <w:p w14:paraId="72353FD4" w14:textId="77777777" w:rsidR="00BA0562" w:rsidRDefault="00BA0562" w:rsidP="006132A9">
      <w:pPr>
        <w:pStyle w:val="TerminalDisplay"/>
      </w:pPr>
      <w:r>
        <w:t xml:space="preserve">[R2-GigabitEthernet0/0/3]dhcp server dns-list 10.0.12.2 </w:t>
      </w:r>
    </w:p>
    <w:p w14:paraId="7FDE9329" w14:textId="2F7D32AD" w:rsidR="00BA0562" w:rsidRDefault="00BA0562" w:rsidP="0063284F">
      <w:r>
        <w:t xml:space="preserve">Команда </w:t>
      </w:r>
      <w:r>
        <w:rPr>
          <w:b/>
          <w:bCs/>
        </w:rPr>
        <w:t>dhcp server dns-list</w:t>
      </w:r>
      <w:r>
        <w:t xml:space="preserve"> позволяет настраивает адреса DNS-серверов для пула адресов интерфейса. Можно настроить до восьми адресов DNS-серверов. Эти </w:t>
      </w:r>
      <w:r w:rsidR="002C1190">
        <w:br/>
      </w:r>
      <w:r>
        <w:t>IP-адреса разделяются пробелами.</w:t>
      </w:r>
    </w:p>
    <w:p w14:paraId="18C08282" w14:textId="77777777" w:rsidR="00BA0562" w:rsidRDefault="00BA0562" w:rsidP="0063284F">
      <w:r>
        <w:t># Настройте глобальный пул адресов.</w:t>
      </w:r>
    </w:p>
    <w:p w14:paraId="2C5B7D62" w14:textId="77777777" w:rsidR="00BA0562" w:rsidRDefault="00BA0562" w:rsidP="006132A9">
      <w:pPr>
        <w:pStyle w:val="TerminalDisplay"/>
      </w:pPr>
      <w:r>
        <w:t>[R2]ip pool GlobalPool</w:t>
      </w:r>
    </w:p>
    <w:p w14:paraId="4CE5EF5E" w14:textId="77777777" w:rsidR="00BA0562" w:rsidRDefault="00BA0562" w:rsidP="006132A9">
      <w:pPr>
        <w:pStyle w:val="TerminalDisplay"/>
      </w:pPr>
      <w:r>
        <w:t>Info: It's successful to create an IP address pool.</w:t>
      </w:r>
    </w:p>
    <w:p w14:paraId="2C1CD007" w14:textId="77777777" w:rsidR="00BA0562" w:rsidRPr="0063284F" w:rsidRDefault="00BA0562" w:rsidP="006132A9">
      <w:pPr>
        <w:pStyle w:val="TerminalDisplay"/>
      </w:pPr>
      <w:r>
        <w:t># Создайте пул IP-адресов с названием GlobalPool.</w:t>
      </w:r>
    </w:p>
    <w:p w14:paraId="68655F14" w14:textId="77777777" w:rsidR="00BA0562" w:rsidRDefault="00BA0562" w:rsidP="006132A9">
      <w:pPr>
        <w:pStyle w:val="TerminalDisplay"/>
      </w:pPr>
      <w:r>
        <w:t xml:space="preserve">[R2-ip-pool-GlobalPool]network 10.0.23.0 mask 24 </w:t>
      </w:r>
    </w:p>
    <w:p w14:paraId="13FD677F" w14:textId="77777777" w:rsidR="00BA0562" w:rsidRDefault="00BA0562" w:rsidP="0063284F">
      <w:r>
        <w:t xml:space="preserve">Команда </w:t>
      </w:r>
      <w:r>
        <w:rPr>
          <w:b/>
          <w:bCs/>
        </w:rPr>
        <w:t>network</w:t>
      </w:r>
      <w:r>
        <w:t xml:space="preserve"> позволяет указать сетевой адрес для глобального пула адресов.</w:t>
      </w:r>
    </w:p>
    <w:p w14:paraId="7B7835D2" w14:textId="77777777" w:rsidR="00BA0562" w:rsidRDefault="00BA0562" w:rsidP="006132A9">
      <w:pPr>
        <w:pStyle w:val="TerminalDisplay"/>
      </w:pPr>
      <w:r>
        <w:t xml:space="preserve">[R2-ip-pool-GlobalPool]dns-list 10.0.23.2 </w:t>
      </w:r>
    </w:p>
    <w:p w14:paraId="4DB5AC74" w14:textId="77777777" w:rsidR="00BA0562" w:rsidRDefault="00BA0562" w:rsidP="006132A9">
      <w:pPr>
        <w:pStyle w:val="TerminalDisplay"/>
      </w:pPr>
      <w:r>
        <w:t xml:space="preserve">[R2-ip-pool-GlobalPool]gateway-list 10.0.23.2 </w:t>
      </w:r>
    </w:p>
    <w:p w14:paraId="4DA5BF06" w14:textId="77777777" w:rsidR="00BA0562" w:rsidRDefault="00BA0562" w:rsidP="0063284F">
      <w:r>
        <w:t xml:space="preserve">Команда </w:t>
      </w:r>
      <w:r>
        <w:rPr>
          <w:b/>
          <w:bCs/>
        </w:rPr>
        <w:t>gateway-list</w:t>
      </w:r>
      <w:r>
        <w:t xml:space="preserve"> позволяет настроить адрес шлюза для DHCP-клиента. После того, как R3 получает IP-адрес, он генерирует маршрут по умолчанию с адресом следующего перехода 10.0.23.2.</w:t>
      </w:r>
    </w:p>
    <w:p w14:paraId="6A9E1DB2" w14:textId="77777777" w:rsidR="00BA0562" w:rsidRDefault="00BA0562" w:rsidP="006132A9">
      <w:pPr>
        <w:pStyle w:val="TerminalDisplay"/>
      </w:pPr>
      <w:r>
        <w:t xml:space="preserve">[R2-ip-pool-GlobalPool]lease day 2 hour 2 </w:t>
      </w:r>
    </w:p>
    <w:p w14:paraId="4EE631AB" w14:textId="77777777" w:rsidR="00BA0562" w:rsidRDefault="00BA0562" w:rsidP="0063284F">
      <w:r>
        <w:t xml:space="preserve">Команда </w:t>
      </w:r>
      <w:r>
        <w:rPr>
          <w:b/>
          <w:bCs/>
        </w:rPr>
        <w:t>lease</w:t>
      </w:r>
      <w:r>
        <w:t xml:space="preserve"> позволяет настроить аренду IP-адресов в глобальном пуле IP-адресов. Если срок аренды имеет значение </w:t>
      </w:r>
      <w:r>
        <w:rPr>
          <w:b/>
          <w:bCs/>
        </w:rPr>
        <w:t>unlimited</w:t>
      </w:r>
      <w:r>
        <w:t>, значит, он не ограничен. По умолчанию аренда IP-адресов составляет один день.</w:t>
      </w:r>
    </w:p>
    <w:p w14:paraId="700C5E8F" w14:textId="77777777" w:rsidR="00BA0562" w:rsidRDefault="00BA0562" w:rsidP="006132A9">
      <w:pPr>
        <w:pStyle w:val="TerminalDisplay"/>
      </w:pPr>
      <w:r>
        <w:t>[R2-ip-pool-GlobalPool]static-bind ip-address 10.0.23.3 mac-address 00e0-fc6f-6d1f</w:t>
      </w:r>
    </w:p>
    <w:p w14:paraId="2594944E" w14:textId="77777777" w:rsidR="00BA0562" w:rsidRDefault="00BA0562" w:rsidP="0063284F">
      <w:r>
        <w:t xml:space="preserve">Команда </w:t>
      </w:r>
      <w:r>
        <w:rPr>
          <w:b/>
          <w:bCs/>
        </w:rPr>
        <w:t>static-bind</w:t>
      </w:r>
      <w:r>
        <w:t xml:space="preserve"> позволяет установить привязку IP-адреса в глобальном пуле адресов к MAC-адресу клиента. 00e0-fc6f-6d1f — это MAC-адрес GigabitEthernet0/0/3 на маршрутизаторе R3. Чтобы вывести на экран MAC-адрес GigabitEthernet0/0/3, можно выполнить команду </w:t>
      </w:r>
      <w:r>
        <w:rPr>
          <w:b/>
          <w:bCs/>
        </w:rPr>
        <w:t>display interface GigabitEthernet0/0/3</w:t>
      </w:r>
      <w:r>
        <w:t xml:space="preserve"> на маршрутизаторе R3. После выполнения команды R3 получит постоянный IP-адрес 10.0.23.3.</w:t>
      </w:r>
    </w:p>
    <w:p w14:paraId="500A2DA8" w14:textId="77777777" w:rsidR="00BA0562" w:rsidRDefault="00BA0562" w:rsidP="006132A9">
      <w:pPr>
        <w:pStyle w:val="TerminalDisplay"/>
      </w:pPr>
      <w:r>
        <w:t>[R2-ip-pool-GlobalPool]quit</w:t>
      </w:r>
    </w:p>
    <w:p w14:paraId="31865E26" w14:textId="77777777" w:rsidR="00BA0562" w:rsidRDefault="00BA0562" w:rsidP="002075CB">
      <w:pPr>
        <w:pStyle w:val="Step"/>
        <w:outlineLvl w:val="9"/>
      </w:pPr>
      <w:r>
        <w:t>Включите функцию DHCP-сервера на GigabitEthernet 0/0/4 маршрутизатора R2 для назначения IP-адреса маршрутизатору R3.</w:t>
      </w:r>
    </w:p>
    <w:p w14:paraId="0AD6A2A9" w14:textId="77777777" w:rsidR="00BA0562" w:rsidRDefault="00BA0562" w:rsidP="006132A9">
      <w:pPr>
        <w:pStyle w:val="TerminalDisplay"/>
      </w:pPr>
      <w:r>
        <w:t>[R2]interface GigabitEthernet 0/0/4</w:t>
      </w:r>
    </w:p>
    <w:p w14:paraId="672AF27A" w14:textId="77777777" w:rsidR="00BA0562" w:rsidRDefault="00BA0562" w:rsidP="006132A9">
      <w:pPr>
        <w:pStyle w:val="TerminalDisplay"/>
      </w:pPr>
      <w:r>
        <w:t>[R2-GigabitEthernet0/0/4]dhcp select global</w:t>
      </w:r>
    </w:p>
    <w:p w14:paraId="75A51E4A" w14:textId="77777777" w:rsidR="00BA0562" w:rsidRDefault="00BA0562" w:rsidP="0063284F">
      <w:r>
        <w:lastRenderedPageBreak/>
        <w:t xml:space="preserve">Команда </w:t>
      </w:r>
      <w:r>
        <w:rPr>
          <w:b/>
          <w:bCs/>
        </w:rPr>
        <w:t>dhcp select global</w:t>
      </w:r>
      <w:r>
        <w:t xml:space="preserve"> позволяет интерфейсу использовать глобальный пул адресов. После получения запроса от DHCP-клиента интерфейс ищет в глобальном пуле адресов доступный IP-адрес и назначает его DHCP-клиенту.</w:t>
      </w:r>
    </w:p>
    <w:p w14:paraId="5A87F345" w14:textId="710DEBF7" w:rsidR="00BA0562" w:rsidRDefault="00BA0562" w:rsidP="002075CB">
      <w:pPr>
        <w:pStyle w:val="Step"/>
        <w:outlineLvl w:val="9"/>
      </w:pPr>
      <w:r>
        <w:t>Настройте DHCP-клиент</w:t>
      </w:r>
      <w:r w:rsidR="002C1190">
        <w:t>ы</w:t>
      </w:r>
      <w:r>
        <w:t>.</w:t>
      </w:r>
    </w:p>
    <w:p w14:paraId="2C8C779B" w14:textId="77777777" w:rsidR="00BA0562" w:rsidRDefault="00BA0562" w:rsidP="006132A9">
      <w:pPr>
        <w:pStyle w:val="TerminalDisplay"/>
      </w:pPr>
      <w:r>
        <w:t>[R1]interface GigabitEthernet 0/0/3</w:t>
      </w:r>
    </w:p>
    <w:p w14:paraId="23D55179" w14:textId="77777777" w:rsidR="00BA0562" w:rsidRDefault="00BA0562" w:rsidP="006132A9">
      <w:pPr>
        <w:pStyle w:val="TerminalDisplay"/>
      </w:pPr>
      <w:r>
        <w:t>[R1-GigabitEthernet0/0/3] ip address dhcp-alloc</w:t>
      </w:r>
    </w:p>
    <w:p w14:paraId="49A35278" w14:textId="77777777" w:rsidR="00BA0562" w:rsidRDefault="00BA0562" w:rsidP="00376945"/>
    <w:p w14:paraId="199F9253" w14:textId="77777777" w:rsidR="00BA0562" w:rsidRDefault="00BA0562" w:rsidP="006132A9">
      <w:pPr>
        <w:pStyle w:val="TerminalDisplay"/>
      </w:pPr>
      <w:r>
        <w:t>[R3]interface GigabitEthernet 0/0/3</w:t>
      </w:r>
    </w:p>
    <w:p w14:paraId="19BD2DA1" w14:textId="77777777" w:rsidR="00BA0562" w:rsidRDefault="00BA0562" w:rsidP="006132A9">
      <w:pPr>
        <w:pStyle w:val="TerminalDisplay"/>
      </w:pPr>
      <w:r>
        <w:t>[R3-GigabitEthernet0/0/3] ip address dhcp-alloc</w:t>
      </w:r>
    </w:p>
    <w:p w14:paraId="098C4B2A" w14:textId="77777777" w:rsidR="0063284F" w:rsidRDefault="0063284F" w:rsidP="0063284F">
      <w:pPr>
        <w:pStyle w:val="End"/>
      </w:pPr>
      <w:r>
        <w:t>----Конец</w:t>
      </w:r>
    </w:p>
    <w:p w14:paraId="662C3D48" w14:textId="77777777" w:rsidR="00BA0562" w:rsidRDefault="00BA0562" w:rsidP="0063284F">
      <w:pPr>
        <w:pStyle w:val="Heading3"/>
      </w:pPr>
      <w:bookmarkStart w:id="170" w:name="_Toc66968613"/>
      <w:r>
        <w:t>Проверка</w:t>
      </w:r>
      <w:bookmarkEnd w:id="170"/>
    </w:p>
    <w:p w14:paraId="4A37E7BF" w14:textId="77777777" w:rsidR="00BA0562" w:rsidRPr="003A2236" w:rsidRDefault="00BA0562" w:rsidP="00621C09">
      <w:pPr>
        <w:pStyle w:val="Heading4"/>
        <w:rPr>
          <w:rFonts w:asciiTheme="minorHAnsi" w:hAnsiTheme="minorHAnsi" w:hint="default"/>
        </w:rPr>
      </w:pPr>
      <w:bookmarkStart w:id="171" w:name="_Toc66968614"/>
      <w:r w:rsidRPr="003A2236">
        <w:rPr>
          <w:rFonts w:asciiTheme="minorHAnsi" w:hAnsiTheme="minorHAnsi" w:hint="default"/>
        </w:rPr>
        <w:t>Вывод на экран IP-адресов и маршрутов R1 и R3</w:t>
      </w:r>
      <w:bookmarkEnd w:id="171"/>
    </w:p>
    <w:p w14:paraId="5DC25623" w14:textId="77777777" w:rsidR="00BA0562" w:rsidRDefault="00BA0562" w:rsidP="006132A9">
      <w:pPr>
        <w:pStyle w:val="TerminalDisplay"/>
      </w:pPr>
      <w:r>
        <w:t xml:space="preserve">[R1]display ip interface brief </w:t>
      </w:r>
    </w:p>
    <w:p w14:paraId="036F6F0F" w14:textId="30F35D57" w:rsidR="00BA0562" w:rsidRDefault="00BA0562" w:rsidP="006132A9">
      <w:pPr>
        <w:pStyle w:val="TerminalDisplay"/>
      </w:pPr>
      <w:r>
        <w:t xml:space="preserve">Interface                          </w:t>
      </w:r>
      <w:r>
        <w:tab/>
        <w:t xml:space="preserve">IP Address/Mask      Physical    Protocol  </w:t>
      </w:r>
    </w:p>
    <w:p w14:paraId="65044CF7" w14:textId="0350A40E" w:rsidR="00BA0562" w:rsidRDefault="00BA0562" w:rsidP="006132A9">
      <w:pPr>
        <w:pStyle w:val="TerminalDisplay"/>
      </w:pPr>
      <w:r>
        <w:t xml:space="preserve">GigabitEthernet0/0/3              </w:t>
      </w:r>
      <w:r>
        <w:rPr>
          <w:b/>
          <w:bCs/>
        </w:rPr>
        <w:t xml:space="preserve">  </w:t>
      </w:r>
      <w:r>
        <w:rPr>
          <w:b/>
          <w:bCs/>
        </w:rPr>
        <w:tab/>
        <w:t xml:space="preserve">10.0.12.254/24 </w:t>
      </w:r>
      <w:r>
        <w:t xml:space="preserve">       up         up        </w:t>
      </w:r>
    </w:p>
    <w:p w14:paraId="71099A9C" w14:textId="77777777" w:rsidR="00BA0562" w:rsidRPr="00376945" w:rsidRDefault="00BA0562" w:rsidP="00376945">
      <w:pPr>
        <w:pStyle w:val="TerminalDisplay"/>
        <w:shd w:val="clear" w:color="auto" w:fill="auto"/>
        <w:rPr>
          <w:i/>
          <w:iCs/>
        </w:rPr>
      </w:pPr>
      <w:r>
        <w:rPr>
          <w:i/>
          <w:iCs/>
        </w:rPr>
        <w:t>Здесь представлена только основная информация. Из командного вывода видно, что R1 получил IP-адрес.</w:t>
      </w:r>
    </w:p>
    <w:p w14:paraId="187D4EAE" w14:textId="77777777" w:rsidR="00BA0562" w:rsidRDefault="00BA0562" w:rsidP="006132A9">
      <w:pPr>
        <w:pStyle w:val="TerminalDisplay"/>
      </w:pPr>
      <w:r>
        <w:t xml:space="preserve">[R1]display dns server </w:t>
      </w:r>
    </w:p>
    <w:p w14:paraId="1A40345E" w14:textId="77777777" w:rsidR="00BA0562" w:rsidRDefault="00BA0562" w:rsidP="006132A9">
      <w:pPr>
        <w:pStyle w:val="TerminalDisplay"/>
      </w:pPr>
      <w:r>
        <w:t>Type:</w:t>
      </w:r>
    </w:p>
    <w:p w14:paraId="2C25B4BE" w14:textId="77777777" w:rsidR="00BA0562" w:rsidRDefault="00BA0562" w:rsidP="006132A9">
      <w:pPr>
        <w:pStyle w:val="TerminalDisplay"/>
      </w:pPr>
      <w:r>
        <w:t>D:Dynamic     S:Static</w:t>
      </w:r>
    </w:p>
    <w:p w14:paraId="3D93B883" w14:textId="77777777" w:rsidR="00BA0562" w:rsidRDefault="00BA0562" w:rsidP="006132A9">
      <w:pPr>
        <w:pStyle w:val="TerminalDisplay"/>
      </w:pPr>
    </w:p>
    <w:p w14:paraId="671A4B1C" w14:textId="77777777" w:rsidR="00BA0562" w:rsidRDefault="00BA0562" w:rsidP="006132A9">
      <w:pPr>
        <w:pStyle w:val="TerminalDisplay"/>
      </w:pPr>
      <w:r>
        <w:t>No.  Type     IP Address</w:t>
      </w:r>
    </w:p>
    <w:p w14:paraId="76C062FC" w14:textId="77777777" w:rsidR="00BA0562" w:rsidRDefault="00BA0562" w:rsidP="006132A9">
      <w:pPr>
        <w:pStyle w:val="TerminalDisplay"/>
      </w:pPr>
      <w:r>
        <w:t xml:space="preserve">1     D      10.0.12.2 </w:t>
      </w:r>
    </w:p>
    <w:p w14:paraId="4DA25A60" w14:textId="77777777" w:rsidR="00BA0562" w:rsidRPr="00376945" w:rsidRDefault="00BA0562" w:rsidP="00376945">
      <w:pPr>
        <w:pStyle w:val="TerminalDisplay"/>
        <w:shd w:val="clear" w:color="auto" w:fill="auto"/>
        <w:rPr>
          <w:i/>
          <w:iCs/>
        </w:rPr>
      </w:pPr>
      <w:r>
        <w:rPr>
          <w:i/>
          <w:iCs/>
        </w:rPr>
        <w:t>Здесь представлена только основная информация. Из командного вывода видно, что R1 получил DNS-адрес.</w:t>
      </w:r>
    </w:p>
    <w:p w14:paraId="68720664" w14:textId="77777777" w:rsidR="00BA0562" w:rsidRDefault="00BA0562" w:rsidP="006132A9">
      <w:pPr>
        <w:pStyle w:val="TerminalDisplay"/>
      </w:pPr>
      <w:r>
        <w:t xml:space="preserve">[R1]display ip routing-table </w:t>
      </w:r>
    </w:p>
    <w:p w14:paraId="796C0B48" w14:textId="77777777" w:rsidR="00BA0562" w:rsidRDefault="00BA0562" w:rsidP="006132A9">
      <w:pPr>
        <w:pStyle w:val="TerminalDisplay"/>
      </w:pPr>
      <w:r>
        <w:t>Destination/Mask     Proto    Pre   Cost    Flags  NextHop         Interface</w:t>
      </w:r>
    </w:p>
    <w:p w14:paraId="40F9CB02" w14:textId="47B27192" w:rsidR="00BA0562" w:rsidRDefault="00BA0562" w:rsidP="006132A9">
      <w:pPr>
        <w:pStyle w:val="TerminalDisplay"/>
      </w:pPr>
      <w:r>
        <w:t xml:space="preserve">      0.0.0.0/0       </w:t>
      </w:r>
      <w:r>
        <w:tab/>
      </w:r>
      <w:r>
        <w:rPr>
          <w:b/>
          <w:bCs/>
        </w:rPr>
        <w:t>Unr</w:t>
      </w:r>
      <w:r>
        <w:t xml:space="preserve">      60   0       D     10.0.12.2       GigabitEthernet0/0/3</w:t>
      </w:r>
    </w:p>
    <w:p w14:paraId="49EDDD53" w14:textId="77777777" w:rsidR="00BA0562" w:rsidRPr="004103AF" w:rsidRDefault="00BA0562" w:rsidP="004103AF">
      <w:pPr>
        <w:pStyle w:val="TerminalDisplay"/>
        <w:shd w:val="clear" w:color="auto" w:fill="auto"/>
        <w:rPr>
          <w:i/>
          <w:iCs/>
        </w:rPr>
      </w:pPr>
      <w:r>
        <w:rPr>
          <w:i/>
          <w:iCs/>
        </w:rPr>
        <w:t>Здесь представлена только основная информация. Из командного вывода видно, что R1 получил маршрут по умолчанию.</w:t>
      </w:r>
    </w:p>
    <w:p w14:paraId="45508B93" w14:textId="77777777" w:rsidR="00BA0562" w:rsidRDefault="00BA0562" w:rsidP="00376945"/>
    <w:p w14:paraId="3E0758C0" w14:textId="77777777" w:rsidR="00BA0562" w:rsidRDefault="00BA0562" w:rsidP="006132A9">
      <w:pPr>
        <w:pStyle w:val="TerminalDisplay"/>
      </w:pPr>
      <w:r>
        <w:t xml:space="preserve">[R3]display ip interface brief </w:t>
      </w:r>
    </w:p>
    <w:p w14:paraId="3AE48921" w14:textId="074C932A" w:rsidR="00BA0562" w:rsidRDefault="00BA0562" w:rsidP="006132A9">
      <w:pPr>
        <w:pStyle w:val="TerminalDisplay"/>
      </w:pPr>
      <w:r>
        <w:t xml:space="preserve">Interface                         IP Address/Mask       Physical  Protocol  </w:t>
      </w:r>
    </w:p>
    <w:p w14:paraId="6C6D867C" w14:textId="77777777" w:rsidR="00BA0562" w:rsidRDefault="00BA0562" w:rsidP="006132A9">
      <w:pPr>
        <w:pStyle w:val="TerminalDisplay"/>
      </w:pPr>
      <w:r>
        <w:t xml:space="preserve">GigabitEthernet0/0/3             </w:t>
      </w:r>
      <w:r>
        <w:rPr>
          <w:b/>
          <w:bCs/>
        </w:rPr>
        <w:t xml:space="preserve">  10.0.23.3/24 </w:t>
      </w:r>
      <w:r>
        <w:t xml:space="preserve">         up       up        </w:t>
      </w:r>
    </w:p>
    <w:p w14:paraId="40CD3889" w14:textId="77777777" w:rsidR="00BA0562" w:rsidRPr="004103AF" w:rsidRDefault="00BA0562" w:rsidP="004103AF">
      <w:pPr>
        <w:pStyle w:val="TerminalDisplay"/>
        <w:shd w:val="clear" w:color="auto" w:fill="auto"/>
        <w:rPr>
          <w:i/>
          <w:iCs/>
        </w:rPr>
      </w:pPr>
      <w:r>
        <w:rPr>
          <w:i/>
          <w:iCs/>
        </w:rPr>
        <w:t>Здесь представлена только основная информация. Из командного вывода видно, что R3 получил постоянный IP-адрес.</w:t>
      </w:r>
    </w:p>
    <w:p w14:paraId="1BFEB26B" w14:textId="77777777" w:rsidR="00BA0562" w:rsidRDefault="00BA0562" w:rsidP="006132A9">
      <w:pPr>
        <w:pStyle w:val="TerminalDisplay"/>
      </w:pPr>
      <w:r>
        <w:t xml:space="preserve">[R3]display dns server </w:t>
      </w:r>
    </w:p>
    <w:p w14:paraId="150F73C3" w14:textId="77777777" w:rsidR="00BA0562" w:rsidRDefault="00BA0562" w:rsidP="006132A9">
      <w:pPr>
        <w:pStyle w:val="TerminalDisplay"/>
      </w:pPr>
      <w:r>
        <w:t>Type:</w:t>
      </w:r>
    </w:p>
    <w:p w14:paraId="0CD8BEDC" w14:textId="77777777" w:rsidR="00BA0562" w:rsidRDefault="00BA0562" w:rsidP="006132A9">
      <w:pPr>
        <w:pStyle w:val="TerminalDisplay"/>
      </w:pPr>
      <w:r>
        <w:t>D:Dynamic     S:Static</w:t>
      </w:r>
    </w:p>
    <w:p w14:paraId="721EA82E" w14:textId="77777777" w:rsidR="00BA0562" w:rsidRDefault="00BA0562" w:rsidP="006132A9">
      <w:pPr>
        <w:pStyle w:val="TerminalDisplay"/>
      </w:pPr>
      <w:r>
        <w:t>No.  Type    IP Address</w:t>
      </w:r>
    </w:p>
    <w:p w14:paraId="1D26D7A3" w14:textId="77777777" w:rsidR="00BA0562" w:rsidRDefault="00BA0562" w:rsidP="006132A9">
      <w:pPr>
        <w:pStyle w:val="TerminalDisplay"/>
      </w:pPr>
      <w:r>
        <w:t>1     D      2.23.0.10</w:t>
      </w:r>
    </w:p>
    <w:p w14:paraId="762B437B" w14:textId="77777777" w:rsidR="00BA0562" w:rsidRPr="004103AF" w:rsidRDefault="00BA0562" w:rsidP="004103AF">
      <w:pPr>
        <w:pStyle w:val="TerminalDisplay"/>
        <w:shd w:val="clear" w:color="auto" w:fill="auto"/>
        <w:rPr>
          <w:i/>
          <w:iCs/>
        </w:rPr>
      </w:pPr>
      <w:r>
        <w:rPr>
          <w:i/>
          <w:iCs/>
        </w:rPr>
        <w:t>Здесь представлена только основная информация. Из командного вывода видно, что R3 получил DNS-адрес.</w:t>
      </w:r>
    </w:p>
    <w:p w14:paraId="74C8B985" w14:textId="77777777" w:rsidR="00BA0562" w:rsidRDefault="00BA0562" w:rsidP="006132A9">
      <w:pPr>
        <w:pStyle w:val="TerminalDisplay"/>
      </w:pPr>
      <w:r>
        <w:t xml:space="preserve">[R3]display ip routing-table </w:t>
      </w:r>
    </w:p>
    <w:p w14:paraId="53821CA0" w14:textId="77777777" w:rsidR="00BA0562" w:rsidRDefault="00BA0562" w:rsidP="006132A9">
      <w:pPr>
        <w:pStyle w:val="TerminalDisplay"/>
      </w:pPr>
      <w:r>
        <w:t>Route Flags: R - relay, D - download to fib</w:t>
      </w:r>
    </w:p>
    <w:p w14:paraId="419102F6" w14:textId="77777777" w:rsidR="00BA0562" w:rsidRDefault="00BA0562" w:rsidP="006132A9">
      <w:pPr>
        <w:pStyle w:val="TerminalDisplay"/>
      </w:pPr>
      <w:r>
        <w:t>------------------------------------------------------------------------------</w:t>
      </w:r>
    </w:p>
    <w:p w14:paraId="732B733A" w14:textId="77777777" w:rsidR="00BA0562" w:rsidRDefault="00BA0562" w:rsidP="006132A9">
      <w:pPr>
        <w:pStyle w:val="TerminalDisplay"/>
      </w:pPr>
      <w:r>
        <w:t>Routing Tables: Public</w:t>
      </w:r>
    </w:p>
    <w:p w14:paraId="64F06C6F" w14:textId="77777777" w:rsidR="00BA0562" w:rsidRDefault="00BA0562" w:rsidP="006132A9">
      <w:pPr>
        <w:pStyle w:val="TerminalDisplay"/>
      </w:pPr>
      <w:r>
        <w:t xml:space="preserve">         Destinations : 8        Routes : 8        </w:t>
      </w:r>
    </w:p>
    <w:p w14:paraId="767CBB9B" w14:textId="77777777" w:rsidR="00BA0562" w:rsidRDefault="00BA0562" w:rsidP="006132A9">
      <w:pPr>
        <w:pStyle w:val="TerminalDisplay"/>
      </w:pPr>
    </w:p>
    <w:p w14:paraId="2A362EFB" w14:textId="77777777" w:rsidR="00BA0562" w:rsidRDefault="00BA0562" w:rsidP="006132A9">
      <w:pPr>
        <w:pStyle w:val="TerminalDisplay"/>
      </w:pPr>
      <w:r>
        <w:lastRenderedPageBreak/>
        <w:t>Destination/Mask     Proto    Pre   Cost   Flags  NextHop      Interface</w:t>
      </w:r>
    </w:p>
    <w:p w14:paraId="7BB52ED1" w14:textId="01927D9B" w:rsidR="00BA0562" w:rsidRDefault="00BA0562" w:rsidP="006132A9">
      <w:pPr>
        <w:pStyle w:val="TerminalDisplay"/>
      </w:pPr>
      <w:r>
        <w:t xml:space="preserve">     0.0.0.0/0       Unr      60    0     D      10.0.23.2    GigabitEthernet0/0/3</w:t>
      </w:r>
    </w:p>
    <w:p w14:paraId="70D20DBF" w14:textId="77777777" w:rsidR="00BA0562" w:rsidRPr="004103AF" w:rsidRDefault="00BA0562" w:rsidP="004103AF">
      <w:pPr>
        <w:pStyle w:val="TerminalDisplay"/>
        <w:shd w:val="clear" w:color="auto" w:fill="auto"/>
        <w:rPr>
          <w:i/>
          <w:iCs/>
        </w:rPr>
      </w:pPr>
      <w:r>
        <w:rPr>
          <w:i/>
          <w:iCs/>
        </w:rPr>
        <w:t>Здесь представлена только основная информация. Из командного вывода видно, что R3 получил маршрут по умолчанию.</w:t>
      </w:r>
    </w:p>
    <w:p w14:paraId="4566421C" w14:textId="77777777" w:rsidR="00BA0562" w:rsidRPr="003A2236" w:rsidRDefault="00BA0562" w:rsidP="00621C09">
      <w:pPr>
        <w:pStyle w:val="Heading4"/>
        <w:rPr>
          <w:rFonts w:asciiTheme="minorHAnsi" w:hAnsiTheme="minorHAnsi" w:hint="default"/>
        </w:rPr>
      </w:pPr>
      <w:bookmarkStart w:id="172" w:name="_Toc66968615"/>
      <w:r w:rsidRPr="003A2236">
        <w:rPr>
          <w:rFonts w:asciiTheme="minorHAnsi" w:hAnsiTheme="minorHAnsi" w:hint="default"/>
        </w:rPr>
        <w:t>Вывод на экран информации о назначении адресов на R2</w:t>
      </w:r>
      <w:bookmarkEnd w:id="172"/>
    </w:p>
    <w:p w14:paraId="7F031165" w14:textId="77777777" w:rsidR="00BA0562" w:rsidRDefault="00BA0562" w:rsidP="006132A9">
      <w:pPr>
        <w:pStyle w:val="TerminalDisplay"/>
      </w:pPr>
      <w:r>
        <w:t xml:space="preserve">[R2]display ip pool name GlobalPool </w:t>
      </w:r>
    </w:p>
    <w:p w14:paraId="33BF5F1B" w14:textId="5EE734BC" w:rsidR="00BA0562" w:rsidRDefault="00BA0562" w:rsidP="006132A9">
      <w:pPr>
        <w:pStyle w:val="TerminalDisplay"/>
      </w:pPr>
      <w:r>
        <w:t xml:space="preserve">  Pool-name       </w:t>
      </w:r>
      <w:r>
        <w:tab/>
        <w:t>: GlobalPool</w:t>
      </w:r>
    </w:p>
    <w:p w14:paraId="4FB05BC2" w14:textId="760CAA1E" w:rsidR="00BA0562" w:rsidRDefault="00BA0562" w:rsidP="006132A9">
      <w:pPr>
        <w:pStyle w:val="TerminalDisplay"/>
      </w:pPr>
      <w:r>
        <w:t xml:space="preserve">  Pool-No         </w:t>
      </w:r>
      <w:r>
        <w:tab/>
        <w:t>: 1</w:t>
      </w:r>
    </w:p>
    <w:p w14:paraId="3BBD1039" w14:textId="23BBC8A2" w:rsidR="00BA0562" w:rsidRDefault="00BA0562" w:rsidP="006132A9">
      <w:pPr>
        <w:pStyle w:val="TerminalDisplay"/>
      </w:pPr>
      <w:r>
        <w:t xml:space="preserve">  Lease           </w:t>
      </w:r>
      <w:r>
        <w:tab/>
        <w:t>: 2 Days 2 Hours 0 Minutes</w:t>
      </w:r>
    </w:p>
    <w:p w14:paraId="5F242004" w14:textId="66DF099B" w:rsidR="00BA0562" w:rsidRDefault="00BA0562" w:rsidP="006132A9">
      <w:pPr>
        <w:pStyle w:val="TerminalDisplay"/>
      </w:pPr>
      <w:r>
        <w:t xml:space="preserve">  Domain-name     </w:t>
      </w:r>
      <w:r>
        <w:tab/>
        <w:t>: -</w:t>
      </w:r>
    </w:p>
    <w:p w14:paraId="07ED13F8" w14:textId="15805C13" w:rsidR="00BA0562" w:rsidRDefault="00BA0562" w:rsidP="006132A9">
      <w:pPr>
        <w:pStyle w:val="TerminalDisplay"/>
      </w:pPr>
      <w:r>
        <w:t xml:space="preserve">  DNS-server0      </w:t>
      </w:r>
      <w:r>
        <w:tab/>
        <w:t xml:space="preserve">: 10.0.23.2       </w:t>
      </w:r>
    </w:p>
    <w:p w14:paraId="2D23D4C1" w14:textId="66B1E2FA" w:rsidR="00BA0562" w:rsidRDefault="00BA0562" w:rsidP="006132A9">
      <w:pPr>
        <w:pStyle w:val="TerminalDisplay"/>
      </w:pPr>
      <w:r>
        <w:t xml:space="preserve">  NBNS-server0    </w:t>
      </w:r>
      <w:r>
        <w:tab/>
        <w:t xml:space="preserve">: -               </w:t>
      </w:r>
    </w:p>
    <w:p w14:paraId="52A5CAC7" w14:textId="515D8F86" w:rsidR="00BA0562" w:rsidRDefault="00BA0562" w:rsidP="006132A9">
      <w:pPr>
        <w:pStyle w:val="TerminalDisplay"/>
      </w:pPr>
      <w:r>
        <w:t xml:space="preserve">  Netbios-type     </w:t>
      </w:r>
      <w:r>
        <w:tab/>
        <w:t xml:space="preserve">: -               </w:t>
      </w:r>
    </w:p>
    <w:p w14:paraId="3D6105E4" w14:textId="0D57E771" w:rsidR="00BA0562" w:rsidRDefault="00BA0562" w:rsidP="006132A9">
      <w:pPr>
        <w:pStyle w:val="TerminalDisplay"/>
      </w:pPr>
      <w:r>
        <w:t xml:space="preserve">  Position         </w:t>
      </w:r>
      <w:r>
        <w:tab/>
        <w:t>: Local           Status           : Unlocked</w:t>
      </w:r>
    </w:p>
    <w:p w14:paraId="4E2BCE40" w14:textId="005692C7" w:rsidR="00BA0562" w:rsidRDefault="00BA0562" w:rsidP="006132A9">
      <w:pPr>
        <w:pStyle w:val="TerminalDisplay"/>
      </w:pPr>
      <w:r>
        <w:t xml:space="preserve">  Gateway-0       </w:t>
      </w:r>
      <w:r>
        <w:tab/>
        <w:t xml:space="preserve">: </w:t>
      </w:r>
      <w:r>
        <w:rPr>
          <w:b/>
          <w:bCs/>
        </w:rPr>
        <w:t xml:space="preserve">10.0.23.2  </w:t>
      </w:r>
      <w:r>
        <w:t xml:space="preserve">     </w:t>
      </w:r>
    </w:p>
    <w:p w14:paraId="01943F9A" w14:textId="14497CAA" w:rsidR="00BA0562" w:rsidRDefault="00BA0562" w:rsidP="006132A9">
      <w:pPr>
        <w:pStyle w:val="TerminalDisplay"/>
      </w:pPr>
      <w:r>
        <w:t xml:space="preserve">  Mask            </w:t>
      </w:r>
      <w:r>
        <w:tab/>
        <w:t xml:space="preserve">: </w:t>
      </w:r>
      <w:r>
        <w:rPr>
          <w:b/>
          <w:bCs/>
        </w:rPr>
        <w:t>255.255.255.0</w:t>
      </w:r>
    </w:p>
    <w:p w14:paraId="2F589BF6" w14:textId="62404B37" w:rsidR="00BA0562" w:rsidRDefault="00BA0562" w:rsidP="006132A9">
      <w:pPr>
        <w:pStyle w:val="TerminalDisplay"/>
      </w:pPr>
      <w:r>
        <w:t xml:space="preserve">  VPN instance     </w:t>
      </w:r>
      <w:r>
        <w:tab/>
        <w:t>: --</w:t>
      </w:r>
    </w:p>
    <w:p w14:paraId="7563FBDD" w14:textId="77777777" w:rsidR="00BA0562" w:rsidRDefault="00BA0562" w:rsidP="006132A9">
      <w:pPr>
        <w:pStyle w:val="TerminalDisplay"/>
      </w:pPr>
      <w:r>
        <w:t xml:space="preserve"> -----------------------------------------------------------------------------</w:t>
      </w:r>
    </w:p>
    <w:p w14:paraId="17C24E47" w14:textId="77777777" w:rsidR="00BA0562" w:rsidRDefault="00BA0562" w:rsidP="006132A9">
      <w:pPr>
        <w:pStyle w:val="TerminalDisplay"/>
      </w:pPr>
      <w:r>
        <w:t xml:space="preserve">         Start           End     Total  Used  Idle(Expired)  Conflict  Disable</w:t>
      </w:r>
    </w:p>
    <w:p w14:paraId="1441B4C4" w14:textId="77777777" w:rsidR="00BA0562" w:rsidRDefault="00BA0562" w:rsidP="006132A9">
      <w:pPr>
        <w:pStyle w:val="TerminalDisplay"/>
      </w:pPr>
      <w:r>
        <w:t xml:space="preserve"> -----------------------------------------------------------------------------</w:t>
      </w:r>
    </w:p>
    <w:p w14:paraId="37C074CE" w14:textId="77777777" w:rsidR="00BA0562" w:rsidRDefault="00BA0562" w:rsidP="006132A9">
      <w:pPr>
        <w:pStyle w:val="TerminalDisplay"/>
      </w:pPr>
      <w:r>
        <w:t xml:space="preserve">       10.0.23.1     10.0.23.254   253    </w:t>
      </w:r>
      <w:r>
        <w:rPr>
          <w:b/>
          <w:bCs/>
        </w:rPr>
        <w:t xml:space="preserve"> 1 </w:t>
      </w:r>
      <w:r>
        <w:t xml:space="preserve">       252(0)         0        0</w:t>
      </w:r>
    </w:p>
    <w:p w14:paraId="6D4DE61D" w14:textId="77777777" w:rsidR="00BA0562" w:rsidRDefault="00BA0562" w:rsidP="006132A9">
      <w:pPr>
        <w:pStyle w:val="TerminalDisplay"/>
      </w:pPr>
      <w:r>
        <w:t xml:space="preserve"> -----------------------------------------------------------------------------</w:t>
      </w:r>
    </w:p>
    <w:p w14:paraId="6081DA39" w14:textId="77777777" w:rsidR="00BA0562" w:rsidRDefault="00BA0562" w:rsidP="00621C09">
      <w:r>
        <w:t xml:space="preserve">Команда </w:t>
      </w:r>
      <w:r>
        <w:rPr>
          <w:b/>
          <w:bCs/>
        </w:rPr>
        <w:t>display ip pool</w:t>
      </w:r>
      <w:r>
        <w:t xml:space="preserve"> позволяет вывести на экран информацию о настройках пула адресов, включая имя, аренду, статус блокировки и статус IP-адреса.</w:t>
      </w:r>
    </w:p>
    <w:p w14:paraId="709DA7ED" w14:textId="77777777" w:rsidR="00BA0562" w:rsidRDefault="00BA0562" w:rsidP="006132A9">
      <w:pPr>
        <w:pStyle w:val="TerminalDisplay"/>
      </w:pPr>
      <w:r>
        <w:t xml:space="preserve">[R2]display ip pool interface GigabitEthernet0/0/4 </w:t>
      </w:r>
    </w:p>
    <w:p w14:paraId="6B402C86" w14:textId="1B62F2F1" w:rsidR="00BA0562" w:rsidRDefault="00BA0562" w:rsidP="006132A9">
      <w:pPr>
        <w:pStyle w:val="TerminalDisplay"/>
      </w:pPr>
      <w:r>
        <w:t xml:space="preserve">  Pool-name       </w:t>
      </w:r>
      <w:r>
        <w:tab/>
        <w:t xml:space="preserve">: </w:t>
      </w:r>
      <w:r>
        <w:rPr>
          <w:b/>
          <w:bCs/>
        </w:rPr>
        <w:t>GigabitEthernet0/0/4</w:t>
      </w:r>
    </w:p>
    <w:p w14:paraId="17F91395" w14:textId="28713DF7" w:rsidR="00BA0562" w:rsidRDefault="00BA0562" w:rsidP="006132A9">
      <w:pPr>
        <w:pStyle w:val="TerminalDisplay"/>
      </w:pPr>
      <w:r>
        <w:t xml:space="preserve">  Pool-No         </w:t>
      </w:r>
      <w:r>
        <w:tab/>
        <w:t>: 0</w:t>
      </w:r>
    </w:p>
    <w:p w14:paraId="4970FB31" w14:textId="579273CC" w:rsidR="00BA0562" w:rsidRDefault="00BA0562" w:rsidP="006132A9">
      <w:pPr>
        <w:pStyle w:val="TerminalDisplay"/>
      </w:pPr>
      <w:r>
        <w:t xml:space="preserve">  Lease           </w:t>
      </w:r>
      <w:r>
        <w:tab/>
        <w:t>: 1 Days 0 Hours 0 Minutes</w:t>
      </w:r>
    </w:p>
    <w:p w14:paraId="0E616C42" w14:textId="3E0EC298" w:rsidR="00BA0562" w:rsidRDefault="00BA0562" w:rsidP="006132A9">
      <w:pPr>
        <w:pStyle w:val="TerminalDisplay"/>
      </w:pPr>
      <w:r>
        <w:t xml:space="preserve">  Domain-name     </w:t>
      </w:r>
      <w:r>
        <w:tab/>
        <w:t>: -</w:t>
      </w:r>
    </w:p>
    <w:p w14:paraId="4A82D134" w14:textId="574C2027" w:rsidR="00BA0562" w:rsidRDefault="00BA0562" w:rsidP="006132A9">
      <w:pPr>
        <w:pStyle w:val="TerminalDisplay"/>
      </w:pPr>
      <w:r>
        <w:t xml:space="preserve">  DNS-server0      </w:t>
      </w:r>
      <w:r>
        <w:tab/>
        <w:t xml:space="preserve">: </w:t>
      </w:r>
      <w:r>
        <w:rPr>
          <w:b/>
          <w:bCs/>
        </w:rPr>
        <w:t xml:space="preserve">10.0.12.2  </w:t>
      </w:r>
      <w:r>
        <w:t xml:space="preserve">     </w:t>
      </w:r>
    </w:p>
    <w:p w14:paraId="17A09EB2" w14:textId="1E7A5754" w:rsidR="00BA0562" w:rsidRDefault="00BA0562" w:rsidP="006132A9">
      <w:pPr>
        <w:pStyle w:val="TerminalDisplay"/>
      </w:pPr>
      <w:r>
        <w:t xml:space="preserve">  NBNS-server0    </w:t>
      </w:r>
      <w:r>
        <w:tab/>
        <w:t xml:space="preserve">: -               </w:t>
      </w:r>
    </w:p>
    <w:p w14:paraId="07F4CE3C" w14:textId="5674FF37" w:rsidR="00BA0562" w:rsidRDefault="00BA0562" w:rsidP="006132A9">
      <w:pPr>
        <w:pStyle w:val="TerminalDisplay"/>
      </w:pPr>
      <w:r>
        <w:t xml:space="preserve">  Netbios-type     </w:t>
      </w:r>
      <w:r>
        <w:tab/>
        <w:t xml:space="preserve">: -               </w:t>
      </w:r>
    </w:p>
    <w:p w14:paraId="559896C8" w14:textId="616FC8AE" w:rsidR="00BA0562" w:rsidRDefault="00BA0562" w:rsidP="006132A9">
      <w:pPr>
        <w:pStyle w:val="TerminalDisplay"/>
      </w:pPr>
      <w:r>
        <w:t xml:space="preserve">  Position         </w:t>
      </w:r>
      <w:r>
        <w:tab/>
        <w:t>: Interface       Status           : Unlocked</w:t>
      </w:r>
    </w:p>
    <w:p w14:paraId="59DD5F54" w14:textId="1872A40A" w:rsidR="00BA0562" w:rsidRDefault="00BA0562" w:rsidP="006132A9">
      <w:pPr>
        <w:pStyle w:val="TerminalDisplay"/>
      </w:pPr>
      <w:r>
        <w:t xml:space="preserve">  Gateway-0       </w:t>
      </w:r>
      <w:r>
        <w:tab/>
        <w:t xml:space="preserve">: </w:t>
      </w:r>
      <w:r>
        <w:rPr>
          <w:b/>
          <w:bCs/>
        </w:rPr>
        <w:t>10.0.12.2</w:t>
      </w:r>
      <w:r>
        <w:t xml:space="preserve">       </w:t>
      </w:r>
    </w:p>
    <w:p w14:paraId="1C9F1034" w14:textId="010BCB89" w:rsidR="00BA0562" w:rsidRDefault="00BA0562" w:rsidP="006132A9">
      <w:pPr>
        <w:pStyle w:val="TerminalDisplay"/>
      </w:pPr>
      <w:r>
        <w:t xml:space="preserve">  Mask            </w:t>
      </w:r>
      <w:r>
        <w:tab/>
        <w:t>: 255.255.255.0</w:t>
      </w:r>
    </w:p>
    <w:p w14:paraId="1D3D69F1" w14:textId="3C8BE737" w:rsidR="00BA0562" w:rsidRDefault="00BA0562" w:rsidP="006132A9">
      <w:pPr>
        <w:pStyle w:val="TerminalDisplay"/>
      </w:pPr>
      <w:r>
        <w:t xml:space="preserve">  VPN instance     </w:t>
      </w:r>
      <w:r>
        <w:tab/>
        <w:t>: --</w:t>
      </w:r>
    </w:p>
    <w:p w14:paraId="58160E3A" w14:textId="77777777" w:rsidR="00BA0562" w:rsidRDefault="00BA0562" w:rsidP="006132A9">
      <w:pPr>
        <w:pStyle w:val="TerminalDisplay"/>
      </w:pPr>
      <w:r>
        <w:t xml:space="preserve"> -----------------------------------------------------------------------------</w:t>
      </w:r>
    </w:p>
    <w:p w14:paraId="612CB271" w14:textId="4751563B" w:rsidR="00BA0562" w:rsidRDefault="00BA0562" w:rsidP="006132A9">
      <w:pPr>
        <w:pStyle w:val="TerminalDisplay"/>
      </w:pPr>
      <w:r>
        <w:t xml:space="preserve">         Start     End          Total  Used    Idle(Expired)   Conflict  Disable</w:t>
      </w:r>
    </w:p>
    <w:p w14:paraId="0AC67E0F" w14:textId="77777777" w:rsidR="00BA0562" w:rsidRDefault="00BA0562" w:rsidP="006132A9">
      <w:pPr>
        <w:pStyle w:val="TerminalDisplay"/>
      </w:pPr>
      <w:r>
        <w:t xml:space="preserve"> -----------------------------------------------------------------------------</w:t>
      </w:r>
    </w:p>
    <w:p w14:paraId="7BDEB33A" w14:textId="45A9CA19" w:rsidR="00BA0562" w:rsidRDefault="007D0FA4" w:rsidP="006132A9">
      <w:pPr>
        <w:pStyle w:val="TerminalDisplay"/>
      </w:pPr>
      <w:r>
        <w:t xml:space="preserve">       10.0.12.1    10.0.12.254    253   </w:t>
      </w:r>
      <w:r>
        <w:rPr>
          <w:b/>
          <w:bCs/>
        </w:rPr>
        <w:t xml:space="preserve">1 </w:t>
      </w:r>
      <w:r>
        <w:t xml:space="preserve">      252(0)         0        0</w:t>
      </w:r>
    </w:p>
    <w:p w14:paraId="298EB79A" w14:textId="77777777" w:rsidR="00BA0562" w:rsidRDefault="00BA0562" w:rsidP="006132A9">
      <w:pPr>
        <w:pStyle w:val="TerminalDisplay"/>
      </w:pPr>
      <w:r>
        <w:t xml:space="preserve"> -----------------------------------------------------------------------------</w:t>
      </w:r>
    </w:p>
    <w:p w14:paraId="6326486A" w14:textId="77777777" w:rsidR="00BA0562" w:rsidRDefault="00BA0562" w:rsidP="00621C09">
      <w:r>
        <w:t>После настройки пула адресов интерфейса он получает имя интерфейса. Назначенный адрес шлюза является IP-адресом интерфейса и не может быть изменен.</w:t>
      </w:r>
    </w:p>
    <w:p w14:paraId="4EB4F08F" w14:textId="5228CBF9" w:rsidR="00BA0562" w:rsidRDefault="00C97018" w:rsidP="00621C09">
      <w:pPr>
        <w:pStyle w:val="Heading3"/>
      </w:pPr>
      <w:bookmarkStart w:id="173" w:name="_Toc66968616"/>
      <w:r>
        <w:t>Справочные конфигурации</w:t>
      </w:r>
      <w:bookmarkEnd w:id="173"/>
    </w:p>
    <w:p w14:paraId="0E7D86ED" w14:textId="77777777" w:rsidR="00BA0562" w:rsidRDefault="00BA0562" w:rsidP="00621C09">
      <w:r>
        <w:t>Конфигурация на R1</w:t>
      </w:r>
    </w:p>
    <w:p w14:paraId="00ADF7EF" w14:textId="77777777" w:rsidR="00BA0562" w:rsidRDefault="00BA0562" w:rsidP="006132A9">
      <w:pPr>
        <w:pStyle w:val="TerminalDisplay"/>
      </w:pPr>
      <w:r>
        <w:t>#</w:t>
      </w:r>
    </w:p>
    <w:p w14:paraId="2D0D4A64" w14:textId="77777777" w:rsidR="00BA0562" w:rsidRDefault="00BA0562" w:rsidP="006132A9">
      <w:pPr>
        <w:pStyle w:val="TerminalDisplay"/>
      </w:pPr>
      <w:r>
        <w:t xml:space="preserve"> sysname R1</w:t>
      </w:r>
    </w:p>
    <w:p w14:paraId="71EBAB81" w14:textId="77777777" w:rsidR="00BA0562" w:rsidRDefault="00BA0562" w:rsidP="006132A9">
      <w:pPr>
        <w:pStyle w:val="TerminalDisplay"/>
      </w:pPr>
      <w:r>
        <w:t>#</w:t>
      </w:r>
    </w:p>
    <w:p w14:paraId="791F5CA6" w14:textId="77777777" w:rsidR="00BA0562" w:rsidRDefault="00BA0562" w:rsidP="006132A9">
      <w:pPr>
        <w:pStyle w:val="TerminalDisplay"/>
      </w:pPr>
      <w:r>
        <w:lastRenderedPageBreak/>
        <w:t>dhcp enable</w:t>
      </w:r>
    </w:p>
    <w:p w14:paraId="43323A60" w14:textId="77777777" w:rsidR="00BA0562" w:rsidRDefault="00BA0562" w:rsidP="006132A9">
      <w:pPr>
        <w:pStyle w:val="TerminalDisplay"/>
      </w:pPr>
      <w:r>
        <w:t>#</w:t>
      </w:r>
    </w:p>
    <w:p w14:paraId="78F64844" w14:textId="77777777" w:rsidR="00BA0562" w:rsidRDefault="00BA0562" w:rsidP="006132A9">
      <w:pPr>
        <w:pStyle w:val="TerminalDisplay"/>
      </w:pPr>
      <w:r>
        <w:t>interface GigabitEthernet0/0/3</w:t>
      </w:r>
    </w:p>
    <w:p w14:paraId="1B3F5F47" w14:textId="77777777" w:rsidR="00BA0562" w:rsidRDefault="00BA0562" w:rsidP="006132A9">
      <w:pPr>
        <w:pStyle w:val="TerminalDisplay"/>
      </w:pPr>
      <w:r>
        <w:t xml:space="preserve"> ip address dhcp-alloc</w:t>
      </w:r>
    </w:p>
    <w:p w14:paraId="6936E2F5" w14:textId="77777777" w:rsidR="00BA0562" w:rsidRDefault="00BA0562" w:rsidP="006132A9">
      <w:pPr>
        <w:pStyle w:val="TerminalDisplay"/>
      </w:pPr>
      <w:r>
        <w:t>#</w:t>
      </w:r>
    </w:p>
    <w:p w14:paraId="79ADCBBC" w14:textId="77777777" w:rsidR="00BA0562" w:rsidRDefault="00BA0562" w:rsidP="006132A9">
      <w:pPr>
        <w:pStyle w:val="TerminalDisplay"/>
      </w:pPr>
      <w:r>
        <w:t>return</w:t>
      </w:r>
    </w:p>
    <w:p w14:paraId="1B6DD95E" w14:textId="77777777" w:rsidR="00BA0562" w:rsidRDefault="00BA0562" w:rsidP="00621C09">
      <w:r>
        <w:t>Конфигурация на R2</w:t>
      </w:r>
    </w:p>
    <w:p w14:paraId="6038BE8B" w14:textId="77777777" w:rsidR="00BA0562" w:rsidRDefault="00BA0562" w:rsidP="006132A9">
      <w:pPr>
        <w:pStyle w:val="TerminalDisplay"/>
      </w:pPr>
      <w:r>
        <w:t>#</w:t>
      </w:r>
    </w:p>
    <w:p w14:paraId="7BF2BAB3" w14:textId="77777777" w:rsidR="00BA0562" w:rsidRDefault="00BA0562" w:rsidP="006132A9">
      <w:pPr>
        <w:pStyle w:val="TerminalDisplay"/>
      </w:pPr>
      <w:r>
        <w:t xml:space="preserve"> sysname R2</w:t>
      </w:r>
    </w:p>
    <w:p w14:paraId="29F16DEC" w14:textId="77777777" w:rsidR="00BA0562" w:rsidRDefault="00BA0562" w:rsidP="006132A9">
      <w:pPr>
        <w:pStyle w:val="TerminalDisplay"/>
      </w:pPr>
      <w:r>
        <w:t>#</w:t>
      </w:r>
    </w:p>
    <w:p w14:paraId="2E12CB2E" w14:textId="77777777" w:rsidR="00BA0562" w:rsidRDefault="00BA0562" w:rsidP="006132A9">
      <w:pPr>
        <w:pStyle w:val="TerminalDisplay"/>
      </w:pPr>
      <w:r>
        <w:t>dhcp enable</w:t>
      </w:r>
    </w:p>
    <w:p w14:paraId="22097263" w14:textId="77777777" w:rsidR="00BA0562" w:rsidRDefault="00BA0562" w:rsidP="006132A9">
      <w:pPr>
        <w:pStyle w:val="TerminalDisplay"/>
      </w:pPr>
      <w:r>
        <w:t>#</w:t>
      </w:r>
    </w:p>
    <w:p w14:paraId="5F760F2A" w14:textId="77777777" w:rsidR="00BA0562" w:rsidRDefault="00BA0562" w:rsidP="006132A9">
      <w:pPr>
        <w:pStyle w:val="TerminalDisplay"/>
      </w:pPr>
      <w:r>
        <w:t>ip pool GlobalPool</w:t>
      </w:r>
    </w:p>
    <w:p w14:paraId="4F3097DF" w14:textId="77777777" w:rsidR="00BA0562" w:rsidRDefault="00BA0562" w:rsidP="006132A9">
      <w:pPr>
        <w:pStyle w:val="TerminalDisplay"/>
      </w:pPr>
      <w:r>
        <w:t xml:space="preserve"> gateway-list 10.0.23.2 </w:t>
      </w:r>
    </w:p>
    <w:p w14:paraId="163F2925" w14:textId="77777777" w:rsidR="00BA0562" w:rsidRDefault="00BA0562" w:rsidP="006132A9">
      <w:pPr>
        <w:pStyle w:val="TerminalDisplay"/>
      </w:pPr>
      <w:r>
        <w:t xml:space="preserve"> network 10.0.23.0 mask 255.255.255.0 </w:t>
      </w:r>
    </w:p>
    <w:p w14:paraId="101A2FD6" w14:textId="77777777" w:rsidR="00BA0562" w:rsidRDefault="00BA0562" w:rsidP="006132A9">
      <w:pPr>
        <w:pStyle w:val="TerminalDisplay"/>
      </w:pPr>
      <w:r>
        <w:t xml:space="preserve"> static-bind ip-address 10.0.23.3 mac-address a008-6fe1-0c47 </w:t>
      </w:r>
    </w:p>
    <w:p w14:paraId="57A9CB7B" w14:textId="77777777" w:rsidR="00BA0562" w:rsidRDefault="00BA0562" w:rsidP="006132A9">
      <w:pPr>
        <w:pStyle w:val="TerminalDisplay"/>
      </w:pPr>
      <w:r>
        <w:t xml:space="preserve"> lease day 2 hour 2 minute 0 </w:t>
      </w:r>
    </w:p>
    <w:p w14:paraId="27F00401" w14:textId="77777777" w:rsidR="00BA0562" w:rsidRDefault="00BA0562" w:rsidP="006132A9">
      <w:pPr>
        <w:pStyle w:val="TerminalDisplay"/>
      </w:pPr>
      <w:r>
        <w:t xml:space="preserve"> dns-list 10.0.23.2 </w:t>
      </w:r>
    </w:p>
    <w:p w14:paraId="3DD6576E" w14:textId="77777777" w:rsidR="00BA0562" w:rsidRDefault="00BA0562" w:rsidP="006132A9">
      <w:pPr>
        <w:pStyle w:val="TerminalDisplay"/>
      </w:pPr>
      <w:r>
        <w:t>#</w:t>
      </w:r>
    </w:p>
    <w:p w14:paraId="62E4F239" w14:textId="77777777" w:rsidR="00BA0562" w:rsidRDefault="00BA0562" w:rsidP="006132A9">
      <w:pPr>
        <w:pStyle w:val="TerminalDisplay"/>
      </w:pPr>
      <w:r>
        <w:t>interface GigabitEthernet0/0/3</w:t>
      </w:r>
    </w:p>
    <w:p w14:paraId="042D57B1" w14:textId="77777777" w:rsidR="00BA0562" w:rsidRDefault="00BA0562" w:rsidP="006132A9">
      <w:pPr>
        <w:pStyle w:val="TerminalDisplay"/>
      </w:pPr>
      <w:r>
        <w:t xml:space="preserve"> ip address 10.0.12.2 255.255.255.0</w:t>
      </w:r>
    </w:p>
    <w:p w14:paraId="5A89D2C1" w14:textId="77777777" w:rsidR="00BA0562" w:rsidRDefault="00BA0562" w:rsidP="006132A9">
      <w:pPr>
        <w:pStyle w:val="TerminalDisplay"/>
      </w:pPr>
      <w:r>
        <w:t xml:space="preserve"> dhcp select interface</w:t>
      </w:r>
    </w:p>
    <w:p w14:paraId="74670B74" w14:textId="77777777" w:rsidR="00BA0562" w:rsidRDefault="00BA0562" w:rsidP="006132A9">
      <w:pPr>
        <w:pStyle w:val="TerminalDisplay"/>
      </w:pPr>
      <w:r>
        <w:t xml:space="preserve"> dhcp server dns-list 10.0.12.2 </w:t>
      </w:r>
    </w:p>
    <w:p w14:paraId="302F5D13" w14:textId="77777777" w:rsidR="00BA0562" w:rsidRDefault="00BA0562" w:rsidP="006132A9">
      <w:pPr>
        <w:pStyle w:val="TerminalDisplay"/>
      </w:pPr>
      <w:r>
        <w:t>#</w:t>
      </w:r>
    </w:p>
    <w:p w14:paraId="2412662A" w14:textId="77777777" w:rsidR="00BA0562" w:rsidRDefault="00BA0562" w:rsidP="006132A9">
      <w:pPr>
        <w:pStyle w:val="TerminalDisplay"/>
      </w:pPr>
      <w:r>
        <w:t>interface GigabitEthernet0/0/4</w:t>
      </w:r>
    </w:p>
    <w:p w14:paraId="70E61EF0" w14:textId="77777777" w:rsidR="00BA0562" w:rsidRDefault="00BA0562" w:rsidP="006132A9">
      <w:pPr>
        <w:pStyle w:val="TerminalDisplay"/>
      </w:pPr>
      <w:r>
        <w:t xml:space="preserve"> ip address 10.0.23.2 255.255.255.0</w:t>
      </w:r>
    </w:p>
    <w:p w14:paraId="473DDA8B" w14:textId="77777777" w:rsidR="00BA0562" w:rsidRDefault="00BA0562" w:rsidP="006132A9">
      <w:pPr>
        <w:pStyle w:val="TerminalDisplay"/>
      </w:pPr>
      <w:r>
        <w:t xml:space="preserve"> dhcp select global                             </w:t>
      </w:r>
    </w:p>
    <w:p w14:paraId="2AF5DBFE" w14:textId="77777777" w:rsidR="00BA0562" w:rsidRDefault="00BA0562" w:rsidP="006132A9">
      <w:pPr>
        <w:pStyle w:val="TerminalDisplay"/>
      </w:pPr>
      <w:r>
        <w:t>#</w:t>
      </w:r>
    </w:p>
    <w:p w14:paraId="35055C6A" w14:textId="77777777" w:rsidR="00BA0562" w:rsidRDefault="00BA0562" w:rsidP="006132A9">
      <w:pPr>
        <w:pStyle w:val="TerminalDisplay"/>
      </w:pPr>
      <w:r>
        <w:t>return</w:t>
      </w:r>
    </w:p>
    <w:p w14:paraId="29B730BE" w14:textId="77777777" w:rsidR="00BA0562" w:rsidRDefault="00BA0562" w:rsidP="00621C09">
      <w:r>
        <w:t>Конфигурация на R3</w:t>
      </w:r>
    </w:p>
    <w:p w14:paraId="73D5A184" w14:textId="77777777" w:rsidR="00BA0562" w:rsidRDefault="00BA0562" w:rsidP="006132A9">
      <w:pPr>
        <w:pStyle w:val="TerminalDisplay"/>
      </w:pPr>
      <w:r>
        <w:t>#</w:t>
      </w:r>
    </w:p>
    <w:p w14:paraId="65A24381" w14:textId="77777777" w:rsidR="00BA0562" w:rsidRDefault="00BA0562" w:rsidP="006132A9">
      <w:pPr>
        <w:pStyle w:val="TerminalDisplay"/>
      </w:pPr>
      <w:r>
        <w:t xml:space="preserve"> sysname R3</w:t>
      </w:r>
    </w:p>
    <w:p w14:paraId="1D04A420" w14:textId="77777777" w:rsidR="00BA0562" w:rsidRDefault="00BA0562" w:rsidP="006132A9">
      <w:pPr>
        <w:pStyle w:val="TerminalDisplay"/>
      </w:pPr>
      <w:r>
        <w:t>#</w:t>
      </w:r>
    </w:p>
    <w:p w14:paraId="5619278E" w14:textId="77777777" w:rsidR="00BA0562" w:rsidRDefault="00BA0562" w:rsidP="006132A9">
      <w:pPr>
        <w:pStyle w:val="TerminalDisplay"/>
      </w:pPr>
      <w:r>
        <w:t>dhcp enable</w:t>
      </w:r>
    </w:p>
    <w:p w14:paraId="1E0F5AD0" w14:textId="77777777" w:rsidR="00BA0562" w:rsidRDefault="00BA0562" w:rsidP="006132A9">
      <w:pPr>
        <w:pStyle w:val="TerminalDisplay"/>
      </w:pPr>
      <w:r>
        <w:t>#</w:t>
      </w:r>
    </w:p>
    <w:p w14:paraId="4E1BAA70" w14:textId="77777777" w:rsidR="00BA0562" w:rsidRDefault="00BA0562" w:rsidP="006132A9">
      <w:pPr>
        <w:pStyle w:val="TerminalDisplay"/>
      </w:pPr>
      <w:r>
        <w:t>interface GigabitEthernet0/0/3</w:t>
      </w:r>
    </w:p>
    <w:p w14:paraId="16667277" w14:textId="77777777" w:rsidR="00BA0562" w:rsidRDefault="00BA0562" w:rsidP="006132A9">
      <w:pPr>
        <w:pStyle w:val="TerminalDisplay"/>
      </w:pPr>
      <w:r>
        <w:t xml:space="preserve"> ip address dhcp-alloc</w:t>
      </w:r>
    </w:p>
    <w:p w14:paraId="734208A8" w14:textId="77777777" w:rsidR="00BA0562" w:rsidRDefault="00BA0562" w:rsidP="006132A9">
      <w:pPr>
        <w:pStyle w:val="TerminalDisplay"/>
      </w:pPr>
      <w:r>
        <w:t>#</w:t>
      </w:r>
    </w:p>
    <w:p w14:paraId="47531588" w14:textId="77777777" w:rsidR="00BA0562" w:rsidRDefault="00BA0562" w:rsidP="006132A9">
      <w:pPr>
        <w:pStyle w:val="TerminalDisplay"/>
      </w:pPr>
      <w:r>
        <w:t>return</w:t>
      </w:r>
    </w:p>
    <w:p w14:paraId="596DF006" w14:textId="77777777" w:rsidR="00BA0562" w:rsidRDefault="00BA0562" w:rsidP="00621C09">
      <w:pPr>
        <w:pStyle w:val="Heading3"/>
      </w:pPr>
      <w:bookmarkStart w:id="174" w:name="_Toc66968617"/>
      <w:r>
        <w:t>Вопросы</w:t>
      </w:r>
      <w:bookmarkEnd w:id="174"/>
    </w:p>
    <w:p w14:paraId="699E0C6A" w14:textId="77777777" w:rsidR="00BA0562" w:rsidRDefault="00BA0562" w:rsidP="002075CB">
      <w:pPr>
        <w:pStyle w:val="ItemStep"/>
        <w:outlineLvl w:val="9"/>
      </w:pPr>
      <w:r>
        <w:t>В чем разница между глобальным пулом адресов и пулом адресов интерфейса?</w:t>
      </w:r>
    </w:p>
    <w:p w14:paraId="6F4F3079" w14:textId="77777777" w:rsidR="00BA0562" w:rsidRDefault="00BA0562" w:rsidP="002075CB">
      <w:pPr>
        <w:pStyle w:val="ItemStep"/>
        <w:outlineLvl w:val="9"/>
      </w:pPr>
      <w:r>
        <w:t>Как определить глобальный пул адресов для DHCP-клиента, если существует несколько глобальных пулов адресов?</w:t>
      </w:r>
    </w:p>
    <w:p w14:paraId="4C03765C" w14:textId="77777777" w:rsidR="00BA0562" w:rsidRPr="00621C09" w:rsidRDefault="00BA0562" w:rsidP="00621C09">
      <w:pPr>
        <w:pStyle w:val="ItemListText"/>
      </w:pPr>
    </w:p>
    <w:p w14:paraId="3BE0908C" w14:textId="77777777" w:rsidR="00621C09" w:rsidRDefault="00621C09" w:rsidP="00621C09">
      <w:pPr>
        <w:pStyle w:val="ItemListText"/>
        <w:sectPr w:rsidR="00621C09" w:rsidSect="002075CB">
          <w:pgSz w:w="11906" w:h="16838" w:code="9"/>
          <w:pgMar w:top="1701" w:right="1134" w:bottom="1701" w:left="1134" w:header="567" w:footer="567" w:gutter="0"/>
          <w:cols w:space="425"/>
          <w:docGrid w:linePitch="312"/>
        </w:sectPr>
      </w:pPr>
    </w:p>
    <w:p w14:paraId="31161EA1" w14:textId="77777777" w:rsidR="00BA0562" w:rsidRPr="0063284F" w:rsidRDefault="00BA0562" w:rsidP="00FB59F1">
      <w:pPr>
        <w:pStyle w:val="Heading1"/>
      </w:pPr>
      <w:bookmarkStart w:id="175" w:name="_Toc35261172"/>
      <w:bookmarkStart w:id="176" w:name="_Toc66968618"/>
      <w:r>
        <w:lastRenderedPageBreak/>
        <w:t>Создание WLAN</w:t>
      </w:r>
      <w:bookmarkEnd w:id="175"/>
      <w:bookmarkEnd w:id="176"/>
    </w:p>
    <w:p w14:paraId="38A1E32D" w14:textId="77777777" w:rsidR="00BA0562" w:rsidRDefault="00BA0562" w:rsidP="0063284F">
      <w:pPr>
        <w:pStyle w:val="Heading2"/>
      </w:pPr>
      <w:bookmarkStart w:id="177" w:name="_Toc35261173"/>
      <w:bookmarkStart w:id="178" w:name="_Toc66968619"/>
      <w:r>
        <w:t>Общая информация</w:t>
      </w:r>
      <w:bookmarkEnd w:id="177"/>
      <w:bookmarkEnd w:id="178"/>
    </w:p>
    <w:p w14:paraId="35950346" w14:textId="77777777" w:rsidR="00BA0562" w:rsidRDefault="00BA0562" w:rsidP="0063284F">
      <w:pPr>
        <w:pStyle w:val="Heading3"/>
      </w:pPr>
      <w:bookmarkStart w:id="179" w:name="_Toc66968620"/>
      <w:r>
        <w:t>О лабораторной работе</w:t>
      </w:r>
      <w:bookmarkEnd w:id="179"/>
    </w:p>
    <w:p w14:paraId="30AB6AAC" w14:textId="77777777" w:rsidR="00BA0562" w:rsidRDefault="00BA0562" w:rsidP="0063284F">
      <w:r>
        <w:t>К основным недостаткам проводных локальных сетей можно отнести дороговизну создания и расширения, а также отсутствие мобильности сетевых устройств. Чтобы удовлетворить растущий спрос на портативность и мобильность устройств, необходимо использовать технологии беспроводной локальной сети (WLAN). В настоящее время WLAN является наиболее экономичным и удобным режимом сетевого доступа. Технология WLAN обеспечивает пользователям возможность свободного перемещения в зоне ее покрытия, устраняя ограничения проводных сетей.</w:t>
      </w:r>
    </w:p>
    <w:p w14:paraId="3B2824F2" w14:textId="77777777" w:rsidR="00BA0562" w:rsidRDefault="00BA0562" w:rsidP="0063284F">
      <w:r>
        <w:t>В этой лабораторной работе вы научитесь конфигурировать WLAN с помощью контроллера доступа (AC) и точек доступа Fit AP.</w:t>
      </w:r>
    </w:p>
    <w:p w14:paraId="0E1E374D" w14:textId="77777777" w:rsidR="00BA0562" w:rsidRDefault="00BA0562" w:rsidP="0063284F">
      <w:pPr>
        <w:pStyle w:val="Heading3"/>
      </w:pPr>
      <w:bookmarkStart w:id="180" w:name="_Toc66968621"/>
      <w:r>
        <w:t>Цели</w:t>
      </w:r>
      <w:bookmarkEnd w:id="180"/>
    </w:p>
    <w:p w14:paraId="383C4137" w14:textId="77777777" w:rsidR="00BA0562" w:rsidRDefault="00BA0562" w:rsidP="0063284F">
      <w:r>
        <w:t>Лабораторная работа помогает получить практические навыки по изучению следующих тем:</w:t>
      </w:r>
    </w:p>
    <w:p w14:paraId="7A9EB651" w14:textId="77777777" w:rsidR="00BA0562" w:rsidRDefault="00BA0562" w:rsidP="0063284F">
      <w:pPr>
        <w:pStyle w:val="ItemList"/>
      </w:pPr>
      <w:r>
        <w:t>Процедура аутентификации точек доступа</w:t>
      </w:r>
    </w:p>
    <w:p w14:paraId="35C52B60" w14:textId="77777777" w:rsidR="00BA0562" w:rsidRDefault="00BA0562" w:rsidP="0063284F">
      <w:pPr>
        <w:pStyle w:val="ItemList"/>
      </w:pPr>
      <w:r>
        <w:t>Процедура настройки профилей WLAN</w:t>
      </w:r>
    </w:p>
    <w:p w14:paraId="681DD5B8" w14:textId="77777777" w:rsidR="00BA0562" w:rsidRDefault="00BA0562" w:rsidP="0063284F">
      <w:pPr>
        <w:pStyle w:val="ItemList"/>
      </w:pPr>
      <w:r>
        <w:t>Процесс настройки основных параметров WLAN</w:t>
      </w:r>
    </w:p>
    <w:p w14:paraId="5B9CD77F" w14:textId="77777777" w:rsidR="00BA0562" w:rsidRDefault="00BA0562" w:rsidP="0063284F">
      <w:pPr>
        <w:pStyle w:val="Heading3"/>
      </w:pPr>
      <w:bookmarkStart w:id="181" w:name="_Toc66968622"/>
      <w:r>
        <w:t>Топология сети</w:t>
      </w:r>
      <w:bookmarkEnd w:id="181"/>
    </w:p>
    <w:p w14:paraId="2B04134E" w14:textId="77777777" w:rsidR="00BA0562" w:rsidRDefault="00BA0562" w:rsidP="002075CB">
      <w:pPr>
        <w:pStyle w:val="ItemStep"/>
        <w:outlineLvl w:val="9"/>
      </w:pPr>
      <w:r>
        <w:t>Коммутатор S2 должен поддерживать функцию WLAN-AC. Если коммутатор не поддерживает функцию WLAN-AC, то вместо него можно использовать обычный контроллер доступа (AC). В данном случае функции AC выполняет коммутатор S2.</w:t>
      </w:r>
    </w:p>
    <w:p w14:paraId="56656DF4" w14:textId="77777777" w:rsidR="00BA0562" w:rsidRDefault="00BA0562" w:rsidP="002075CB">
      <w:pPr>
        <w:pStyle w:val="ItemStep"/>
        <w:outlineLvl w:val="9"/>
      </w:pPr>
      <w:r>
        <w:t xml:space="preserve">AC развернут в режиме «Out-of-path» (вне пути прохождения трафика) и находится в той же сети уровня 2, что и точки доступа (AP). </w:t>
      </w:r>
    </w:p>
    <w:p w14:paraId="0C380296" w14:textId="6C039868" w:rsidR="00BA0562" w:rsidRDefault="00BA0562" w:rsidP="002075CB">
      <w:pPr>
        <w:pStyle w:val="ItemStep"/>
        <w:outlineLvl w:val="9"/>
      </w:pPr>
      <w:r>
        <w:t>AC и S1 работают как DHCP-сервер</w:t>
      </w:r>
      <w:r w:rsidR="00AF729E">
        <w:t>ы</w:t>
      </w:r>
      <w:r>
        <w:t>. AC назначает IP-адреса AP, а S1 назначает IP-адреса станциям (STA).</w:t>
      </w:r>
    </w:p>
    <w:p w14:paraId="5BC7D8E8" w14:textId="77777777" w:rsidR="00BA0562" w:rsidRDefault="00BA0562" w:rsidP="002075CB">
      <w:pPr>
        <w:pStyle w:val="ItemStep"/>
        <w:outlineLvl w:val="9"/>
      </w:pPr>
      <w:r>
        <w:t>Служебные данные передаются напрямую.</w:t>
      </w:r>
    </w:p>
    <w:p w14:paraId="1CD920C3" w14:textId="77777777" w:rsidR="00BA0562" w:rsidRDefault="00BA0562" w:rsidP="002075CB">
      <w:pPr>
        <w:pStyle w:val="FigureDescription"/>
        <w:outlineLvl w:val="9"/>
      </w:pPr>
      <w:r>
        <w:lastRenderedPageBreak/>
        <w:t>Топология сети для создания WLAN, используемая в данной лабораторной работе</w:t>
      </w:r>
    </w:p>
    <w:p w14:paraId="50CAA292" w14:textId="77777777" w:rsidR="00BA0562" w:rsidRDefault="00A5717F" w:rsidP="004103AF">
      <w:pPr>
        <w:jc w:val="center"/>
        <w:rPr>
          <w:noProof/>
        </w:rPr>
      </w:pPr>
      <w:r>
        <w:rPr>
          <w:noProof/>
          <w:lang w:eastAsia="zh-TW"/>
        </w:rPr>
        <w:drawing>
          <wp:inline distT="0" distB="0" distL="0" distR="0" wp14:anchorId="2BCFA4A4" wp14:editId="57EBE9D0">
            <wp:extent cx="3877310" cy="2794635"/>
            <wp:effectExtent l="0" t="0" r="0" b="0"/>
            <wp:docPr id="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77310" cy="2794635"/>
                    </a:xfrm>
                    <a:prstGeom prst="rect">
                      <a:avLst/>
                    </a:prstGeom>
                    <a:noFill/>
                    <a:ln>
                      <a:noFill/>
                    </a:ln>
                  </pic:spPr>
                </pic:pic>
              </a:graphicData>
            </a:graphic>
          </wp:inline>
        </w:drawing>
      </w:r>
    </w:p>
    <w:p w14:paraId="08CB8AB1" w14:textId="77777777" w:rsidR="0063284F" w:rsidRDefault="0063284F" w:rsidP="0063284F"/>
    <w:p w14:paraId="03945F01" w14:textId="77777777" w:rsidR="00BA0562" w:rsidRDefault="00BA0562" w:rsidP="0063284F">
      <w:pPr>
        <w:pStyle w:val="Heading3"/>
      </w:pPr>
      <w:bookmarkStart w:id="182" w:name="_Toc66968623"/>
      <w:r>
        <w:t>Планирование данных</w:t>
      </w:r>
      <w:bookmarkEnd w:id="182"/>
    </w:p>
    <w:p w14:paraId="6E0D4D67" w14:textId="77777777" w:rsidR="00BA0562" w:rsidRDefault="00BA0562" w:rsidP="0063284F">
      <w:r>
        <w:t>Предприятию необходимо создать WLAN, чтобы обеспечить мобильность рабочих мест для сотрудников.</w:t>
      </w:r>
    </w:p>
    <w:p w14:paraId="0F5F506C" w14:textId="77777777" w:rsidR="00BA0562" w:rsidRDefault="00BA0562" w:rsidP="002075CB">
      <w:pPr>
        <w:pStyle w:val="TableDescription"/>
        <w:outlineLvl w:val="9"/>
      </w:pPr>
      <w:r>
        <w:t>Планирование данных AC</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547"/>
        <w:gridCol w:w="5391"/>
      </w:tblGrid>
      <w:tr w:rsidR="00513773" w:rsidRPr="00CD71F8" w14:paraId="328A4D37" w14:textId="77777777" w:rsidTr="00FD1A9F">
        <w:trPr>
          <w:cantSplit/>
          <w:tblHeader/>
        </w:trPr>
        <w:tc>
          <w:tcPr>
            <w:tcW w:w="2547"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569CF734" w14:textId="77777777" w:rsidR="00BA0562" w:rsidRPr="00BA0562" w:rsidRDefault="00BA0562" w:rsidP="0063284F">
            <w:pPr>
              <w:pStyle w:val="TableHeading"/>
            </w:pPr>
            <w:r>
              <w:t>Элемент</w:t>
            </w:r>
          </w:p>
        </w:tc>
        <w:tc>
          <w:tcPr>
            <w:tcW w:w="5391"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5EC47A07" w14:textId="77777777" w:rsidR="00BA0562" w:rsidRPr="00BA0562" w:rsidRDefault="00BA0562" w:rsidP="0063284F">
            <w:pPr>
              <w:pStyle w:val="TableHeading"/>
            </w:pPr>
            <w:r>
              <w:t>Конфигурация</w:t>
            </w:r>
          </w:p>
        </w:tc>
      </w:tr>
      <w:tr w:rsidR="00513773" w:rsidRPr="00CD71F8" w14:paraId="7491FDF5" w14:textId="77777777" w:rsidTr="00FD1A9F">
        <w:trPr>
          <w:cantSplit/>
        </w:trPr>
        <w:tc>
          <w:tcPr>
            <w:tcW w:w="2547" w:type="dxa"/>
            <w:shd w:val="clear" w:color="auto" w:fill="auto"/>
            <w:hideMark/>
          </w:tcPr>
          <w:p w14:paraId="7EC0F551" w14:textId="77777777" w:rsidR="00BA0562" w:rsidRPr="00FD1A9F" w:rsidRDefault="00BA0562" w:rsidP="0063284F">
            <w:pPr>
              <w:pStyle w:val="TableText"/>
              <w:rPr>
                <w:rFonts w:cs="Arial"/>
                <w:color w:val="000000"/>
              </w:rPr>
            </w:pPr>
            <w:r>
              <w:t>VLAN для управления AP</w:t>
            </w:r>
          </w:p>
        </w:tc>
        <w:tc>
          <w:tcPr>
            <w:tcW w:w="5391" w:type="dxa"/>
            <w:shd w:val="clear" w:color="auto" w:fill="auto"/>
            <w:hideMark/>
          </w:tcPr>
          <w:p w14:paraId="4B90296C" w14:textId="77777777" w:rsidR="00BA0562" w:rsidRPr="00FD1A9F" w:rsidRDefault="00BA0562" w:rsidP="0000387B">
            <w:pPr>
              <w:pStyle w:val="TableText"/>
              <w:rPr>
                <w:rFonts w:cs="Arial"/>
              </w:rPr>
            </w:pPr>
            <w:r>
              <w:t>VLAN100</w:t>
            </w:r>
          </w:p>
        </w:tc>
      </w:tr>
      <w:tr w:rsidR="00513773" w:rsidRPr="00CD71F8" w14:paraId="77E6E4B2" w14:textId="77777777" w:rsidTr="00FD1A9F">
        <w:trPr>
          <w:cantSplit/>
        </w:trPr>
        <w:tc>
          <w:tcPr>
            <w:tcW w:w="2547" w:type="dxa"/>
            <w:shd w:val="clear" w:color="auto" w:fill="auto"/>
            <w:hideMark/>
          </w:tcPr>
          <w:p w14:paraId="1FC88529" w14:textId="77777777" w:rsidR="00BA0562" w:rsidRPr="00FD1A9F" w:rsidRDefault="00BA0562" w:rsidP="0063284F">
            <w:pPr>
              <w:pStyle w:val="TableText"/>
              <w:rPr>
                <w:rFonts w:cs="Arial"/>
                <w:color w:val="000000"/>
              </w:rPr>
            </w:pPr>
            <w:r>
              <w:t>Сервисная VLAN</w:t>
            </w:r>
          </w:p>
        </w:tc>
        <w:tc>
          <w:tcPr>
            <w:tcW w:w="5391" w:type="dxa"/>
            <w:shd w:val="clear" w:color="auto" w:fill="auto"/>
            <w:hideMark/>
          </w:tcPr>
          <w:p w14:paraId="6AA931C3" w14:textId="77777777" w:rsidR="00BA0562" w:rsidRPr="00FD1A9F" w:rsidRDefault="00BA0562" w:rsidP="0000387B">
            <w:pPr>
              <w:pStyle w:val="TableText"/>
              <w:rPr>
                <w:rFonts w:cs="Arial"/>
              </w:rPr>
            </w:pPr>
            <w:r>
              <w:t>VLAN101</w:t>
            </w:r>
          </w:p>
        </w:tc>
      </w:tr>
      <w:tr w:rsidR="00513773" w:rsidRPr="00CD71F8" w14:paraId="6DD56787" w14:textId="77777777" w:rsidTr="00FD1A9F">
        <w:trPr>
          <w:cantSplit/>
        </w:trPr>
        <w:tc>
          <w:tcPr>
            <w:tcW w:w="2547" w:type="dxa"/>
            <w:vMerge w:val="restart"/>
            <w:shd w:val="clear" w:color="auto" w:fill="auto"/>
            <w:hideMark/>
          </w:tcPr>
          <w:p w14:paraId="6FE07F37" w14:textId="77777777" w:rsidR="00BA0562" w:rsidRPr="00FD1A9F" w:rsidRDefault="00BA0562" w:rsidP="0063284F">
            <w:pPr>
              <w:pStyle w:val="TableText"/>
              <w:rPr>
                <w:rFonts w:cs="Arial"/>
                <w:color w:val="000000"/>
              </w:rPr>
            </w:pPr>
            <w:r>
              <w:t>DHCP-сервер</w:t>
            </w:r>
          </w:p>
        </w:tc>
        <w:tc>
          <w:tcPr>
            <w:tcW w:w="5391" w:type="dxa"/>
            <w:shd w:val="clear" w:color="auto" w:fill="auto"/>
            <w:hideMark/>
          </w:tcPr>
          <w:p w14:paraId="127D593E" w14:textId="77777777" w:rsidR="00BA0562" w:rsidRPr="00FD1A9F" w:rsidRDefault="00BA0562" w:rsidP="0063284F">
            <w:pPr>
              <w:pStyle w:val="TableText"/>
              <w:rPr>
                <w:rFonts w:cs="Arial"/>
                <w:color w:val="000000"/>
              </w:rPr>
            </w:pPr>
            <w:r>
              <w:t>AC выполняет функции DHCP-сервера, который назначает IP-адреса AP.</w:t>
            </w:r>
          </w:p>
        </w:tc>
      </w:tr>
      <w:tr w:rsidR="00513773" w:rsidRPr="00CD71F8" w14:paraId="14DDB229" w14:textId="77777777" w:rsidTr="00FD1A9F">
        <w:trPr>
          <w:cantSplit/>
        </w:trPr>
        <w:tc>
          <w:tcPr>
            <w:tcW w:w="2547" w:type="dxa"/>
            <w:vMerge/>
            <w:shd w:val="clear" w:color="auto" w:fill="auto"/>
            <w:hideMark/>
          </w:tcPr>
          <w:p w14:paraId="2EF1953D" w14:textId="77777777" w:rsidR="00BA0562" w:rsidRPr="00FD1A9F" w:rsidRDefault="00BA0562" w:rsidP="0063284F">
            <w:pPr>
              <w:pStyle w:val="TableText"/>
              <w:rPr>
                <w:rFonts w:cs="Arial"/>
                <w:color w:val="000000"/>
              </w:rPr>
            </w:pPr>
          </w:p>
        </w:tc>
        <w:tc>
          <w:tcPr>
            <w:tcW w:w="5391" w:type="dxa"/>
            <w:shd w:val="clear" w:color="auto" w:fill="auto"/>
            <w:hideMark/>
          </w:tcPr>
          <w:p w14:paraId="04F70DEB" w14:textId="77777777" w:rsidR="00BA0562" w:rsidRPr="00FD1A9F" w:rsidRDefault="00BA0562" w:rsidP="0063284F">
            <w:pPr>
              <w:pStyle w:val="TableText"/>
              <w:rPr>
                <w:rFonts w:cs="Arial"/>
                <w:color w:val="000000"/>
              </w:rPr>
            </w:pPr>
            <w:r>
              <w:t>S1 выполняет функции DHCP-сервера, который назначает IP-адреса STA. По умолчанию для STA используется адрес шлюза 192.168.101.254.</w:t>
            </w:r>
          </w:p>
        </w:tc>
      </w:tr>
      <w:tr w:rsidR="00513773" w:rsidRPr="00CD71F8" w14:paraId="144DCD92" w14:textId="77777777" w:rsidTr="00FD1A9F">
        <w:trPr>
          <w:cantSplit/>
        </w:trPr>
        <w:tc>
          <w:tcPr>
            <w:tcW w:w="2547" w:type="dxa"/>
            <w:shd w:val="clear" w:color="auto" w:fill="auto"/>
            <w:hideMark/>
          </w:tcPr>
          <w:p w14:paraId="180894CE" w14:textId="77777777" w:rsidR="00BA0562" w:rsidRPr="00FD1A9F" w:rsidRDefault="00BA0562" w:rsidP="0063284F">
            <w:pPr>
              <w:pStyle w:val="TableText"/>
              <w:rPr>
                <w:rFonts w:cs="Arial"/>
                <w:color w:val="000000"/>
              </w:rPr>
            </w:pPr>
            <w:r>
              <w:t>Пул IP-адресов для AP</w:t>
            </w:r>
          </w:p>
        </w:tc>
        <w:tc>
          <w:tcPr>
            <w:tcW w:w="5391" w:type="dxa"/>
            <w:shd w:val="clear" w:color="auto" w:fill="auto"/>
            <w:hideMark/>
          </w:tcPr>
          <w:p w14:paraId="1C41685F" w14:textId="77777777" w:rsidR="00BA0562" w:rsidRPr="00FD1A9F" w:rsidRDefault="00BA0562" w:rsidP="0000387B">
            <w:pPr>
              <w:pStyle w:val="TableText"/>
              <w:rPr>
                <w:rFonts w:cs="Arial"/>
              </w:rPr>
            </w:pPr>
            <w:r>
              <w:t>192.168.100.1–192.168.100.253/24</w:t>
            </w:r>
          </w:p>
        </w:tc>
      </w:tr>
      <w:tr w:rsidR="00513773" w:rsidRPr="00CD71F8" w14:paraId="2AD0B5F1" w14:textId="77777777" w:rsidTr="00FD1A9F">
        <w:trPr>
          <w:cantSplit/>
        </w:trPr>
        <w:tc>
          <w:tcPr>
            <w:tcW w:w="2547" w:type="dxa"/>
            <w:shd w:val="clear" w:color="auto" w:fill="auto"/>
            <w:hideMark/>
          </w:tcPr>
          <w:p w14:paraId="07D41157" w14:textId="77777777" w:rsidR="00BA0562" w:rsidRPr="00FD1A9F" w:rsidRDefault="00BA0562" w:rsidP="0063284F">
            <w:pPr>
              <w:pStyle w:val="TableText"/>
              <w:rPr>
                <w:rFonts w:cs="Arial"/>
                <w:color w:val="000000"/>
              </w:rPr>
            </w:pPr>
            <w:r>
              <w:t>Пул IP-адресов для STA</w:t>
            </w:r>
          </w:p>
        </w:tc>
        <w:tc>
          <w:tcPr>
            <w:tcW w:w="5391" w:type="dxa"/>
            <w:shd w:val="clear" w:color="auto" w:fill="auto"/>
            <w:hideMark/>
          </w:tcPr>
          <w:p w14:paraId="6DA9EC07" w14:textId="77777777" w:rsidR="00BA0562" w:rsidRPr="00FD1A9F" w:rsidRDefault="00BA0562" w:rsidP="0000387B">
            <w:pPr>
              <w:pStyle w:val="TableText"/>
              <w:rPr>
                <w:rFonts w:cs="Arial"/>
              </w:rPr>
            </w:pPr>
            <w:r>
              <w:t>192.168.101.1–192.168.101.253/24</w:t>
            </w:r>
          </w:p>
        </w:tc>
      </w:tr>
      <w:tr w:rsidR="00513773" w:rsidRPr="00CD71F8" w14:paraId="76B0BC6F" w14:textId="77777777" w:rsidTr="00FD1A9F">
        <w:trPr>
          <w:cantSplit/>
        </w:trPr>
        <w:tc>
          <w:tcPr>
            <w:tcW w:w="2547" w:type="dxa"/>
            <w:shd w:val="clear" w:color="auto" w:fill="auto"/>
            <w:hideMark/>
          </w:tcPr>
          <w:p w14:paraId="23E09985" w14:textId="77777777" w:rsidR="00BA0562" w:rsidRPr="00FD1A9F" w:rsidRDefault="00BA0562" w:rsidP="0063284F">
            <w:pPr>
              <w:pStyle w:val="TableText"/>
              <w:rPr>
                <w:rFonts w:cs="Arial"/>
                <w:color w:val="000000"/>
              </w:rPr>
            </w:pPr>
            <w:r>
              <w:t>IP-адрес интерфейса-источника AC</w:t>
            </w:r>
          </w:p>
        </w:tc>
        <w:tc>
          <w:tcPr>
            <w:tcW w:w="5391" w:type="dxa"/>
            <w:shd w:val="clear" w:color="auto" w:fill="auto"/>
            <w:hideMark/>
          </w:tcPr>
          <w:p w14:paraId="7A6E5B47" w14:textId="77777777" w:rsidR="00BA0562" w:rsidRPr="00FD1A9F" w:rsidRDefault="00BA0562" w:rsidP="0000387B">
            <w:pPr>
              <w:pStyle w:val="TableText"/>
              <w:rPr>
                <w:rFonts w:cs="Arial"/>
              </w:rPr>
            </w:pPr>
            <w:r>
              <w:t>VLANIF100: 192.168.100.254/24</w:t>
            </w:r>
          </w:p>
        </w:tc>
      </w:tr>
      <w:tr w:rsidR="00513773" w:rsidRPr="00CD71F8" w14:paraId="3D7DB5F7" w14:textId="77777777" w:rsidTr="00FD1A9F">
        <w:trPr>
          <w:cantSplit/>
        </w:trPr>
        <w:tc>
          <w:tcPr>
            <w:tcW w:w="2547" w:type="dxa"/>
            <w:vMerge w:val="restart"/>
            <w:shd w:val="clear" w:color="auto" w:fill="auto"/>
            <w:hideMark/>
          </w:tcPr>
          <w:p w14:paraId="7539E216" w14:textId="77777777" w:rsidR="00BA0562" w:rsidRPr="00FD1A9F" w:rsidRDefault="00BA0562" w:rsidP="0063284F">
            <w:pPr>
              <w:pStyle w:val="TableText"/>
              <w:rPr>
                <w:rFonts w:cs="Arial"/>
                <w:color w:val="000000"/>
              </w:rPr>
            </w:pPr>
            <w:r>
              <w:t>Группа AP</w:t>
            </w:r>
          </w:p>
        </w:tc>
        <w:tc>
          <w:tcPr>
            <w:tcW w:w="5391" w:type="dxa"/>
            <w:shd w:val="clear" w:color="auto" w:fill="auto"/>
            <w:hideMark/>
          </w:tcPr>
          <w:p w14:paraId="48A35842" w14:textId="77777777" w:rsidR="00BA0562" w:rsidRPr="00FD1A9F" w:rsidRDefault="00BA0562" w:rsidP="0063284F">
            <w:pPr>
              <w:pStyle w:val="TableText"/>
              <w:rPr>
                <w:rFonts w:cs="Arial"/>
                <w:color w:val="000000"/>
              </w:rPr>
            </w:pPr>
            <w:r>
              <w:t>Имя: ap-group1</w:t>
            </w:r>
          </w:p>
        </w:tc>
      </w:tr>
      <w:tr w:rsidR="00513773" w:rsidRPr="00CD71F8" w14:paraId="6D88B116" w14:textId="77777777" w:rsidTr="00FD1A9F">
        <w:trPr>
          <w:cantSplit/>
        </w:trPr>
        <w:tc>
          <w:tcPr>
            <w:tcW w:w="2547" w:type="dxa"/>
            <w:vMerge/>
            <w:shd w:val="clear" w:color="auto" w:fill="auto"/>
            <w:hideMark/>
          </w:tcPr>
          <w:p w14:paraId="1ABAA457" w14:textId="77777777" w:rsidR="00BA0562" w:rsidRPr="00FD1A9F" w:rsidRDefault="00BA0562" w:rsidP="0063284F">
            <w:pPr>
              <w:pStyle w:val="TableText"/>
              <w:rPr>
                <w:rFonts w:cs="Arial"/>
                <w:color w:val="000000"/>
              </w:rPr>
            </w:pPr>
          </w:p>
        </w:tc>
        <w:tc>
          <w:tcPr>
            <w:tcW w:w="5391" w:type="dxa"/>
            <w:shd w:val="clear" w:color="auto" w:fill="auto"/>
            <w:hideMark/>
          </w:tcPr>
          <w:p w14:paraId="053F6EC2" w14:textId="50DB9989" w:rsidR="00BA0562" w:rsidRPr="00FD1A9F" w:rsidRDefault="00BA0562" w:rsidP="0063284F">
            <w:pPr>
              <w:pStyle w:val="TableText"/>
              <w:rPr>
                <w:rFonts w:cs="Arial"/>
                <w:color w:val="000000"/>
              </w:rPr>
            </w:pPr>
            <w:r>
              <w:t xml:space="preserve">Ссылочные профили: профиль VAP </w:t>
            </w:r>
            <w:r>
              <w:rPr>
                <w:b/>
                <w:bCs/>
              </w:rPr>
              <w:t>HCIA-WLAN</w:t>
            </w:r>
            <w:r>
              <w:t xml:space="preserve"> и профиль регулирующего домена </w:t>
            </w:r>
            <w:r>
              <w:rPr>
                <w:b/>
                <w:bCs/>
              </w:rPr>
              <w:t>default</w:t>
            </w:r>
          </w:p>
        </w:tc>
      </w:tr>
      <w:tr w:rsidR="00513773" w:rsidRPr="00CD71F8" w14:paraId="4894F9D6" w14:textId="77777777" w:rsidTr="00FD1A9F">
        <w:trPr>
          <w:cantSplit/>
        </w:trPr>
        <w:tc>
          <w:tcPr>
            <w:tcW w:w="2547" w:type="dxa"/>
            <w:vMerge w:val="restart"/>
            <w:shd w:val="clear" w:color="auto" w:fill="auto"/>
            <w:hideMark/>
          </w:tcPr>
          <w:p w14:paraId="2FFE8411" w14:textId="77777777" w:rsidR="00BA0562" w:rsidRPr="00FD1A9F" w:rsidRDefault="00BA0562" w:rsidP="0063284F">
            <w:pPr>
              <w:pStyle w:val="TableText"/>
              <w:rPr>
                <w:rFonts w:cs="Arial"/>
                <w:color w:val="000000"/>
              </w:rPr>
            </w:pPr>
            <w:r>
              <w:lastRenderedPageBreak/>
              <w:t>Профиль регулирующего домена</w:t>
            </w:r>
          </w:p>
        </w:tc>
        <w:tc>
          <w:tcPr>
            <w:tcW w:w="5391" w:type="dxa"/>
            <w:shd w:val="clear" w:color="auto" w:fill="auto"/>
            <w:hideMark/>
          </w:tcPr>
          <w:p w14:paraId="521D4961" w14:textId="77777777" w:rsidR="00BA0562" w:rsidRPr="00FD1A9F" w:rsidRDefault="00BA0562" w:rsidP="0063284F">
            <w:pPr>
              <w:pStyle w:val="TableText"/>
              <w:rPr>
                <w:rFonts w:cs="Arial"/>
                <w:color w:val="000000"/>
              </w:rPr>
            </w:pPr>
            <w:r>
              <w:t>Имя: default</w:t>
            </w:r>
          </w:p>
        </w:tc>
      </w:tr>
      <w:tr w:rsidR="00513773" w:rsidRPr="00CD71F8" w14:paraId="5C87A40C" w14:textId="77777777" w:rsidTr="00FD1A9F">
        <w:trPr>
          <w:cantSplit/>
        </w:trPr>
        <w:tc>
          <w:tcPr>
            <w:tcW w:w="2547" w:type="dxa"/>
            <w:vMerge/>
            <w:shd w:val="clear" w:color="auto" w:fill="auto"/>
            <w:hideMark/>
          </w:tcPr>
          <w:p w14:paraId="16415A4A" w14:textId="77777777" w:rsidR="00BA0562" w:rsidRPr="00FD1A9F" w:rsidRDefault="00BA0562" w:rsidP="0063284F">
            <w:pPr>
              <w:pStyle w:val="TableText"/>
              <w:rPr>
                <w:rFonts w:cs="Arial"/>
                <w:color w:val="000000"/>
              </w:rPr>
            </w:pPr>
          </w:p>
        </w:tc>
        <w:tc>
          <w:tcPr>
            <w:tcW w:w="5391" w:type="dxa"/>
            <w:shd w:val="clear" w:color="auto" w:fill="auto"/>
            <w:hideMark/>
          </w:tcPr>
          <w:p w14:paraId="643190AA" w14:textId="77777777" w:rsidR="00BA0562" w:rsidRPr="00FD1A9F" w:rsidRDefault="00BA0562" w:rsidP="0063284F">
            <w:pPr>
              <w:pStyle w:val="TableText"/>
              <w:rPr>
                <w:rFonts w:cs="Arial"/>
                <w:color w:val="000000"/>
              </w:rPr>
            </w:pPr>
            <w:r>
              <w:t>Код страны: CN</w:t>
            </w:r>
          </w:p>
        </w:tc>
      </w:tr>
      <w:tr w:rsidR="00513773" w:rsidRPr="00CD71F8" w14:paraId="3387D6CE" w14:textId="77777777" w:rsidTr="00FD1A9F">
        <w:trPr>
          <w:cantSplit/>
        </w:trPr>
        <w:tc>
          <w:tcPr>
            <w:tcW w:w="2547" w:type="dxa"/>
            <w:vMerge w:val="restart"/>
            <w:shd w:val="clear" w:color="auto" w:fill="auto"/>
            <w:hideMark/>
          </w:tcPr>
          <w:p w14:paraId="5AAD357A" w14:textId="77777777" w:rsidR="00BA0562" w:rsidRPr="00FD1A9F" w:rsidRDefault="00BA0562" w:rsidP="0063284F">
            <w:pPr>
              <w:pStyle w:val="TableText"/>
              <w:rPr>
                <w:rFonts w:cs="Arial"/>
                <w:color w:val="000000"/>
              </w:rPr>
            </w:pPr>
            <w:r>
              <w:t>Профиль SSID</w:t>
            </w:r>
          </w:p>
        </w:tc>
        <w:tc>
          <w:tcPr>
            <w:tcW w:w="5391" w:type="dxa"/>
            <w:shd w:val="clear" w:color="auto" w:fill="auto"/>
            <w:hideMark/>
          </w:tcPr>
          <w:p w14:paraId="41E97059" w14:textId="77777777" w:rsidR="00BA0562" w:rsidRPr="00FD1A9F" w:rsidRDefault="00BA0562" w:rsidP="0063284F">
            <w:pPr>
              <w:pStyle w:val="TableText"/>
              <w:rPr>
                <w:rFonts w:cs="Arial"/>
                <w:color w:val="000000"/>
              </w:rPr>
            </w:pPr>
            <w:r>
              <w:t>Имя: HCIA-WLAN</w:t>
            </w:r>
          </w:p>
        </w:tc>
      </w:tr>
      <w:tr w:rsidR="00513773" w:rsidRPr="00CD71F8" w14:paraId="36F7D31D" w14:textId="77777777" w:rsidTr="00FD1A9F">
        <w:trPr>
          <w:cantSplit/>
        </w:trPr>
        <w:tc>
          <w:tcPr>
            <w:tcW w:w="2547" w:type="dxa"/>
            <w:vMerge/>
            <w:shd w:val="clear" w:color="auto" w:fill="auto"/>
            <w:hideMark/>
          </w:tcPr>
          <w:p w14:paraId="7D4879D2" w14:textId="77777777" w:rsidR="00BA0562" w:rsidRPr="00FD1A9F" w:rsidRDefault="00BA0562" w:rsidP="0063284F">
            <w:pPr>
              <w:pStyle w:val="TableText"/>
              <w:rPr>
                <w:rFonts w:cs="Arial"/>
                <w:color w:val="000000"/>
              </w:rPr>
            </w:pPr>
          </w:p>
        </w:tc>
        <w:tc>
          <w:tcPr>
            <w:tcW w:w="5391" w:type="dxa"/>
            <w:shd w:val="clear" w:color="auto" w:fill="auto"/>
            <w:hideMark/>
          </w:tcPr>
          <w:p w14:paraId="60765716" w14:textId="77777777" w:rsidR="00BA0562" w:rsidRPr="00FD1A9F" w:rsidRDefault="00BA0562" w:rsidP="0063284F">
            <w:pPr>
              <w:pStyle w:val="TableText"/>
              <w:rPr>
                <w:rFonts w:cs="Arial"/>
                <w:color w:val="000000"/>
              </w:rPr>
            </w:pPr>
            <w:r>
              <w:t>Имя SSID: HCIA-WLAN</w:t>
            </w:r>
          </w:p>
        </w:tc>
      </w:tr>
      <w:tr w:rsidR="00513773" w:rsidRPr="00CD71F8" w14:paraId="07F5D93D" w14:textId="77777777" w:rsidTr="00FD1A9F">
        <w:trPr>
          <w:cantSplit/>
        </w:trPr>
        <w:tc>
          <w:tcPr>
            <w:tcW w:w="2547" w:type="dxa"/>
            <w:vMerge w:val="restart"/>
            <w:shd w:val="clear" w:color="auto" w:fill="auto"/>
            <w:hideMark/>
          </w:tcPr>
          <w:p w14:paraId="5C6ADD7E" w14:textId="77777777" w:rsidR="00BA0562" w:rsidRPr="00FD1A9F" w:rsidRDefault="00BA0562" w:rsidP="0063284F">
            <w:pPr>
              <w:pStyle w:val="TableText"/>
              <w:rPr>
                <w:rFonts w:cs="Arial"/>
                <w:color w:val="000000"/>
              </w:rPr>
            </w:pPr>
            <w:r>
              <w:t>Профиль безопасности</w:t>
            </w:r>
          </w:p>
        </w:tc>
        <w:tc>
          <w:tcPr>
            <w:tcW w:w="5391" w:type="dxa"/>
            <w:shd w:val="clear" w:color="auto" w:fill="auto"/>
            <w:hideMark/>
          </w:tcPr>
          <w:p w14:paraId="0AC02270" w14:textId="77777777" w:rsidR="00BA0562" w:rsidRPr="00FD1A9F" w:rsidRDefault="00BA0562" w:rsidP="0063284F">
            <w:pPr>
              <w:pStyle w:val="TableText"/>
              <w:rPr>
                <w:rFonts w:cs="Arial"/>
                <w:color w:val="000000"/>
              </w:rPr>
            </w:pPr>
            <w:r>
              <w:t>Имя: HCIA-WLAN</w:t>
            </w:r>
          </w:p>
        </w:tc>
      </w:tr>
      <w:tr w:rsidR="00513773" w:rsidRPr="00CD71F8" w14:paraId="112212E3" w14:textId="77777777" w:rsidTr="00FD1A9F">
        <w:trPr>
          <w:cantSplit/>
        </w:trPr>
        <w:tc>
          <w:tcPr>
            <w:tcW w:w="2547" w:type="dxa"/>
            <w:vMerge/>
            <w:shd w:val="clear" w:color="auto" w:fill="auto"/>
            <w:hideMark/>
          </w:tcPr>
          <w:p w14:paraId="7D9BB5A0" w14:textId="77777777" w:rsidR="00BA0562" w:rsidRPr="00FD1A9F" w:rsidRDefault="00BA0562" w:rsidP="0063284F">
            <w:pPr>
              <w:pStyle w:val="TableText"/>
              <w:rPr>
                <w:rFonts w:cs="Arial"/>
                <w:color w:val="000000"/>
              </w:rPr>
            </w:pPr>
          </w:p>
        </w:tc>
        <w:tc>
          <w:tcPr>
            <w:tcW w:w="5391" w:type="dxa"/>
            <w:shd w:val="clear" w:color="auto" w:fill="auto"/>
            <w:hideMark/>
          </w:tcPr>
          <w:p w14:paraId="5993AB5E" w14:textId="77777777" w:rsidR="00BA0562" w:rsidRPr="00FD1A9F" w:rsidRDefault="00BA0562" w:rsidP="0063284F">
            <w:pPr>
              <w:pStyle w:val="TableText"/>
              <w:rPr>
                <w:rFonts w:cs="Arial"/>
                <w:color w:val="000000"/>
              </w:rPr>
            </w:pPr>
            <w:r>
              <w:t>Политика безопасности: WPA-WPA2+PSK+AES</w:t>
            </w:r>
          </w:p>
        </w:tc>
      </w:tr>
      <w:tr w:rsidR="00513773" w:rsidRPr="00CD71F8" w14:paraId="29947916" w14:textId="77777777" w:rsidTr="00FD1A9F">
        <w:trPr>
          <w:cantSplit/>
        </w:trPr>
        <w:tc>
          <w:tcPr>
            <w:tcW w:w="2547" w:type="dxa"/>
            <w:vMerge/>
            <w:shd w:val="clear" w:color="auto" w:fill="auto"/>
            <w:hideMark/>
          </w:tcPr>
          <w:p w14:paraId="633B4ADB" w14:textId="77777777" w:rsidR="00BA0562" w:rsidRPr="00FD1A9F" w:rsidRDefault="00BA0562" w:rsidP="0063284F">
            <w:pPr>
              <w:pStyle w:val="TableText"/>
              <w:rPr>
                <w:rFonts w:cs="Arial"/>
                <w:color w:val="000000"/>
              </w:rPr>
            </w:pPr>
          </w:p>
        </w:tc>
        <w:tc>
          <w:tcPr>
            <w:tcW w:w="5391" w:type="dxa"/>
            <w:shd w:val="clear" w:color="auto" w:fill="auto"/>
            <w:hideMark/>
          </w:tcPr>
          <w:p w14:paraId="74B39CD4" w14:textId="77777777" w:rsidR="00BA0562" w:rsidRPr="00FD1A9F" w:rsidRDefault="00BA0562" w:rsidP="0063284F">
            <w:pPr>
              <w:pStyle w:val="TableText"/>
              <w:rPr>
                <w:rFonts w:cs="Arial"/>
                <w:color w:val="000000"/>
              </w:rPr>
            </w:pPr>
            <w:r>
              <w:t>Пароль: HCIA-Datacom</w:t>
            </w:r>
          </w:p>
        </w:tc>
      </w:tr>
      <w:tr w:rsidR="00513773" w:rsidRPr="00CD71F8" w14:paraId="69FC16FB" w14:textId="77777777" w:rsidTr="00FD1A9F">
        <w:trPr>
          <w:cantSplit/>
        </w:trPr>
        <w:tc>
          <w:tcPr>
            <w:tcW w:w="2547" w:type="dxa"/>
            <w:vMerge w:val="restart"/>
            <w:shd w:val="clear" w:color="auto" w:fill="auto"/>
            <w:hideMark/>
          </w:tcPr>
          <w:p w14:paraId="3FF61570" w14:textId="77777777" w:rsidR="00BA0562" w:rsidRPr="00FD1A9F" w:rsidRDefault="00BA0562" w:rsidP="0063284F">
            <w:pPr>
              <w:pStyle w:val="TableText"/>
              <w:rPr>
                <w:rFonts w:cs="Arial"/>
                <w:color w:val="000000"/>
              </w:rPr>
            </w:pPr>
            <w:r>
              <w:t>Профиль VAP</w:t>
            </w:r>
          </w:p>
        </w:tc>
        <w:tc>
          <w:tcPr>
            <w:tcW w:w="5391" w:type="dxa"/>
            <w:shd w:val="clear" w:color="auto" w:fill="auto"/>
            <w:hideMark/>
          </w:tcPr>
          <w:p w14:paraId="5EA1385C" w14:textId="77777777" w:rsidR="00BA0562" w:rsidRPr="00FD1A9F" w:rsidRDefault="00BA0562" w:rsidP="0063284F">
            <w:pPr>
              <w:pStyle w:val="TableText"/>
              <w:rPr>
                <w:rFonts w:cs="Arial"/>
                <w:color w:val="000000"/>
              </w:rPr>
            </w:pPr>
            <w:r>
              <w:t>Имя: HCIA-WLAN</w:t>
            </w:r>
          </w:p>
        </w:tc>
      </w:tr>
      <w:tr w:rsidR="00513773" w:rsidRPr="00CD71F8" w14:paraId="44EA66EF" w14:textId="77777777" w:rsidTr="00FD1A9F">
        <w:trPr>
          <w:cantSplit/>
        </w:trPr>
        <w:tc>
          <w:tcPr>
            <w:tcW w:w="2547" w:type="dxa"/>
            <w:vMerge/>
            <w:shd w:val="clear" w:color="auto" w:fill="auto"/>
            <w:hideMark/>
          </w:tcPr>
          <w:p w14:paraId="070A9B2A" w14:textId="77777777" w:rsidR="00BA0562" w:rsidRPr="00FD1A9F" w:rsidRDefault="00BA0562" w:rsidP="0063284F">
            <w:pPr>
              <w:pStyle w:val="TableText"/>
              <w:rPr>
                <w:rFonts w:cs="Arial"/>
                <w:color w:val="000000"/>
              </w:rPr>
            </w:pPr>
          </w:p>
        </w:tc>
        <w:tc>
          <w:tcPr>
            <w:tcW w:w="5391" w:type="dxa"/>
            <w:shd w:val="clear" w:color="auto" w:fill="auto"/>
            <w:hideMark/>
          </w:tcPr>
          <w:p w14:paraId="3CEF5706" w14:textId="77777777" w:rsidR="00BA0562" w:rsidRPr="00FD1A9F" w:rsidRDefault="00BA0562" w:rsidP="0063284F">
            <w:pPr>
              <w:pStyle w:val="TableText"/>
              <w:rPr>
                <w:rFonts w:cs="Arial"/>
                <w:color w:val="000000"/>
              </w:rPr>
            </w:pPr>
            <w:r>
              <w:t>Режим передачи: прямая передача</w:t>
            </w:r>
          </w:p>
        </w:tc>
      </w:tr>
      <w:tr w:rsidR="00513773" w:rsidRPr="00CD71F8" w14:paraId="1361BAF1" w14:textId="77777777" w:rsidTr="00FD1A9F">
        <w:trPr>
          <w:cantSplit/>
        </w:trPr>
        <w:tc>
          <w:tcPr>
            <w:tcW w:w="2547" w:type="dxa"/>
            <w:vMerge/>
            <w:shd w:val="clear" w:color="auto" w:fill="auto"/>
            <w:hideMark/>
          </w:tcPr>
          <w:p w14:paraId="6F7BABEC" w14:textId="77777777" w:rsidR="00BA0562" w:rsidRPr="00FD1A9F" w:rsidRDefault="00BA0562" w:rsidP="0063284F">
            <w:pPr>
              <w:pStyle w:val="TableText"/>
              <w:rPr>
                <w:rFonts w:cs="Arial"/>
                <w:color w:val="000000"/>
              </w:rPr>
            </w:pPr>
          </w:p>
        </w:tc>
        <w:tc>
          <w:tcPr>
            <w:tcW w:w="5391" w:type="dxa"/>
            <w:shd w:val="clear" w:color="auto" w:fill="auto"/>
            <w:hideMark/>
          </w:tcPr>
          <w:p w14:paraId="767F7969" w14:textId="77777777" w:rsidR="00BA0562" w:rsidRPr="00FD1A9F" w:rsidRDefault="00BA0562" w:rsidP="0063284F">
            <w:pPr>
              <w:pStyle w:val="TableText"/>
              <w:rPr>
                <w:rFonts w:cs="Arial"/>
                <w:color w:val="000000"/>
              </w:rPr>
            </w:pPr>
            <w:r>
              <w:t>Сервисная VLAN: VLAN 101</w:t>
            </w:r>
          </w:p>
        </w:tc>
      </w:tr>
      <w:tr w:rsidR="00513773" w:rsidRPr="00CD71F8" w14:paraId="766CBE2E" w14:textId="77777777" w:rsidTr="00FD1A9F">
        <w:trPr>
          <w:cantSplit/>
        </w:trPr>
        <w:tc>
          <w:tcPr>
            <w:tcW w:w="2547" w:type="dxa"/>
            <w:vMerge/>
            <w:shd w:val="clear" w:color="auto" w:fill="auto"/>
            <w:hideMark/>
          </w:tcPr>
          <w:p w14:paraId="274D6487" w14:textId="77777777" w:rsidR="00BA0562" w:rsidRPr="00FD1A9F" w:rsidRDefault="00BA0562" w:rsidP="0063284F">
            <w:pPr>
              <w:pStyle w:val="TableText"/>
              <w:rPr>
                <w:rFonts w:cs="Arial"/>
                <w:color w:val="000000"/>
              </w:rPr>
            </w:pPr>
          </w:p>
        </w:tc>
        <w:tc>
          <w:tcPr>
            <w:tcW w:w="5391" w:type="dxa"/>
            <w:shd w:val="clear" w:color="auto" w:fill="auto"/>
            <w:hideMark/>
          </w:tcPr>
          <w:p w14:paraId="5F1652A0" w14:textId="48600504" w:rsidR="00BA0562" w:rsidRPr="00FD1A9F" w:rsidRDefault="00BA0562" w:rsidP="0063284F">
            <w:pPr>
              <w:pStyle w:val="TableText"/>
              <w:rPr>
                <w:rFonts w:cs="Arial"/>
                <w:color w:val="000000"/>
              </w:rPr>
            </w:pPr>
            <w:r>
              <w:t xml:space="preserve">Ссылочные профили: профиль SSID </w:t>
            </w:r>
            <w:r>
              <w:rPr>
                <w:b/>
                <w:bCs/>
              </w:rPr>
              <w:t>HCIA-WLAN</w:t>
            </w:r>
            <w:r>
              <w:t xml:space="preserve"> и профиль безопасности </w:t>
            </w:r>
            <w:r>
              <w:rPr>
                <w:b/>
                <w:bCs/>
              </w:rPr>
              <w:t>HCIA-WLAN</w:t>
            </w:r>
          </w:p>
        </w:tc>
      </w:tr>
    </w:tbl>
    <w:p w14:paraId="44C8E6CB" w14:textId="77777777" w:rsidR="0063284F" w:rsidRDefault="0063284F" w:rsidP="0063284F"/>
    <w:p w14:paraId="6A4ACBCA" w14:textId="77777777" w:rsidR="00BA0562" w:rsidRDefault="00BA0562" w:rsidP="0063284F">
      <w:pPr>
        <w:pStyle w:val="Heading2"/>
      </w:pPr>
      <w:bookmarkStart w:id="183" w:name="_Toc66968624"/>
      <w:r>
        <w:t>Лабораторная работа</w:t>
      </w:r>
      <w:bookmarkEnd w:id="183"/>
    </w:p>
    <w:p w14:paraId="5279009D" w14:textId="77777777" w:rsidR="00BA0562" w:rsidRDefault="00BA0562" w:rsidP="0063284F">
      <w:pPr>
        <w:pStyle w:val="Heading3"/>
      </w:pPr>
      <w:bookmarkStart w:id="184" w:name="_Toc66968625"/>
      <w:r>
        <w:t>План работы</w:t>
      </w:r>
      <w:bookmarkEnd w:id="184"/>
    </w:p>
    <w:p w14:paraId="07196706" w14:textId="77777777" w:rsidR="00BA0562" w:rsidRDefault="00BA0562" w:rsidP="002075CB">
      <w:pPr>
        <w:pStyle w:val="ItemStep"/>
        <w:outlineLvl w:val="9"/>
      </w:pPr>
      <w:r>
        <w:t>Настройка подключения к проводной сети.</w:t>
      </w:r>
    </w:p>
    <w:p w14:paraId="7491F870" w14:textId="77777777" w:rsidR="00BA0562" w:rsidRDefault="00BA0562" w:rsidP="002075CB">
      <w:pPr>
        <w:pStyle w:val="ItemStep"/>
        <w:outlineLvl w:val="9"/>
      </w:pPr>
      <w:r>
        <w:t>Настройка точек доступа и перевод их в режим онлайн.</w:t>
      </w:r>
    </w:p>
    <w:p w14:paraId="1EF4E7C9" w14:textId="77777777" w:rsidR="00BA0562" w:rsidRDefault="00BA0562" w:rsidP="00FD1A9F">
      <w:pPr>
        <w:pStyle w:val="ItemListText"/>
        <w:numPr>
          <w:ilvl w:val="0"/>
          <w:numId w:val="40"/>
        </w:numPr>
        <w:tabs>
          <w:tab w:val="left" w:pos="2552"/>
        </w:tabs>
        <w:ind w:left="2552" w:hanging="426"/>
      </w:pPr>
      <w:r>
        <w:t>Создание групп точек доступа и добавление точек доступа с одинаковой конфигурацией в одну группу для унифицированной настройки.</w:t>
      </w:r>
    </w:p>
    <w:p w14:paraId="346CD0AE" w14:textId="77777777" w:rsidR="00BA0562" w:rsidRDefault="00BA0562" w:rsidP="00FD1A9F">
      <w:pPr>
        <w:pStyle w:val="ItemListText"/>
        <w:numPr>
          <w:ilvl w:val="0"/>
          <w:numId w:val="40"/>
        </w:numPr>
        <w:tabs>
          <w:tab w:val="left" w:pos="2552"/>
        </w:tabs>
        <w:ind w:left="2552" w:hanging="426"/>
      </w:pPr>
      <w:r>
        <w:t>Настройка системных параметров контроллера доступа, включая код страны и интерфейс-источник, используемый контроллером для связи с точками доступа.</w:t>
      </w:r>
    </w:p>
    <w:p w14:paraId="4D8E61B3" w14:textId="77777777" w:rsidR="00BA0562" w:rsidRDefault="00BA0562" w:rsidP="00FD1A9F">
      <w:pPr>
        <w:pStyle w:val="ItemListText"/>
        <w:numPr>
          <w:ilvl w:val="0"/>
          <w:numId w:val="40"/>
        </w:numPr>
        <w:tabs>
          <w:tab w:val="left" w:pos="2552"/>
        </w:tabs>
        <w:ind w:left="2552" w:hanging="426"/>
      </w:pPr>
      <w:r>
        <w:t>Настройка режима аутентификации AP и импорт AP для выхода точек доступа в сеть.</w:t>
      </w:r>
    </w:p>
    <w:p w14:paraId="6A46FC99" w14:textId="77777777" w:rsidR="00BA0562" w:rsidRPr="00996709" w:rsidRDefault="00BA0562" w:rsidP="002075CB">
      <w:pPr>
        <w:pStyle w:val="ItemStep"/>
        <w:outlineLvl w:val="9"/>
      </w:pPr>
      <w:r>
        <w:t>Настройка параметров сервисов WLAN и передача конфигурации точкам доступа, чтобы обеспечить доступ STA к WLAN.</w:t>
      </w:r>
    </w:p>
    <w:p w14:paraId="40555AFD" w14:textId="77777777" w:rsidR="00BA0562" w:rsidRDefault="00BA0562" w:rsidP="0063284F">
      <w:pPr>
        <w:pStyle w:val="Heading3"/>
      </w:pPr>
      <w:bookmarkStart w:id="185" w:name="_Toc66968626"/>
      <w:r>
        <w:t>Процедура конфигурирования</w:t>
      </w:r>
      <w:bookmarkEnd w:id="185"/>
    </w:p>
    <w:p w14:paraId="25907AD9" w14:textId="77777777" w:rsidR="00BA0562" w:rsidRDefault="00BA0562" w:rsidP="002075CB">
      <w:pPr>
        <w:pStyle w:val="Step"/>
        <w:outlineLvl w:val="9"/>
      </w:pPr>
      <w:r>
        <w:t>Настройте основные параметры устройства.</w:t>
      </w:r>
    </w:p>
    <w:p w14:paraId="32C58FA1" w14:textId="60FAACDD" w:rsidR="00BA0562" w:rsidRDefault="00BA0562" w:rsidP="0063284F">
      <w:r>
        <w:t xml:space="preserve"># Присвойте имена устройствам (назовите S2 в топологии </w:t>
      </w:r>
      <w:r>
        <w:rPr>
          <w:b/>
          <w:bCs/>
        </w:rPr>
        <w:t>AC</w:t>
      </w:r>
      <w:r>
        <w:t>)</w:t>
      </w:r>
      <w:r w:rsidR="00AF729E">
        <w:t>.</w:t>
      </w:r>
    </w:p>
    <w:p w14:paraId="6023E130" w14:textId="77777777" w:rsidR="00BA0562" w:rsidRDefault="00BA0562" w:rsidP="0063284F">
      <w:r>
        <w:t>Подробности данной операции здесь не приводятся.</w:t>
      </w:r>
    </w:p>
    <w:p w14:paraId="5B82D623" w14:textId="0BC68776" w:rsidR="00BA0562" w:rsidRDefault="00BA0562" w:rsidP="0063284F">
      <w:r>
        <w:lastRenderedPageBreak/>
        <w:t xml:space="preserve"># Отключите ненужные порты между S1 и AC. Этот шаг можно выполнять только в среде, описанной в </w:t>
      </w:r>
      <w:r>
        <w:rPr>
          <w:i/>
          <w:iCs/>
        </w:rPr>
        <w:t xml:space="preserve">Руководстве по выполнению лабораторных работ для </w:t>
      </w:r>
      <w:r w:rsidR="00AF729E">
        <w:rPr>
          <w:i/>
          <w:iCs/>
        </w:rPr>
        <w:t xml:space="preserve">подготовки к </w:t>
      </w:r>
      <w:r>
        <w:rPr>
          <w:i/>
          <w:iCs/>
        </w:rPr>
        <w:t>сертификации</w:t>
      </w:r>
      <w:r>
        <w:t xml:space="preserve"> </w:t>
      </w:r>
      <w:r>
        <w:rPr>
          <w:i/>
          <w:iCs/>
        </w:rPr>
        <w:t>HCIA-Datacom V1.0</w:t>
      </w:r>
      <w:r>
        <w:t>.</w:t>
      </w:r>
    </w:p>
    <w:p w14:paraId="455DE58A" w14:textId="77777777" w:rsidR="00BA0562" w:rsidRDefault="00BA0562" w:rsidP="006132A9">
      <w:pPr>
        <w:pStyle w:val="TerminalDisplay"/>
      </w:pPr>
      <w:r>
        <w:t>[S1] interface GigabitEthernet 0/0/11</w:t>
      </w:r>
    </w:p>
    <w:p w14:paraId="3E3BBD65" w14:textId="77777777" w:rsidR="00BA0562" w:rsidRDefault="00BA0562" w:rsidP="006132A9">
      <w:pPr>
        <w:pStyle w:val="TerminalDisplay"/>
      </w:pPr>
      <w:r>
        <w:t>[S1-GigabitEthernet0/0/11]shutdown</w:t>
      </w:r>
    </w:p>
    <w:p w14:paraId="14DD9280" w14:textId="77777777" w:rsidR="00BA0562" w:rsidRDefault="00BA0562" w:rsidP="006132A9">
      <w:pPr>
        <w:pStyle w:val="TerminalDisplay"/>
      </w:pPr>
      <w:r>
        <w:t>[S1-GigabitEthernet0/0/11]quit</w:t>
      </w:r>
    </w:p>
    <w:p w14:paraId="134A04EE" w14:textId="77777777" w:rsidR="00BA0562" w:rsidRDefault="00BA0562" w:rsidP="006132A9">
      <w:pPr>
        <w:pStyle w:val="TerminalDisplay"/>
      </w:pPr>
      <w:r>
        <w:t>[S1] interface GigabitEthernet 0/0/12</w:t>
      </w:r>
    </w:p>
    <w:p w14:paraId="19ABDC6E" w14:textId="77777777" w:rsidR="00BA0562" w:rsidRDefault="00BA0562" w:rsidP="006132A9">
      <w:pPr>
        <w:pStyle w:val="TerminalDisplay"/>
      </w:pPr>
      <w:r>
        <w:t>[S1-GigabitEthernet0/0/12]shutdown</w:t>
      </w:r>
    </w:p>
    <w:p w14:paraId="713423C0" w14:textId="77777777" w:rsidR="00BA0562" w:rsidRDefault="00BA0562" w:rsidP="006132A9">
      <w:pPr>
        <w:pStyle w:val="TerminalDisplay"/>
      </w:pPr>
      <w:r>
        <w:t>[S1-GigabitEthernet0/0/12]quit</w:t>
      </w:r>
    </w:p>
    <w:p w14:paraId="784C7B00" w14:textId="77777777" w:rsidR="00BA0562" w:rsidRDefault="00BA0562" w:rsidP="0063284F">
      <w:r>
        <w:t># Включите функцию PoE на портах S3 и S4, подключенных к точкам доступа.</w:t>
      </w:r>
    </w:p>
    <w:p w14:paraId="2917B1C0" w14:textId="77777777" w:rsidR="00BA0562" w:rsidRDefault="00BA0562" w:rsidP="006132A9">
      <w:pPr>
        <w:pStyle w:val="TerminalDisplay"/>
      </w:pPr>
      <w:r>
        <w:t>[S3]interface GigabitEthernet 0/0/4</w:t>
      </w:r>
    </w:p>
    <w:p w14:paraId="0D0AEB3E" w14:textId="77777777" w:rsidR="00BA0562" w:rsidRDefault="00BA0562" w:rsidP="006132A9">
      <w:pPr>
        <w:pStyle w:val="TerminalDisplay"/>
      </w:pPr>
      <w:r>
        <w:t xml:space="preserve">[S3-GigabitEthernet0/0/4]poe enable </w:t>
      </w:r>
    </w:p>
    <w:p w14:paraId="76EF70DA" w14:textId="77777777" w:rsidR="00BA0562" w:rsidRDefault="00BA0562" w:rsidP="0063284F">
      <w:r>
        <w:t xml:space="preserve">Команда </w:t>
      </w:r>
      <w:r>
        <w:rPr>
          <w:b/>
          <w:bCs/>
        </w:rPr>
        <w:t>poe enable</w:t>
      </w:r>
      <w:r>
        <w:t xml:space="preserve"> позволяет включить функцию PoE на порте. При подключении к порту питаемого устройства (PD), порт обнаруживает его и обеспечивает ему подачу питания. По умолчанию функция PoE включена. Таким образом, эту команду, как правило, выполнять не требуется, она приводится только с целью обучения.</w:t>
      </w:r>
    </w:p>
    <w:p w14:paraId="5AC95866" w14:textId="77777777" w:rsidR="00BA0562" w:rsidRDefault="00BA0562" w:rsidP="006132A9">
      <w:pPr>
        <w:pStyle w:val="TerminalDisplay"/>
      </w:pPr>
      <w:r>
        <w:t>[S4]interface GigabitEthernet 0/0/4</w:t>
      </w:r>
    </w:p>
    <w:p w14:paraId="79512EF9" w14:textId="77777777" w:rsidR="00BA0562" w:rsidRDefault="00BA0562" w:rsidP="006132A9">
      <w:pPr>
        <w:pStyle w:val="TerminalDisplay"/>
      </w:pPr>
      <w:r>
        <w:t xml:space="preserve">[S4-GigabitEthernet0/0/4]poe enable </w:t>
      </w:r>
    </w:p>
    <w:p w14:paraId="3A83F234" w14:textId="77777777" w:rsidR="00BA0562" w:rsidRDefault="00BA0562" w:rsidP="002075CB">
      <w:pPr>
        <w:pStyle w:val="Step"/>
        <w:outlineLvl w:val="9"/>
      </w:pPr>
      <w:r>
        <w:t>Настройте параметры проводной сети.</w:t>
      </w:r>
    </w:p>
    <w:p w14:paraId="72EF9685" w14:textId="77777777" w:rsidR="00BA0562" w:rsidRDefault="00BA0562" w:rsidP="0063284F">
      <w:r>
        <w:t># Настройте VLAN.</w:t>
      </w:r>
    </w:p>
    <w:p w14:paraId="6C6E6027" w14:textId="77777777" w:rsidR="00BA0562" w:rsidRDefault="00BA0562" w:rsidP="006132A9">
      <w:pPr>
        <w:pStyle w:val="TerminalDisplay"/>
      </w:pPr>
      <w:r>
        <w:t>[S1]vlan batch 100 101</w:t>
      </w:r>
    </w:p>
    <w:p w14:paraId="616BB17A" w14:textId="77777777" w:rsidR="00BA0562" w:rsidRDefault="00BA0562" w:rsidP="006132A9">
      <w:pPr>
        <w:pStyle w:val="TerminalDisplay"/>
      </w:pPr>
      <w:r>
        <w:t>Info: This operation may take a few seconds. Please wait for a moment...done.</w:t>
      </w:r>
    </w:p>
    <w:p w14:paraId="7B847227" w14:textId="77777777" w:rsidR="00BA0562" w:rsidRDefault="00BA0562" w:rsidP="006132A9">
      <w:pPr>
        <w:pStyle w:val="TerminalDisplay"/>
      </w:pPr>
      <w:r>
        <w:t xml:space="preserve">[S1]interface GigabitEthernet 0/0/13 </w:t>
      </w:r>
    </w:p>
    <w:p w14:paraId="231C4465" w14:textId="77777777" w:rsidR="00BA0562" w:rsidRDefault="00BA0562" w:rsidP="006132A9">
      <w:pPr>
        <w:pStyle w:val="TerminalDisplay"/>
      </w:pPr>
      <w:r>
        <w:t xml:space="preserve">[S1-GigabitEthernet0/0/13]port link-type trunk </w:t>
      </w:r>
    </w:p>
    <w:p w14:paraId="0E78A4D8" w14:textId="77777777" w:rsidR="00BA0562" w:rsidRDefault="00BA0562" w:rsidP="006132A9">
      <w:pPr>
        <w:pStyle w:val="TerminalDisplay"/>
      </w:pPr>
      <w:r>
        <w:t xml:space="preserve">[S1-GigabitEthernet0/0/13]port trunk allow-pass vlan 100 101 </w:t>
      </w:r>
    </w:p>
    <w:p w14:paraId="4558B741" w14:textId="77777777" w:rsidR="00BA0562" w:rsidRDefault="00BA0562" w:rsidP="006132A9">
      <w:pPr>
        <w:pStyle w:val="TerminalDisplay"/>
      </w:pPr>
      <w:r>
        <w:t>[S1-GigabitEthernet0/0/13]quit</w:t>
      </w:r>
    </w:p>
    <w:p w14:paraId="777B08B5" w14:textId="77777777" w:rsidR="00BA0562" w:rsidRDefault="00BA0562" w:rsidP="006132A9">
      <w:pPr>
        <w:pStyle w:val="TerminalDisplay"/>
      </w:pPr>
      <w:r>
        <w:t>[S1]interface GigabitEthernet 0/0/14</w:t>
      </w:r>
    </w:p>
    <w:p w14:paraId="460A0EA0" w14:textId="77777777" w:rsidR="00BA0562" w:rsidRDefault="00BA0562" w:rsidP="006132A9">
      <w:pPr>
        <w:pStyle w:val="TerminalDisplay"/>
      </w:pPr>
      <w:r>
        <w:t>[S1-GigabitEthernet0/0/14]port link-type trunk</w:t>
      </w:r>
    </w:p>
    <w:p w14:paraId="0ADFE82B" w14:textId="77777777" w:rsidR="00BA0562" w:rsidRDefault="00BA0562" w:rsidP="006132A9">
      <w:pPr>
        <w:pStyle w:val="TerminalDisplay"/>
      </w:pPr>
      <w:r>
        <w:t>[S1-GigabitEthernet0/0/14]port trunk allow-pass vlan 100 101</w:t>
      </w:r>
    </w:p>
    <w:p w14:paraId="4ADA7D81" w14:textId="77777777" w:rsidR="00BA0562" w:rsidRDefault="00BA0562" w:rsidP="006132A9">
      <w:pPr>
        <w:pStyle w:val="TerminalDisplay"/>
      </w:pPr>
      <w:r>
        <w:t>[S1-GigabitEthernet0/0/14]quit</w:t>
      </w:r>
    </w:p>
    <w:p w14:paraId="3B0DAD6F" w14:textId="77777777" w:rsidR="00BA0562" w:rsidRDefault="00BA0562" w:rsidP="006132A9">
      <w:pPr>
        <w:pStyle w:val="TerminalDisplay"/>
      </w:pPr>
      <w:r>
        <w:t>[S1]interface GigabitEthernet 0/0/10</w:t>
      </w:r>
    </w:p>
    <w:p w14:paraId="16C34090" w14:textId="77777777" w:rsidR="00BA0562" w:rsidRDefault="00BA0562" w:rsidP="006132A9">
      <w:pPr>
        <w:pStyle w:val="TerminalDisplay"/>
      </w:pPr>
      <w:r>
        <w:t>[S1-GigabitEthernet0/0/10]port link-type trunk</w:t>
      </w:r>
    </w:p>
    <w:p w14:paraId="5B90817E" w14:textId="77777777" w:rsidR="00BA0562" w:rsidRDefault="00BA0562" w:rsidP="006132A9">
      <w:pPr>
        <w:pStyle w:val="TerminalDisplay"/>
      </w:pPr>
      <w:r>
        <w:t>[S1-GigabitEthernet0/0/10]port trunk allow-pass vlan 100 101</w:t>
      </w:r>
    </w:p>
    <w:p w14:paraId="51C4ACEB" w14:textId="77777777" w:rsidR="00BA0562" w:rsidRDefault="00BA0562" w:rsidP="006132A9">
      <w:pPr>
        <w:pStyle w:val="TerminalDisplay"/>
      </w:pPr>
      <w:r>
        <w:t>[S1-GigabitEthernet0/0/10]quit</w:t>
      </w:r>
    </w:p>
    <w:p w14:paraId="012A8DAA" w14:textId="77777777" w:rsidR="00BA0562" w:rsidRDefault="00BA0562" w:rsidP="004103AF"/>
    <w:p w14:paraId="58896183" w14:textId="77777777" w:rsidR="00BA0562" w:rsidRDefault="00BA0562" w:rsidP="006132A9">
      <w:pPr>
        <w:pStyle w:val="TerminalDisplay"/>
      </w:pPr>
      <w:r>
        <w:t>[AC]vlan batch 100 101</w:t>
      </w:r>
    </w:p>
    <w:p w14:paraId="296EC59E" w14:textId="77777777" w:rsidR="00BA0562" w:rsidRDefault="00BA0562" w:rsidP="006132A9">
      <w:pPr>
        <w:pStyle w:val="TerminalDisplay"/>
      </w:pPr>
      <w:r>
        <w:t>Info: This operation may take a few seconds. Please wait for a moment...done.</w:t>
      </w:r>
    </w:p>
    <w:p w14:paraId="19A01A57" w14:textId="77777777" w:rsidR="00BA0562" w:rsidRDefault="00BA0562" w:rsidP="006132A9">
      <w:pPr>
        <w:pStyle w:val="TerminalDisplay"/>
      </w:pPr>
      <w:r>
        <w:t>[AC]interface GigabitEthernet 0/0/10</w:t>
      </w:r>
    </w:p>
    <w:p w14:paraId="2E1F2A36" w14:textId="77777777" w:rsidR="00BA0562" w:rsidRDefault="00BA0562" w:rsidP="006132A9">
      <w:pPr>
        <w:pStyle w:val="TerminalDisplay"/>
      </w:pPr>
      <w:r>
        <w:t xml:space="preserve">[AC-GigabitEthernet0/0/10]port link-type trunk </w:t>
      </w:r>
    </w:p>
    <w:p w14:paraId="7CA332B4" w14:textId="77777777" w:rsidR="00BA0562" w:rsidRDefault="00BA0562" w:rsidP="006132A9">
      <w:pPr>
        <w:pStyle w:val="TerminalDisplay"/>
      </w:pPr>
      <w:r>
        <w:t>[AC-GigabitEthernet0/0/10]port trunk allow-pass vlan 100 101</w:t>
      </w:r>
    </w:p>
    <w:p w14:paraId="1BDD2279" w14:textId="77777777" w:rsidR="00BA0562" w:rsidRDefault="00BA0562" w:rsidP="006132A9">
      <w:pPr>
        <w:pStyle w:val="TerminalDisplay"/>
      </w:pPr>
      <w:r>
        <w:t>[AC-GigabitEthernet0/0/10]quit</w:t>
      </w:r>
    </w:p>
    <w:p w14:paraId="0D8031D5" w14:textId="77777777" w:rsidR="00BA0562" w:rsidRPr="0010553E" w:rsidRDefault="00BA0562" w:rsidP="004103AF"/>
    <w:p w14:paraId="0A0482DC" w14:textId="77777777" w:rsidR="00BA0562" w:rsidRDefault="00BA0562" w:rsidP="006132A9">
      <w:pPr>
        <w:pStyle w:val="TerminalDisplay"/>
      </w:pPr>
      <w:r>
        <w:t>[S3]vlan batch 100 101</w:t>
      </w:r>
    </w:p>
    <w:p w14:paraId="6A1CFA86" w14:textId="77777777" w:rsidR="00BA0562" w:rsidRDefault="00BA0562" w:rsidP="006132A9">
      <w:pPr>
        <w:pStyle w:val="TerminalDisplay"/>
      </w:pPr>
      <w:r>
        <w:t>Info: This operation may take a few seconds. Please wait for a moment...done.</w:t>
      </w:r>
    </w:p>
    <w:p w14:paraId="74C3E741" w14:textId="77777777" w:rsidR="00BA0562" w:rsidRDefault="00BA0562" w:rsidP="006132A9">
      <w:pPr>
        <w:pStyle w:val="TerminalDisplay"/>
      </w:pPr>
      <w:r>
        <w:t>[S3]interface GigabitEthernet 0/0/1</w:t>
      </w:r>
    </w:p>
    <w:p w14:paraId="1A8B9D21" w14:textId="77777777" w:rsidR="00BA0562" w:rsidRDefault="00BA0562" w:rsidP="006132A9">
      <w:pPr>
        <w:pStyle w:val="TerminalDisplay"/>
      </w:pPr>
      <w:r>
        <w:t xml:space="preserve">[S3-GigabitEthernet0/0/1]port link-type trunk </w:t>
      </w:r>
    </w:p>
    <w:p w14:paraId="7917BFD8" w14:textId="77777777" w:rsidR="00BA0562" w:rsidRDefault="00BA0562" w:rsidP="006132A9">
      <w:pPr>
        <w:pStyle w:val="TerminalDisplay"/>
      </w:pPr>
      <w:r>
        <w:lastRenderedPageBreak/>
        <w:t xml:space="preserve">[S3-GigabitEthernet0/0/1]port trunk allow-pass vlan 100 101 </w:t>
      </w:r>
    </w:p>
    <w:p w14:paraId="1F27BEE7" w14:textId="77777777" w:rsidR="00BA0562" w:rsidRDefault="00BA0562" w:rsidP="006132A9">
      <w:pPr>
        <w:pStyle w:val="TerminalDisplay"/>
      </w:pPr>
      <w:r>
        <w:t>[S3-GigabitEthernet0/0/1]quit</w:t>
      </w:r>
    </w:p>
    <w:p w14:paraId="52D35A17" w14:textId="77777777" w:rsidR="00BA0562" w:rsidRDefault="00BA0562" w:rsidP="006132A9">
      <w:pPr>
        <w:pStyle w:val="TerminalDisplay"/>
      </w:pPr>
      <w:r>
        <w:t>[S3]interface GigabitEthernet 0/0/4</w:t>
      </w:r>
    </w:p>
    <w:p w14:paraId="11340AB6" w14:textId="77777777" w:rsidR="00BA0562" w:rsidRDefault="00BA0562" w:rsidP="006132A9">
      <w:pPr>
        <w:pStyle w:val="TerminalDisplay"/>
      </w:pPr>
      <w:r>
        <w:t xml:space="preserve">[S3-GigabitEthernet0/0/4]port link-type trunk </w:t>
      </w:r>
    </w:p>
    <w:p w14:paraId="148BA03E" w14:textId="77777777" w:rsidR="00BA0562" w:rsidRDefault="00BA0562" w:rsidP="006132A9">
      <w:pPr>
        <w:pStyle w:val="TerminalDisplay"/>
      </w:pPr>
      <w:r>
        <w:t xml:space="preserve">[S3-GigabitEthernet0/0/4]port trunk pvid vlan 100 </w:t>
      </w:r>
    </w:p>
    <w:p w14:paraId="4B8F1FDF" w14:textId="77777777" w:rsidR="00BA0562" w:rsidRDefault="00BA0562" w:rsidP="006132A9">
      <w:pPr>
        <w:pStyle w:val="TerminalDisplay"/>
      </w:pPr>
      <w:r>
        <w:t>[S3-GigabitEthernet0/0/4]port trunk allow-pass vlan 100 101</w:t>
      </w:r>
    </w:p>
    <w:p w14:paraId="4CC69470" w14:textId="77777777" w:rsidR="00BA0562" w:rsidRDefault="00BA0562" w:rsidP="006132A9">
      <w:pPr>
        <w:pStyle w:val="TerminalDisplay"/>
      </w:pPr>
      <w:r>
        <w:t>[S3-GigabitEthernet0/0/4]quit</w:t>
      </w:r>
    </w:p>
    <w:p w14:paraId="79397223" w14:textId="77777777" w:rsidR="00BA0562" w:rsidRDefault="00BA0562" w:rsidP="004103AF"/>
    <w:p w14:paraId="2BDCA6AC" w14:textId="77777777" w:rsidR="00BA0562" w:rsidRDefault="00BA0562" w:rsidP="006132A9">
      <w:pPr>
        <w:pStyle w:val="TerminalDisplay"/>
      </w:pPr>
      <w:r>
        <w:t>[S4]vlan batch 100 101</w:t>
      </w:r>
    </w:p>
    <w:p w14:paraId="4AF2D4FF" w14:textId="77777777" w:rsidR="00BA0562" w:rsidRDefault="00BA0562" w:rsidP="006132A9">
      <w:pPr>
        <w:pStyle w:val="TerminalDisplay"/>
      </w:pPr>
      <w:r>
        <w:t>Info: This operation may take a few seconds. Please wait for a moment...done.</w:t>
      </w:r>
    </w:p>
    <w:p w14:paraId="60E22389" w14:textId="77777777" w:rsidR="00BA0562" w:rsidRDefault="00BA0562" w:rsidP="006132A9">
      <w:pPr>
        <w:pStyle w:val="TerminalDisplay"/>
      </w:pPr>
      <w:r>
        <w:t>[S4]interface GigabitEthernet0/0/1</w:t>
      </w:r>
    </w:p>
    <w:p w14:paraId="5E7A23FF" w14:textId="77777777" w:rsidR="00BA0562" w:rsidRDefault="00BA0562" w:rsidP="006132A9">
      <w:pPr>
        <w:pStyle w:val="TerminalDisplay"/>
      </w:pPr>
      <w:r>
        <w:t>[S4-GigabitEthernet0/0/1] port link-type trunk</w:t>
      </w:r>
    </w:p>
    <w:p w14:paraId="0EC3D6B1" w14:textId="77777777" w:rsidR="00BA0562" w:rsidRDefault="00BA0562" w:rsidP="006132A9">
      <w:pPr>
        <w:pStyle w:val="TerminalDisplay"/>
      </w:pPr>
      <w:r>
        <w:t>[S4-GigabitEthernet0/0/1] port trunk allow-pass vlan 100 to 101</w:t>
      </w:r>
    </w:p>
    <w:p w14:paraId="0A0FEABE" w14:textId="77777777" w:rsidR="00BA0562" w:rsidRDefault="00BA0562" w:rsidP="006132A9">
      <w:pPr>
        <w:pStyle w:val="TerminalDisplay"/>
      </w:pPr>
      <w:r>
        <w:t>[S4-GigabitEthernet0/0/1]quit</w:t>
      </w:r>
    </w:p>
    <w:p w14:paraId="1FAD3578" w14:textId="77777777" w:rsidR="00BA0562" w:rsidRDefault="00BA0562" w:rsidP="006132A9">
      <w:pPr>
        <w:pStyle w:val="TerminalDisplay"/>
      </w:pPr>
      <w:r>
        <w:t>[S4]interface GigabitEthernet0/0/4</w:t>
      </w:r>
    </w:p>
    <w:p w14:paraId="52E90A25" w14:textId="77777777" w:rsidR="00BA0562" w:rsidRDefault="00BA0562" w:rsidP="006132A9">
      <w:pPr>
        <w:pStyle w:val="TerminalDisplay"/>
      </w:pPr>
      <w:r>
        <w:t>[S4-GigabitEthernet0/0/4] port link-type trunk</w:t>
      </w:r>
    </w:p>
    <w:p w14:paraId="51370734" w14:textId="77777777" w:rsidR="00BA0562" w:rsidRDefault="00BA0562" w:rsidP="006132A9">
      <w:pPr>
        <w:pStyle w:val="TerminalDisplay"/>
      </w:pPr>
      <w:r>
        <w:t>[S4-GigabitEthernet0/0/4] port trunk pvid vlan 100</w:t>
      </w:r>
    </w:p>
    <w:p w14:paraId="471C46F5" w14:textId="77777777" w:rsidR="00BA0562" w:rsidRDefault="00BA0562" w:rsidP="006132A9">
      <w:pPr>
        <w:pStyle w:val="TerminalDisplay"/>
      </w:pPr>
      <w:r>
        <w:t>[S4-GigabitEthernet0/0/4] port trunk allow-pass vlan 100 to 101</w:t>
      </w:r>
    </w:p>
    <w:p w14:paraId="22DB0284" w14:textId="77777777" w:rsidR="00BA0562" w:rsidRDefault="00BA0562" w:rsidP="006132A9">
      <w:pPr>
        <w:pStyle w:val="TerminalDisplay"/>
      </w:pPr>
      <w:r>
        <w:t>[S4-GigabitEthernet0/0/4]quit</w:t>
      </w:r>
    </w:p>
    <w:p w14:paraId="46FC4FCE" w14:textId="77777777" w:rsidR="00BA0562" w:rsidRDefault="00BA0562" w:rsidP="0063284F">
      <w:r>
        <w:t># Настройте IP-адреса интерфейсов.</w:t>
      </w:r>
    </w:p>
    <w:p w14:paraId="588E611C" w14:textId="77777777" w:rsidR="00BA0562" w:rsidRDefault="00BA0562" w:rsidP="006132A9">
      <w:pPr>
        <w:pStyle w:val="TerminalDisplay"/>
      </w:pPr>
      <w:r>
        <w:t>[S1]interface Vlanif 101</w:t>
      </w:r>
    </w:p>
    <w:p w14:paraId="69304FC1" w14:textId="77777777" w:rsidR="00BA0562" w:rsidRDefault="00BA0562" w:rsidP="006132A9">
      <w:pPr>
        <w:pStyle w:val="TerminalDisplay"/>
      </w:pPr>
      <w:r>
        <w:t>[S1-Vlanif101]ip address 192.168.101.254 24</w:t>
      </w:r>
    </w:p>
    <w:p w14:paraId="7D707E1E" w14:textId="77777777" w:rsidR="00BA0562" w:rsidRPr="004103AF" w:rsidRDefault="00BA0562" w:rsidP="004103AF">
      <w:pPr>
        <w:pStyle w:val="TerminalDisplay"/>
        <w:shd w:val="clear" w:color="auto" w:fill="auto"/>
        <w:rPr>
          <w:i/>
          <w:iCs/>
        </w:rPr>
      </w:pPr>
      <w:r>
        <w:rPr>
          <w:i/>
          <w:iCs/>
        </w:rPr>
        <w:t>Шлюз для STA</w:t>
      </w:r>
    </w:p>
    <w:p w14:paraId="5FA35163" w14:textId="77777777" w:rsidR="00BA0562" w:rsidRDefault="00BA0562" w:rsidP="006132A9">
      <w:pPr>
        <w:pStyle w:val="TerminalDisplay"/>
      </w:pPr>
      <w:r>
        <w:t>[S1-Vlanif101]quit</w:t>
      </w:r>
    </w:p>
    <w:p w14:paraId="177632FC" w14:textId="77777777" w:rsidR="00BA0562" w:rsidRDefault="00BA0562" w:rsidP="006132A9">
      <w:pPr>
        <w:pStyle w:val="TerminalDisplay"/>
      </w:pPr>
      <w:r>
        <w:t>[S1]interface LoopBack 0</w:t>
      </w:r>
    </w:p>
    <w:p w14:paraId="2C8EB63B" w14:textId="77777777" w:rsidR="00BA0562" w:rsidRDefault="00BA0562" w:rsidP="006132A9">
      <w:pPr>
        <w:pStyle w:val="TerminalDisplay"/>
      </w:pPr>
      <w:r>
        <w:t>[S1-LoopBack0] ip address 10.0.1.1 32</w:t>
      </w:r>
    </w:p>
    <w:p w14:paraId="79F1B040" w14:textId="77777777" w:rsidR="00BA0562" w:rsidRPr="004103AF" w:rsidRDefault="00BA0562" w:rsidP="004103AF">
      <w:pPr>
        <w:pStyle w:val="TerminalDisplay"/>
        <w:shd w:val="clear" w:color="auto" w:fill="auto"/>
        <w:rPr>
          <w:i/>
          <w:iCs/>
        </w:rPr>
      </w:pPr>
      <w:r>
        <w:rPr>
          <w:i/>
          <w:iCs/>
        </w:rPr>
        <w:t>Эта операция показана только с целью обучения.</w:t>
      </w:r>
    </w:p>
    <w:p w14:paraId="480377A4" w14:textId="77777777" w:rsidR="00BA0562" w:rsidRDefault="00BA0562" w:rsidP="006132A9">
      <w:pPr>
        <w:pStyle w:val="TerminalDisplay"/>
      </w:pPr>
      <w:r>
        <w:t>[S1-LoopBack0]quit</w:t>
      </w:r>
    </w:p>
    <w:p w14:paraId="4811BA1A" w14:textId="77777777" w:rsidR="00BA0562" w:rsidRDefault="00BA0562" w:rsidP="004103AF"/>
    <w:p w14:paraId="6B1D4405" w14:textId="77777777" w:rsidR="00BA0562" w:rsidRDefault="00BA0562" w:rsidP="006132A9">
      <w:pPr>
        <w:pStyle w:val="TerminalDisplay"/>
      </w:pPr>
      <w:r>
        <w:t xml:space="preserve">[AC]interface Vlanif 100 </w:t>
      </w:r>
    </w:p>
    <w:p w14:paraId="5CC76615" w14:textId="77777777" w:rsidR="00BA0562" w:rsidRDefault="00BA0562" w:rsidP="006132A9">
      <w:pPr>
        <w:pStyle w:val="TerminalDisplay"/>
      </w:pPr>
      <w:r>
        <w:t xml:space="preserve">[AC-Vlanif100]ip address 192.168.100.254 24 </w:t>
      </w:r>
    </w:p>
    <w:p w14:paraId="68A40D9E" w14:textId="77777777" w:rsidR="00BA0562" w:rsidRDefault="00BA0562" w:rsidP="0063284F">
      <w:r>
        <w:t># Настройте DHCP.</w:t>
      </w:r>
    </w:p>
    <w:p w14:paraId="78AB4601" w14:textId="77777777" w:rsidR="00BA0562" w:rsidRDefault="00BA0562" w:rsidP="006132A9">
      <w:pPr>
        <w:pStyle w:val="TerminalDisplay"/>
      </w:pPr>
      <w:r>
        <w:t xml:space="preserve">[S1]dhcp enable </w:t>
      </w:r>
    </w:p>
    <w:p w14:paraId="5DA98BDF" w14:textId="77777777" w:rsidR="00BA0562" w:rsidRDefault="00BA0562" w:rsidP="006132A9">
      <w:pPr>
        <w:pStyle w:val="TerminalDisplay"/>
      </w:pPr>
      <w:r>
        <w:t>Info: The operation may take a few seconds. Please wait for a moment.done.</w:t>
      </w:r>
    </w:p>
    <w:p w14:paraId="4C67DF6D" w14:textId="77777777" w:rsidR="00BA0562" w:rsidRDefault="00BA0562" w:rsidP="006132A9">
      <w:pPr>
        <w:pStyle w:val="TerminalDisplay"/>
      </w:pPr>
      <w:r>
        <w:t>[S1]ip pool sta</w:t>
      </w:r>
    </w:p>
    <w:p w14:paraId="47F32446" w14:textId="77777777" w:rsidR="00BA0562" w:rsidRDefault="00BA0562" w:rsidP="006132A9">
      <w:pPr>
        <w:pStyle w:val="TerminalDisplay"/>
      </w:pPr>
      <w:r>
        <w:t>Info:It's successful to create an IP address pool.</w:t>
      </w:r>
    </w:p>
    <w:p w14:paraId="55C37CCD" w14:textId="77777777" w:rsidR="00BA0562" w:rsidRPr="0063284F" w:rsidRDefault="00BA0562" w:rsidP="006132A9">
      <w:pPr>
        <w:pStyle w:val="TerminalDisplay"/>
      </w:pPr>
      <w:r>
        <w:t>IP address pool for STAs</w:t>
      </w:r>
    </w:p>
    <w:p w14:paraId="4797A97A" w14:textId="77777777" w:rsidR="00BA0562" w:rsidRDefault="00BA0562" w:rsidP="006132A9">
      <w:pPr>
        <w:pStyle w:val="TerminalDisplay"/>
      </w:pPr>
      <w:r>
        <w:t xml:space="preserve">[S1-ip-pool-sta]network 192.168.101.0 mask 24 </w:t>
      </w:r>
    </w:p>
    <w:p w14:paraId="204D8178" w14:textId="77777777" w:rsidR="00BA0562" w:rsidRDefault="00BA0562" w:rsidP="006132A9">
      <w:pPr>
        <w:pStyle w:val="TerminalDisplay"/>
      </w:pPr>
      <w:r>
        <w:t>[S1-ip-pool-sta]gateway-list 192.168.101.254</w:t>
      </w:r>
    </w:p>
    <w:p w14:paraId="586C8B65" w14:textId="77777777" w:rsidR="00BA0562" w:rsidRDefault="00BA0562" w:rsidP="006132A9">
      <w:pPr>
        <w:pStyle w:val="TerminalDisplay"/>
      </w:pPr>
      <w:r>
        <w:t>[S1-ip-pool-sta]quit</w:t>
      </w:r>
    </w:p>
    <w:p w14:paraId="572C8160" w14:textId="77777777" w:rsidR="00BA0562" w:rsidRDefault="00BA0562" w:rsidP="006132A9">
      <w:pPr>
        <w:pStyle w:val="TerminalDisplay"/>
      </w:pPr>
      <w:r>
        <w:t>[S1]interface Vlanif 101</w:t>
      </w:r>
    </w:p>
    <w:p w14:paraId="616C17FD" w14:textId="77777777" w:rsidR="00BA0562" w:rsidRDefault="00BA0562" w:rsidP="006132A9">
      <w:pPr>
        <w:pStyle w:val="TerminalDisplay"/>
      </w:pPr>
      <w:r>
        <w:t xml:space="preserve">[S1-Vlanif101]dhcp select global </w:t>
      </w:r>
    </w:p>
    <w:p w14:paraId="0AE13621" w14:textId="77777777" w:rsidR="00BA0562" w:rsidRPr="00A52BE0" w:rsidRDefault="00BA0562" w:rsidP="006132A9">
      <w:pPr>
        <w:pStyle w:val="TerminalDisplay"/>
      </w:pPr>
      <w:r>
        <w:t>[S1-Vlanif101]quit</w:t>
      </w:r>
    </w:p>
    <w:p w14:paraId="7CE65512" w14:textId="77777777" w:rsidR="00BA0562" w:rsidRDefault="00BA0562" w:rsidP="004103AF"/>
    <w:p w14:paraId="2B5A7F83" w14:textId="77777777" w:rsidR="00BA0562" w:rsidRDefault="00BA0562" w:rsidP="006132A9">
      <w:pPr>
        <w:pStyle w:val="TerminalDisplay"/>
      </w:pPr>
      <w:r>
        <w:t xml:space="preserve">[AC]dhcp enable </w:t>
      </w:r>
    </w:p>
    <w:p w14:paraId="49DA94B0" w14:textId="77777777" w:rsidR="00BA0562" w:rsidRDefault="00BA0562" w:rsidP="006132A9">
      <w:pPr>
        <w:pStyle w:val="TerminalDisplay"/>
      </w:pPr>
      <w:r>
        <w:t>Info: The operation may take a few seconds. Please wait for a moment.done.</w:t>
      </w:r>
    </w:p>
    <w:p w14:paraId="61870472" w14:textId="77777777" w:rsidR="00BA0562" w:rsidRDefault="00BA0562" w:rsidP="006132A9">
      <w:pPr>
        <w:pStyle w:val="TerminalDisplay"/>
      </w:pPr>
      <w:r>
        <w:t>[AC]ip pool ap</w:t>
      </w:r>
    </w:p>
    <w:p w14:paraId="13C26175" w14:textId="77777777" w:rsidR="00BA0562" w:rsidRDefault="00BA0562" w:rsidP="006132A9">
      <w:pPr>
        <w:pStyle w:val="TerminalDisplay"/>
      </w:pPr>
      <w:r>
        <w:t>Info: It is successful to create an IP address pool.</w:t>
      </w:r>
    </w:p>
    <w:p w14:paraId="23218964" w14:textId="77777777" w:rsidR="00BA0562" w:rsidRPr="0063284F" w:rsidRDefault="00BA0562" w:rsidP="006132A9">
      <w:pPr>
        <w:pStyle w:val="TerminalDisplay"/>
      </w:pPr>
      <w:r>
        <w:lastRenderedPageBreak/>
        <w:t>IP address pool for APs</w:t>
      </w:r>
    </w:p>
    <w:p w14:paraId="58A08A88" w14:textId="77777777" w:rsidR="00BA0562" w:rsidRDefault="00BA0562" w:rsidP="006132A9">
      <w:pPr>
        <w:pStyle w:val="TerminalDisplay"/>
      </w:pPr>
      <w:r>
        <w:t xml:space="preserve">[AC-ip-pool-ap]network 192.168.100.254 mask 24 </w:t>
      </w:r>
    </w:p>
    <w:p w14:paraId="21EF6F01" w14:textId="77777777" w:rsidR="00BA0562" w:rsidRDefault="00BA0562" w:rsidP="006132A9">
      <w:pPr>
        <w:pStyle w:val="TerminalDisplay"/>
      </w:pPr>
      <w:r>
        <w:t>[AC-ip-pool-ap]gateway-list 192.168.100.254</w:t>
      </w:r>
    </w:p>
    <w:p w14:paraId="79824CE8" w14:textId="77777777" w:rsidR="00BA0562" w:rsidRDefault="00BA0562" w:rsidP="006132A9">
      <w:pPr>
        <w:pStyle w:val="TerminalDisplay"/>
      </w:pPr>
      <w:r>
        <w:t>[AC-ip-pool-ap]quit</w:t>
      </w:r>
    </w:p>
    <w:p w14:paraId="16CD4E6E" w14:textId="77777777" w:rsidR="00BA0562" w:rsidRDefault="00BA0562" w:rsidP="006132A9">
      <w:pPr>
        <w:pStyle w:val="TerminalDisplay"/>
      </w:pPr>
      <w:r>
        <w:t>[AC]interface Vlanif 100</w:t>
      </w:r>
    </w:p>
    <w:p w14:paraId="5D468609" w14:textId="77777777" w:rsidR="00BA0562" w:rsidRDefault="00BA0562" w:rsidP="006132A9">
      <w:pPr>
        <w:pStyle w:val="TerminalDisplay"/>
      </w:pPr>
      <w:r>
        <w:t xml:space="preserve">[AC-Vlanif100]dhcp select global </w:t>
      </w:r>
    </w:p>
    <w:p w14:paraId="7590EA52" w14:textId="77777777" w:rsidR="00BA0562" w:rsidRDefault="00BA0562" w:rsidP="006132A9">
      <w:pPr>
        <w:pStyle w:val="TerminalDisplay"/>
      </w:pPr>
      <w:r>
        <w:t>[AC-Vlanif100]quit</w:t>
      </w:r>
    </w:p>
    <w:p w14:paraId="537A50F0" w14:textId="77777777" w:rsidR="00BA0562" w:rsidRPr="00457B1D" w:rsidRDefault="00BA0562" w:rsidP="0063284F">
      <w:r>
        <w:t>S1 является DHCP-сервером для STA, а AC — DHCP-сервером для AP.</w:t>
      </w:r>
    </w:p>
    <w:p w14:paraId="167FD87D" w14:textId="77777777" w:rsidR="00BA0562" w:rsidRDefault="00BA0562" w:rsidP="002075CB">
      <w:pPr>
        <w:pStyle w:val="Step"/>
        <w:outlineLvl w:val="9"/>
      </w:pPr>
      <w:r>
        <w:t>Настройте параметры точек доступа для выхода в сеть.</w:t>
      </w:r>
    </w:p>
    <w:p w14:paraId="41A0E9F5" w14:textId="77777777" w:rsidR="00BA0562" w:rsidRDefault="00BA0562" w:rsidP="0063284F">
      <w:r>
        <w:t># Создайте группу AP и назовите ее ap-group1.</w:t>
      </w:r>
    </w:p>
    <w:p w14:paraId="553C3ED5" w14:textId="77777777" w:rsidR="00BA0562" w:rsidRDefault="00BA0562" w:rsidP="006132A9">
      <w:pPr>
        <w:pStyle w:val="TerminalDisplay"/>
      </w:pPr>
      <w:r>
        <w:t>[AC]wlan</w:t>
      </w:r>
    </w:p>
    <w:p w14:paraId="034361A0" w14:textId="77777777" w:rsidR="00BA0562" w:rsidRDefault="00BA0562" w:rsidP="006132A9">
      <w:pPr>
        <w:pStyle w:val="TerminalDisplay"/>
      </w:pPr>
      <w:r>
        <w:t xml:space="preserve">[AC-wlan-view]ap-group name ap-group1 </w:t>
      </w:r>
    </w:p>
    <w:p w14:paraId="4B04EE59" w14:textId="77777777" w:rsidR="00BA0562" w:rsidRDefault="00BA0562" w:rsidP="006132A9">
      <w:pPr>
        <w:pStyle w:val="TerminalDisplay"/>
      </w:pPr>
      <w:r>
        <w:t>Info: This operation may take a few seconds. Please wait for a moment.done.</w:t>
      </w:r>
    </w:p>
    <w:p w14:paraId="1738A128" w14:textId="77777777" w:rsidR="00BA0562" w:rsidRDefault="00BA0562" w:rsidP="006132A9">
      <w:pPr>
        <w:pStyle w:val="TerminalDisplay"/>
      </w:pPr>
      <w:r>
        <w:t>[AC-wlan-ap-group-ap-group1]quit</w:t>
      </w:r>
    </w:p>
    <w:p w14:paraId="728B3752" w14:textId="77777777" w:rsidR="00BA0562" w:rsidRDefault="00BA0562" w:rsidP="0063284F">
      <w:r>
        <w:t># Создайте профиль регулирующего домена и настройте код страны AC в профиле.</w:t>
      </w:r>
    </w:p>
    <w:p w14:paraId="61D6430B" w14:textId="77777777" w:rsidR="00BA0562" w:rsidRDefault="00BA0562" w:rsidP="006132A9">
      <w:pPr>
        <w:pStyle w:val="TerminalDisplay"/>
      </w:pPr>
      <w:r>
        <w:t>[AC]wlan</w:t>
      </w:r>
    </w:p>
    <w:p w14:paraId="73D6D961" w14:textId="77777777" w:rsidR="00BA0562" w:rsidRDefault="00BA0562" w:rsidP="006132A9">
      <w:pPr>
        <w:pStyle w:val="TerminalDisplay"/>
      </w:pPr>
      <w:r>
        <w:t xml:space="preserve">[AC-wlan-view]regulatory-domain-profile name default </w:t>
      </w:r>
    </w:p>
    <w:p w14:paraId="145E5D05" w14:textId="77777777" w:rsidR="00BA0562" w:rsidRDefault="00BA0562" w:rsidP="0063284F">
      <w:r>
        <w:t>Профиль регулирующего домена предоставляет конфигурации кода страны, калибровочного канала и калибровочной полосы пропускания для точки доступа.</w:t>
      </w:r>
    </w:p>
    <w:p w14:paraId="0323492F" w14:textId="77777777" w:rsidR="00BA0562" w:rsidRDefault="00BA0562" w:rsidP="0063284F">
      <w:r>
        <w:t xml:space="preserve">Профиль регулирующего домена по умолчанию называется </w:t>
      </w:r>
      <w:r>
        <w:rPr>
          <w:b/>
          <w:bCs/>
        </w:rPr>
        <w:t>default</w:t>
      </w:r>
      <w:r>
        <w:t>. Таким образом, на экране отображается профиль по умолчанию.</w:t>
      </w:r>
    </w:p>
    <w:p w14:paraId="7BBB44AC" w14:textId="77777777" w:rsidR="00BA0562" w:rsidRDefault="00BA0562" w:rsidP="006132A9">
      <w:pPr>
        <w:pStyle w:val="TerminalDisplay"/>
      </w:pPr>
      <w:r>
        <w:t>[AC-wlan-regulate-domain-default]country-code cn</w:t>
      </w:r>
    </w:p>
    <w:p w14:paraId="5A4667F5" w14:textId="77777777" w:rsidR="00BA0562" w:rsidRDefault="00BA0562" w:rsidP="006132A9">
      <w:pPr>
        <w:pStyle w:val="TerminalDisplay"/>
      </w:pPr>
      <w:r>
        <w:t>Info: The current country code is same with the input country code.</w:t>
      </w:r>
    </w:p>
    <w:p w14:paraId="5A0EFAF1" w14:textId="77777777" w:rsidR="00BA0562" w:rsidRDefault="00BA0562" w:rsidP="0063284F">
      <w:r>
        <w:t>Код страны определяет страну, в которой развернуты AP. В разных странах требуются разные атрибуты радиосвязи AP, включая мощность передачи и поддерживаемые каналы. Правильная конфигурация кода страны гарантирует, что атрибуты радиосвязи точек доступа будут соответствовать местным законам и правилам. По умолчанию установлен код страны CN.</w:t>
      </w:r>
    </w:p>
    <w:p w14:paraId="0BBDE0B2" w14:textId="77777777" w:rsidR="00BA0562" w:rsidRDefault="00BA0562" w:rsidP="006132A9">
      <w:pPr>
        <w:pStyle w:val="TerminalDisplay"/>
      </w:pPr>
      <w:r>
        <w:t>[AC-wlan-regulate-domain-default]quit</w:t>
      </w:r>
    </w:p>
    <w:p w14:paraId="0E61CAC8" w14:textId="77777777" w:rsidR="00BA0562" w:rsidRDefault="00BA0562" w:rsidP="0063284F">
      <w:r>
        <w:t># Установите привязку профиля регулирующего домена к группе AP.</w:t>
      </w:r>
    </w:p>
    <w:p w14:paraId="58AD2462" w14:textId="77777777" w:rsidR="00BA0562" w:rsidRDefault="00BA0562" w:rsidP="006132A9">
      <w:pPr>
        <w:pStyle w:val="TerminalDisplay"/>
      </w:pPr>
      <w:r>
        <w:t>[AC]wlan</w:t>
      </w:r>
    </w:p>
    <w:p w14:paraId="0559B99E" w14:textId="77777777" w:rsidR="00BA0562" w:rsidRDefault="00BA0562" w:rsidP="006132A9">
      <w:pPr>
        <w:pStyle w:val="TerminalDisplay"/>
      </w:pPr>
      <w:r>
        <w:t>[AC-wlan-view]ap-group name ap-group1</w:t>
      </w:r>
    </w:p>
    <w:p w14:paraId="5E329918" w14:textId="77777777" w:rsidR="00BA0562" w:rsidRDefault="00BA0562" w:rsidP="006132A9">
      <w:pPr>
        <w:pStyle w:val="TerminalDisplay"/>
      </w:pPr>
      <w:r>
        <w:t xml:space="preserve">[AC-wlan-ap-group-ap-group1]regulatory-domain-profile default </w:t>
      </w:r>
    </w:p>
    <w:p w14:paraId="56281E7C" w14:textId="77777777" w:rsidR="00BA0562" w:rsidRDefault="00BA0562" w:rsidP="006132A9">
      <w:pPr>
        <w:pStyle w:val="TerminalDisplay"/>
      </w:pPr>
      <w:r>
        <w:t>Warning: Modifying the country code will clear channel, power and antenna gain configurations of the radio and reset the AP. Continue?[Y/N]:y</w:t>
      </w:r>
    </w:p>
    <w:p w14:paraId="5C26630C" w14:textId="77777777" w:rsidR="00BA0562" w:rsidRDefault="00BA0562" w:rsidP="0063284F">
      <w:r>
        <w:t xml:space="preserve">Команда </w:t>
      </w:r>
      <w:r>
        <w:rPr>
          <w:b/>
          <w:bCs/>
        </w:rPr>
        <w:t>regulatory-domain-profile</w:t>
      </w:r>
      <w:r>
        <w:t xml:space="preserve"> в режиме группы точек доступа используется для установления привязки профиля регулирующего домена к AP или группе AP. По умолчанию профиль регулирующего домена </w:t>
      </w:r>
      <w:r>
        <w:rPr>
          <w:b/>
          <w:bCs/>
        </w:rPr>
        <w:t>default</w:t>
      </w:r>
      <w:r>
        <w:t xml:space="preserve"> привязан только к группе AP, а к AP не привязан. В профиле регулирующего домена по умолчанию задан код страны CN. Следовательно, калибровочные каналы 2,4 ГГц включают в себя каналы 1, 6 и 11, а калибровочные каналы 5 ГГц — каналы 149, 153, 157, 161 и 165. Этот шаг и предыдущий шаг можно пропустить.</w:t>
      </w:r>
    </w:p>
    <w:p w14:paraId="47B2A1B2" w14:textId="77777777" w:rsidR="00BA0562" w:rsidRDefault="00BA0562" w:rsidP="006132A9">
      <w:pPr>
        <w:pStyle w:val="TerminalDisplay"/>
      </w:pPr>
      <w:r>
        <w:t>[AC-wlan-ap-group-ap-group1]quit</w:t>
      </w:r>
    </w:p>
    <w:p w14:paraId="2AF1F771" w14:textId="77777777" w:rsidR="00BA0562" w:rsidRDefault="00BA0562" w:rsidP="0063284F">
      <w:r>
        <w:lastRenderedPageBreak/>
        <w:t># Укажите интерфейс-источник на AC для установления туннелей CAPWAP.</w:t>
      </w:r>
    </w:p>
    <w:p w14:paraId="1FAE725C" w14:textId="77777777" w:rsidR="00BA0562" w:rsidRDefault="00BA0562" w:rsidP="006132A9">
      <w:pPr>
        <w:pStyle w:val="TerminalDisplay"/>
      </w:pPr>
      <w:r>
        <w:t>[AC]capwap source interface Vlanif 100</w:t>
      </w:r>
    </w:p>
    <w:p w14:paraId="0265F1C4" w14:textId="77777777" w:rsidR="00BA0562" w:rsidRDefault="00BA0562" w:rsidP="0063284F">
      <w:r>
        <w:t xml:space="preserve">Команда </w:t>
      </w:r>
      <w:r>
        <w:rPr>
          <w:b/>
          <w:bCs/>
        </w:rPr>
        <w:t>capwap source interface</w:t>
      </w:r>
      <w:r>
        <w:t xml:space="preserve"> позволяет настроить интерфейс, используемый AC для установления туннелей CAPWAP с точками доступа.</w:t>
      </w:r>
    </w:p>
    <w:p w14:paraId="1BF8A47A" w14:textId="77777777" w:rsidR="00BA0562" w:rsidRDefault="00BA0562" w:rsidP="0063284F">
      <w:r>
        <w:t xml:space="preserve"># Импортируйте точки доступа в AC и добавьте их в группу AP с именем </w:t>
      </w:r>
      <w:r>
        <w:rPr>
          <w:b/>
          <w:bCs/>
        </w:rPr>
        <w:t>ap-group1</w:t>
      </w:r>
      <w:r>
        <w:t>.</w:t>
      </w:r>
    </w:p>
    <w:p w14:paraId="2CCA9F9C" w14:textId="77777777" w:rsidR="00BA0562" w:rsidRPr="00C80C62" w:rsidRDefault="00BA0562" w:rsidP="0063284F">
      <w:r>
        <w:t>Добавление AP в AC может осуществляться следующими способами:</w:t>
      </w:r>
    </w:p>
    <w:p w14:paraId="7459F27E" w14:textId="77777777" w:rsidR="00BA0562" w:rsidRPr="00C80C62" w:rsidRDefault="00BA0562" w:rsidP="0063284F">
      <w:pPr>
        <w:pStyle w:val="ItemList"/>
      </w:pPr>
      <w:r>
        <w:t>Ручная настройка: предварительная настройка MAC-адресов и серийных номеров (SN) AP на AC. При подключении точек доступа контроллер доступа определяет, соответствуют ли их MAC-адреса и серийные номера предварительно сконфигурированным, и устанавливает с ними соединения.</w:t>
      </w:r>
    </w:p>
    <w:p w14:paraId="39B8CF46" w14:textId="77777777" w:rsidR="00BA0562" w:rsidRPr="00C80C62" w:rsidRDefault="00BA0562" w:rsidP="0063284F">
      <w:pPr>
        <w:pStyle w:val="ItemList"/>
      </w:pPr>
      <w:r>
        <w:t>Автоматическое обнаружение: AC автоматически обнаруживает подключенные AP и, если для AP используется режим без аутентификации или аутентификации по MAC-адресу или SN, и MAC-адреса или SN содержатся в белом списке, устанавливает с ними соединения.</w:t>
      </w:r>
    </w:p>
    <w:p w14:paraId="01F481E1" w14:textId="77777777" w:rsidR="00BA0562" w:rsidRDefault="00BA0562" w:rsidP="0063284F">
      <w:pPr>
        <w:pStyle w:val="ItemList"/>
      </w:pPr>
      <w:r>
        <w:t>Ручное подтверждение: в режиме аутентификации AP по MAC-адресам или серийным номерам,а MAC-адрес или SN подключенной AP не включен в белый список на AC, AC добавляет AP в список неавторизованных AP. Для выхода AP в сеть можно ручную подтвердить ее подлинность.</w:t>
      </w:r>
    </w:p>
    <w:p w14:paraId="1C27593A" w14:textId="77777777" w:rsidR="00BA0562" w:rsidRDefault="00BA0562" w:rsidP="006132A9">
      <w:pPr>
        <w:pStyle w:val="TerminalDisplay"/>
      </w:pPr>
      <w:r>
        <w:t xml:space="preserve">[AC]wlan </w:t>
      </w:r>
    </w:p>
    <w:p w14:paraId="2C96BA4D" w14:textId="77777777" w:rsidR="00BA0562" w:rsidRDefault="00BA0562" w:rsidP="006132A9">
      <w:pPr>
        <w:pStyle w:val="TerminalDisplay"/>
      </w:pPr>
      <w:r>
        <w:t xml:space="preserve">[AC-wlan-view]ap auth-mode mac-auth </w:t>
      </w:r>
    </w:p>
    <w:p w14:paraId="2D75D73E" w14:textId="77777777" w:rsidR="00BA0562" w:rsidRDefault="00BA0562" w:rsidP="0063284F">
      <w:r>
        <w:t xml:space="preserve">Команда </w:t>
      </w:r>
      <w:r>
        <w:rPr>
          <w:b/>
          <w:bCs/>
        </w:rPr>
        <w:t>ap auth-mode</w:t>
      </w:r>
      <w:r>
        <w:t xml:space="preserve"> используется для настройки режима аутентификации AP. Только аутентифицированные точки доступа могут подключаться к сети. Для аутентификации используются следующие режимы: аутентификация по MAC-адресу, аутентификация по SN и режим без аутентификации. В качестве режима аутентификации AP по умолчанию используется аутентификация по MAC-адресу.</w:t>
      </w:r>
    </w:p>
    <w:p w14:paraId="1CCF3300" w14:textId="0AB7D419" w:rsidR="00BA0562" w:rsidRPr="00C80C62" w:rsidRDefault="00BA0562" w:rsidP="0063284F">
      <w:r>
        <w:t>Примечание: информация о MAC-адресе и серийном номере точки доступа приводится на упаковке</w:t>
      </w:r>
      <w:r w:rsidR="00445BA1">
        <w:t xml:space="preserve"> устройства</w:t>
      </w:r>
      <w:r>
        <w:t>.</w:t>
      </w:r>
    </w:p>
    <w:p w14:paraId="53E459CB" w14:textId="77777777" w:rsidR="00BA0562" w:rsidRDefault="00BA0562" w:rsidP="006132A9">
      <w:pPr>
        <w:pStyle w:val="TerminalDisplay"/>
      </w:pPr>
      <w:r>
        <w:t xml:space="preserve">[AC-wlan-view]ap-id 0 ap-mac 60F1-8A9C-2B40 </w:t>
      </w:r>
    </w:p>
    <w:p w14:paraId="7A55B5EE" w14:textId="77777777" w:rsidR="00BA0562" w:rsidRDefault="00BA0562" w:rsidP="0063284F">
      <w:r>
        <w:t xml:space="preserve">Команда </w:t>
      </w:r>
      <w:r>
        <w:rPr>
          <w:b/>
          <w:bCs/>
        </w:rPr>
        <w:t>ap-id</w:t>
      </w:r>
      <w:r>
        <w:t xml:space="preserve"> используется для добавления AP или перехода в режим конфигурирования AP.</w:t>
      </w:r>
    </w:p>
    <w:p w14:paraId="45316EF6" w14:textId="77777777" w:rsidR="00BA0562" w:rsidRDefault="00BA0562" w:rsidP="0063284F">
      <w:r>
        <w:t xml:space="preserve">Аргумент </w:t>
      </w:r>
      <w:r>
        <w:rPr>
          <w:b/>
          <w:bCs/>
        </w:rPr>
        <w:t>ap-mac</w:t>
      </w:r>
      <w:r>
        <w:t xml:space="preserve"> определяет аутентификацию по MAC-адресу, а аргумент </w:t>
      </w:r>
      <w:r>
        <w:rPr>
          <w:b/>
          <w:bCs/>
        </w:rPr>
        <w:t>ap-sn</w:t>
      </w:r>
      <w:r>
        <w:t xml:space="preserve"> определяет аутентификацию по SN.</w:t>
      </w:r>
    </w:p>
    <w:p w14:paraId="147AA4D1" w14:textId="77777777" w:rsidR="00BA0562" w:rsidRDefault="00BA0562" w:rsidP="0063284F">
      <w:r>
        <w:t xml:space="preserve">В режиме AP можно ввести </w:t>
      </w:r>
      <w:r w:rsidRPr="004C5021">
        <w:rPr>
          <w:b/>
        </w:rPr>
        <w:t>ap-id</w:t>
      </w:r>
      <w:r>
        <w:t>, чтобы перейти в режим соответствующей AP.</w:t>
      </w:r>
    </w:p>
    <w:p w14:paraId="4011AA69" w14:textId="77777777" w:rsidR="00BA0562" w:rsidRDefault="00BA0562" w:rsidP="006132A9">
      <w:pPr>
        <w:pStyle w:val="TerminalDisplay"/>
      </w:pPr>
      <w:r>
        <w:t xml:space="preserve">[AC-wlan-ap-0]ap-name ap1 </w:t>
      </w:r>
    </w:p>
    <w:p w14:paraId="00C358BD" w14:textId="77777777" w:rsidR="00BA0562" w:rsidRDefault="00BA0562" w:rsidP="0063284F">
      <w:r>
        <w:t xml:space="preserve">Командой </w:t>
      </w:r>
      <w:r>
        <w:rPr>
          <w:b/>
          <w:bCs/>
        </w:rPr>
        <w:t>ap-name</w:t>
      </w:r>
      <w:r>
        <w:t xml:space="preserve"> можно указать имя AP. Имена AP должны быть уникальными. Если имя точки доступа не указано, то именем по умолчанию является MAC-адрес точки доступа.</w:t>
      </w:r>
    </w:p>
    <w:p w14:paraId="612FEEEC" w14:textId="77777777" w:rsidR="00BA0562" w:rsidRDefault="00BA0562" w:rsidP="006132A9">
      <w:pPr>
        <w:pStyle w:val="TerminalDisplay"/>
      </w:pPr>
      <w:r>
        <w:t xml:space="preserve">[AC-wlan-ap-0]ap-group ap-group1 </w:t>
      </w:r>
    </w:p>
    <w:p w14:paraId="06EDD0A5" w14:textId="68B17ADB" w:rsidR="00BA0562" w:rsidRDefault="00BA0562" w:rsidP="0063284F">
      <w:r>
        <w:t xml:space="preserve">Команда </w:t>
      </w:r>
      <w:r>
        <w:rPr>
          <w:b/>
          <w:bCs/>
        </w:rPr>
        <w:t>ap-group</w:t>
      </w:r>
      <w:r>
        <w:t xml:space="preserve"> позволяет настроить группу AP. AC передает конфигурацию точкам доступа. Например, при добавлении точки доступа AP1 в группу ap-group1 она получит настройки профиля регулирующего домена, профиля радиосвязи и профиля VAP, которые имеют привязку к группе ap-group1. По умолчанию точки доступа не </w:t>
      </w:r>
      <w:r>
        <w:lastRenderedPageBreak/>
        <w:t>добавлены в группы. При добавлении AP в группу или изменении настроек группы AP контроллер доступа автоматически передаст конфигурацию группы, и AP автоматически перезапустится,</w:t>
      </w:r>
      <w:r w:rsidR="004C5021">
        <w:t xml:space="preserve"> чтобы присоединиться к группе.</w:t>
      </w:r>
    </w:p>
    <w:p w14:paraId="6C6A0103" w14:textId="77777777" w:rsidR="00BA0562" w:rsidRDefault="00BA0562" w:rsidP="003C69C9">
      <w:pPr>
        <w:pStyle w:val="TerminalDisplay"/>
      </w:pPr>
      <w:r>
        <w:t xml:space="preserve">Warning: This operation may cause AP reset. If the country code changes, it will clear channel, power and antenna gain configurations of the radio, Whether to continue? [Y/N]:y       </w:t>
      </w:r>
      <w:r>
        <w:tab/>
      </w:r>
      <w:r>
        <w:rPr>
          <w:i/>
          <w:iCs/>
        </w:rPr>
        <w:t>//Введите y для подтверждения.</w:t>
      </w:r>
      <w:r>
        <w:t xml:space="preserve">          </w:t>
      </w:r>
    </w:p>
    <w:p w14:paraId="39B5BD56" w14:textId="77777777" w:rsidR="00BA0562" w:rsidRDefault="00BA0562" w:rsidP="006132A9">
      <w:pPr>
        <w:pStyle w:val="TerminalDisplay"/>
      </w:pPr>
      <w:r>
        <w:t>Info: This operation may take a few seconds. Please wait for a moment.. done.</w:t>
      </w:r>
    </w:p>
    <w:p w14:paraId="0C2D5FCA" w14:textId="77777777" w:rsidR="00BA0562" w:rsidRDefault="00BA0562" w:rsidP="006132A9">
      <w:pPr>
        <w:pStyle w:val="TerminalDisplay"/>
      </w:pPr>
      <w:r>
        <w:t>[AC-wlan-ap-0]quit</w:t>
      </w:r>
    </w:p>
    <w:p w14:paraId="43C0902A" w14:textId="77777777" w:rsidR="00BA0562" w:rsidRDefault="00BA0562" w:rsidP="006132A9">
      <w:pPr>
        <w:pStyle w:val="TerminalDisplay"/>
      </w:pPr>
      <w:r>
        <w:t>[AC-wlan-view]ap-id 1 ap-mac B4FB-F9B7-DE40</w:t>
      </w:r>
    </w:p>
    <w:p w14:paraId="4D67758C" w14:textId="77777777" w:rsidR="00BA0562" w:rsidRDefault="00BA0562" w:rsidP="006132A9">
      <w:pPr>
        <w:pStyle w:val="TerminalDisplay"/>
      </w:pPr>
      <w:r>
        <w:t xml:space="preserve">[AC-wlan-ap-1]ap-name ap2 </w:t>
      </w:r>
    </w:p>
    <w:p w14:paraId="151550FB" w14:textId="77777777" w:rsidR="00BA0562" w:rsidRDefault="00BA0562" w:rsidP="006132A9">
      <w:pPr>
        <w:pStyle w:val="TerminalDisplay"/>
      </w:pPr>
      <w:r>
        <w:t xml:space="preserve">[AC-wlan-ap-1]ap-group ap-group1 </w:t>
      </w:r>
    </w:p>
    <w:p w14:paraId="6DD06DD8" w14:textId="77777777" w:rsidR="00BA0562" w:rsidRDefault="00BA0562" w:rsidP="006132A9">
      <w:pPr>
        <w:pStyle w:val="TerminalDisplay"/>
      </w:pPr>
      <w:r>
        <w:t xml:space="preserve">Warning: This operation may cause AP reset. If the country code changes, it will clear channel, power and antenna gain configurations of the radio, Whether to continue? [Y/N]:y   </w:t>
      </w:r>
      <w:r>
        <w:tab/>
      </w:r>
      <w:r>
        <w:tab/>
      </w:r>
      <w:r>
        <w:rPr>
          <w:i/>
          <w:iCs/>
        </w:rPr>
        <w:t>//Введите y для подтверждения.</w:t>
      </w:r>
      <w:r>
        <w:t xml:space="preserve">  </w:t>
      </w:r>
    </w:p>
    <w:p w14:paraId="7012EE4D" w14:textId="77777777" w:rsidR="00BA0562" w:rsidRDefault="00BA0562" w:rsidP="006132A9">
      <w:pPr>
        <w:pStyle w:val="TerminalDisplay"/>
      </w:pPr>
      <w:r>
        <w:t>Info: This operation may take a few seconds. Please wait for a moment.. done.</w:t>
      </w:r>
    </w:p>
    <w:p w14:paraId="214D0379" w14:textId="77777777" w:rsidR="00BA0562" w:rsidRDefault="00BA0562" w:rsidP="006132A9">
      <w:pPr>
        <w:pStyle w:val="TerminalDisplay"/>
      </w:pPr>
      <w:r>
        <w:t>[AC-wlan-ap-1]quit</w:t>
      </w:r>
    </w:p>
    <w:p w14:paraId="4B1AFC44" w14:textId="77777777" w:rsidR="00BA0562" w:rsidRDefault="00BA0562" w:rsidP="0063284F">
      <w:r>
        <w:t># Выведите на экран информацию о текущей AP.</w:t>
      </w:r>
    </w:p>
    <w:p w14:paraId="654C974A" w14:textId="77777777" w:rsidR="00BA0562" w:rsidRDefault="00BA0562" w:rsidP="006132A9">
      <w:pPr>
        <w:pStyle w:val="TerminalDisplay"/>
      </w:pPr>
      <w:r>
        <w:t>[AC]wlan</w:t>
      </w:r>
    </w:p>
    <w:p w14:paraId="4654E2E0" w14:textId="77777777" w:rsidR="00BA0562" w:rsidRDefault="00BA0562" w:rsidP="006132A9">
      <w:pPr>
        <w:pStyle w:val="TerminalDisplay"/>
      </w:pPr>
      <w:r>
        <w:t xml:space="preserve">[AC-wlan-view]display ap all </w:t>
      </w:r>
    </w:p>
    <w:p w14:paraId="419081EB" w14:textId="77777777" w:rsidR="00BA0562" w:rsidRDefault="00BA0562" w:rsidP="006132A9">
      <w:pPr>
        <w:pStyle w:val="TerminalDisplay"/>
      </w:pPr>
      <w:r>
        <w:t>Info: This operation may take a few seconds. Please wait for a moment.done.</w:t>
      </w:r>
    </w:p>
    <w:p w14:paraId="5FD4E657" w14:textId="77777777" w:rsidR="00BA0562" w:rsidRDefault="00BA0562" w:rsidP="006132A9">
      <w:pPr>
        <w:pStyle w:val="TerminalDisplay"/>
      </w:pPr>
      <w:r>
        <w:t>Total AP information:</w:t>
      </w:r>
    </w:p>
    <w:p w14:paraId="05958CDF" w14:textId="77777777" w:rsidR="00BA0562" w:rsidRDefault="00BA0562" w:rsidP="006132A9">
      <w:pPr>
        <w:pStyle w:val="TerminalDisplay"/>
      </w:pPr>
      <w:r>
        <w:t>nor  : normal          [2]</w:t>
      </w:r>
    </w:p>
    <w:p w14:paraId="554A04C0" w14:textId="77777777" w:rsidR="00BA0562" w:rsidRDefault="00BA0562" w:rsidP="006132A9">
      <w:pPr>
        <w:pStyle w:val="TerminalDisplay"/>
      </w:pPr>
      <w:r>
        <w:t>--------------------------------------------------------------------------------------------------------------------------------</w:t>
      </w:r>
    </w:p>
    <w:p w14:paraId="13A52D5E" w14:textId="37D1CEC8" w:rsidR="00BA0562" w:rsidRDefault="00BA0562" w:rsidP="006132A9">
      <w:pPr>
        <w:pStyle w:val="TerminalDisplay"/>
      </w:pPr>
      <w:r>
        <w:t xml:space="preserve">ID    MAC               </w:t>
      </w:r>
      <w:r>
        <w:tab/>
        <w:t xml:space="preserve">Name Group     IP           </w:t>
      </w:r>
      <w:r>
        <w:tab/>
      </w:r>
      <w:r>
        <w:tab/>
        <w:t>Type          State   STA  Uptime</w:t>
      </w:r>
    </w:p>
    <w:p w14:paraId="42CA2D0A" w14:textId="77777777" w:rsidR="00BA0562" w:rsidRDefault="00BA0562" w:rsidP="006132A9">
      <w:pPr>
        <w:pStyle w:val="TerminalDisplay"/>
      </w:pPr>
      <w:r>
        <w:t>--------------------------------------------------------------------------------------------------------------------------------</w:t>
      </w:r>
    </w:p>
    <w:p w14:paraId="612EB3D2" w14:textId="06F6A188" w:rsidR="00BA0562" w:rsidRDefault="002D3CFD" w:rsidP="006132A9">
      <w:pPr>
        <w:pStyle w:val="TerminalDisplay"/>
      </w:pPr>
      <w:r>
        <w:t xml:space="preserve">0     00e0-fc25-0ed0 ap1  ap-group1     </w:t>
      </w:r>
      <w:r>
        <w:tab/>
        <w:t xml:space="preserve">192.168.100.206  </w:t>
      </w:r>
      <w:r>
        <w:tab/>
        <w:t xml:space="preserve">AirEngine5760  </w:t>
      </w:r>
      <w:r>
        <w:rPr>
          <w:b/>
          <w:bCs/>
        </w:rPr>
        <w:t>nor</w:t>
      </w:r>
      <w:r>
        <w:t xml:space="preserve">    0    30M:4S</w:t>
      </w:r>
    </w:p>
    <w:p w14:paraId="57B55B4D" w14:textId="3E9F8DD6" w:rsidR="00BA0562" w:rsidRDefault="0049007A" w:rsidP="006132A9">
      <w:pPr>
        <w:pStyle w:val="TerminalDisplay"/>
      </w:pPr>
      <w:r>
        <w:t xml:space="preserve">1     00e0-fc0f-07a0 ap2 </w:t>
      </w:r>
      <w:r>
        <w:tab/>
        <w:t xml:space="preserve">ap-group1    </w:t>
      </w:r>
      <w:r>
        <w:tab/>
        <w:t xml:space="preserve">192.168.100.170   </w:t>
      </w:r>
      <w:r>
        <w:tab/>
        <w:t xml:space="preserve">AirEngine5760  </w:t>
      </w:r>
      <w:r>
        <w:rPr>
          <w:b/>
          <w:bCs/>
        </w:rPr>
        <w:t>nor</w:t>
      </w:r>
      <w:r>
        <w:t xml:space="preserve">    0    31M:31S</w:t>
      </w:r>
    </w:p>
    <w:p w14:paraId="637C74E8" w14:textId="77777777" w:rsidR="00BA0562" w:rsidRDefault="00BA0562" w:rsidP="006132A9">
      <w:pPr>
        <w:pStyle w:val="TerminalDisplay"/>
      </w:pPr>
      <w:r>
        <w:t>--------------------------------------------------------------------------------------------------------------------------------</w:t>
      </w:r>
    </w:p>
    <w:p w14:paraId="389DE39D" w14:textId="77777777" w:rsidR="00BA0562" w:rsidRDefault="00BA0562" w:rsidP="006132A9">
      <w:pPr>
        <w:pStyle w:val="TerminalDisplay"/>
      </w:pPr>
      <w:r>
        <w:t>Total: 2</w:t>
      </w:r>
    </w:p>
    <w:p w14:paraId="1C31D721" w14:textId="77777777" w:rsidR="00BA0562" w:rsidRDefault="00BA0562" w:rsidP="0063284F">
      <w:r>
        <w:t xml:space="preserve">Команда </w:t>
      </w:r>
      <w:r>
        <w:rPr>
          <w:b/>
          <w:bCs/>
        </w:rPr>
        <w:t>display ap</w:t>
      </w:r>
      <w:r>
        <w:t xml:space="preserve"> позволяет вывести на экран информацию о точке доступа, включая IP-адрес, модель (AirEngine5760), статус (normal) и продолжительность работы точки доступа в сети.</w:t>
      </w:r>
    </w:p>
    <w:p w14:paraId="3F16BF57" w14:textId="77777777" w:rsidR="00BA0562" w:rsidRDefault="00BA0562" w:rsidP="0063284F">
      <w:r>
        <w:t xml:space="preserve">Кроме того, можно указать в команде параметр </w:t>
      </w:r>
      <w:r>
        <w:rPr>
          <w:b/>
          <w:bCs/>
        </w:rPr>
        <w:t>by-state</w:t>
      </w:r>
      <w:r>
        <w:t xml:space="preserve"> </w:t>
      </w:r>
      <w:r>
        <w:rPr>
          <w:i/>
          <w:iCs/>
        </w:rPr>
        <w:t>state</w:t>
      </w:r>
      <w:r>
        <w:t xml:space="preserve"> или </w:t>
      </w:r>
      <w:r>
        <w:rPr>
          <w:b/>
          <w:bCs/>
        </w:rPr>
        <w:t>by-ssid</w:t>
      </w:r>
      <w:r>
        <w:t xml:space="preserve"> </w:t>
      </w:r>
      <w:r>
        <w:rPr>
          <w:i/>
          <w:iCs/>
        </w:rPr>
        <w:t>ssid</w:t>
      </w:r>
      <w:r>
        <w:t xml:space="preserve"> для фильтрации AP, находящихся в определенном состоянии или использующих указанный SSID.</w:t>
      </w:r>
    </w:p>
    <w:p w14:paraId="66B748D7" w14:textId="5FE8CFDE" w:rsidR="00BA0562" w:rsidRDefault="00BA0562" w:rsidP="0063284F">
      <w:r>
        <w:t xml:space="preserve">Из командного вывода видно, что две точки доступа работают в нормальном режиме. (Более подробное описание других состояний приводится в </w:t>
      </w:r>
      <w:r w:rsidR="00A048CA">
        <w:t>разделе 6.6 П</w:t>
      </w:r>
      <w:r>
        <w:t>риложени</w:t>
      </w:r>
      <w:r w:rsidR="00A048CA">
        <w:t>е</w:t>
      </w:r>
      <w:r w:rsidR="00D75851">
        <w:t>.</w:t>
      </w:r>
      <w:r>
        <w:t>)</w:t>
      </w:r>
    </w:p>
    <w:p w14:paraId="207250F3" w14:textId="77777777" w:rsidR="00BA0562" w:rsidRDefault="00BA0562" w:rsidP="002075CB">
      <w:pPr>
        <w:pStyle w:val="Step"/>
        <w:outlineLvl w:val="9"/>
      </w:pPr>
      <w:r>
        <w:t>Настройте параметры сервисов WLAN.</w:t>
      </w:r>
    </w:p>
    <w:p w14:paraId="5C9842E2" w14:textId="77777777" w:rsidR="00BA0562" w:rsidRDefault="00BA0562" w:rsidP="0063284F">
      <w:r>
        <w:t xml:space="preserve"># Создайте профиль безопасности </w:t>
      </w:r>
      <w:r>
        <w:rPr>
          <w:b/>
          <w:bCs/>
        </w:rPr>
        <w:t>HCIA-WLAN</w:t>
      </w:r>
      <w:r>
        <w:t xml:space="preserve"> и настройте политику безопасности.</w:t>
      </w:r>
    </w:p>
    <w:p w14:paraId="584AB250" w14:textId="77777777" w:rsidR="00BA0562" w:rsidRDefault="00BA0562" w:rsidP="006132A9">
      <w:pPr>
        <w:pStyle w:val="TerminalDisplay"/>
      </w:pPr>
      <w:r>
        <w:t>[AC-wlan-view]security-profile name HCIA-WLAN</w:t>
      </w:r>
    </w:p>
    <w:p w14:paraId="44A79B93" w14:textId="77777777" w:rsidR="00BA0562" w:rsidRDefault="00BA0562" w:rsidP="006132A9">
      <w:pPr>
        <w:pStyle w:val="TerminalDisplay"/>
      </w:pPr>
      <w:r>
        <w:t xml:space="preserve">[AC-wlan-sec-prof-HCIA-WLAN]security wpa-wpa2 psk pass-phrase HCIA-Datacom aes </w:t>
      </w:r>
    </w:p>
    <w:p w14:paraId="6D08418C" w14:textId="77777777" w:rsidR="00BA0562" w:rsidRDefault="00BA0562" w:rsidP="0063284F">
      <w:r>
        <w:t xml:space="preserve">Команда </w:t>
      </w:r>
      <w:r>
        <w:rPr>
          <w:b/>
          <w:bCs/>
        </w:rPr>
        <w:t>security psk</w:t>
      </w:r>
      <w:r>
        <w:t xml:space="preserve"> используется для настройки аутентификации и шифрования с помощью общего ключа (Pre-Shared Key, PSK) WPA/WPA2.</w:t>
      </w:r>
    </w:p>
    <w:p w14:paraId="70C78E51" w14:textId="77777777" w:rsidR="00BA0562" w:rsidRPr="0069315F" w:rsidRDefault="00BA0562" w:rsidP="0063284F">
      <w:r>
        <w:t xml:space="preserve">В настоящее время используются как WPA, так и WPA2. Пользовательские терминалы могут быть аутентифицированы посредством WPA или WPA2. PSK настроено значение </w:t>
      </w:r>
      <w:r>
        <w:rPr>
          <w:b/>
          <w:bCs/>
        </w:rPr>
        <w:t>HCIA-Datacom</w:t>
      </w:r>
      <w:r>
        <w:t>. Для шифрования пользовательских данных используется алгоритм AES.</w:t>
      </w:r>
    </w:p>
    <w:p w14:paraId="32ABC05F" w14:textId="77777777" w:rsidR="00BA0562" w:rsidRDefault="00BA0562" w:rsidP="006132A9">
      <w:pPr>
        <w:pStyle w:val="TerminalDisplay"/>
      </w:pPr>
      <w:r>
        <w:t>[AC-wlan-sec-prof-HCIA-WLAN]quit</w:t>
      </w:r>
    </w:p>
    <w:p w14:paraId="01FFDB9A" w14:textId="77777777" w:rsidR="00BA0562" w:rsidRDefault="00BA0562" w:rsidP="0063284F">
      <w:r>
        <w:lastRenderedPageBreak/>
        <w:t xml:space="preserve"># Создайте профиль SSID </w:t>
      </w:r>
      <w:r>
        <w:rPr>
          <w:b/>
          <w:bCs/>
        </w:rPr>
        <w:t>HCIA-WLAN</w:t>
      </w:r>
      <w:r>
        <w:t xml:space="preserve"> и задайте имя SSID </w:t>
      </w:r>
      <w:r>
        <w:rPr>
          <w:b/>
          <w:bCs/>
        </w:rPr>
        <w:t>HCIA-WLAN</w:t>
      </w:r>
      <w:r>
        <w:t>.</w:t>
      </w:r>
    </w:p>
    <w:p w14:paraId="4F984350" w14:textId="77777777" w:rsidR="00BA0562" w:rsidRDefault="00BA0562" w:rsidP="006132A9">
      <w:pPr>
        <w:pStyle w:val="TerminalDisplay"/>
      </w:pPr>
      <w:r>
        <w:t>[AC]wlan</w:t>
      </w:r>
    </w:p>
    <w:p w14:paraId="1F5B3FE4" w14:textId="77777777" w:rsidR="00BA0562" w:rsidRDefault="00BA0562" w:rsidP="006132A9">
      <w:pPr>
        <w:pStyle w:val="TerminalDisplay"/>
      </w:pPr>
      <w:r>
        <w:t>[AC-wlan-view]ssid-profile name HCIA-WLAN</w:t>
      </w:r>
    </w:p>
    <w:p w14:paraId="0AAEC08F" w14:textId="77777777" w:rsidR="00BA0562" w:rsidRPr="0063284F" w:rsidRDefault="00BA0562" w:rsidP="006132A9">
      <w:pPr>
        <w:pStyle w:val="TerminalDisplay"/>
      </w:pPr>
      <w:r>
        <w:t xml:space="preserve">SSID profile </w:t>
      </w:r>
      <w:r>
        <w:rPr>
          <w:b/>
          <w:bCs/>
        </w:rPr>
        <w:t>HCIA-WLAN</w:t>
      </w:r>
      <w:r>
        <w:t xml:space="preserve"> is created.</w:t>
      </w:r>
    </w:p>
    <w:p w14:paraId="6D1DE04C" w14:textId="77777777" w:rsidR="00BA0562" w:rsidRDefault="00BA0562" w:rsidP="006132A9">
      <w:pPr>
        <w:pStyle w:val="TerminalDisplay"/>
      </w:pPr>
      <w:r>
        <w:t xml:space="preserve">[AC-wlan-ssid-prof-HCIA-WLAN]ssid HCIA-WLAN </w:t>
      </w:r>
    </w:p>
    <w:p w14:paraId="2E32C636" w14:textId="77777777" w:rsidR="00BA0562" w:rsidRPr="0063284F" w:rsidRDefault="00BA0562" w:rsidP="006132A9">
      <w:pPr>
        <w:pStyle w:val="TerminalDisplay"/>
      </w:pPr>
      <w:r>
        <w:t xml:space="preserve">The SSID name is set to </w:t>
      </w:r>
      <w:r>
        <w:rPr>
          <w:b/>
          <w:bCs/>
        </w:rPr>
        <w:t>HCIA-WLAN</w:t>
      </w:r>
      <w:r>
        <w:t>.</w:t>
      </w:r>
    </w:p>
    <w:p w14:paraId="6CEAD02B" w14:textId="77777777" w:rsidR="00BA0562" w:rsidRDefault="00BA0562" w:rsidP="006132A9">
      <w:pPr>
        <w:pStyle w:val="TerminalDisplay"/>
      </w:pPr>
      <w:r>
        <w:t>Info: This operation may take a few seconds, please wait.done.</w:t>
      </w:r>
    </w:p>
    <w:p w14:paraId="0740F790" w14:textId="77777777" w:rsidR="00BA0562" w:rsidRDefault="00BA0562" w:rsidP="006132A9">
      <w:pPr>
        <w:pStyle w:val="TerminalDisplay"/>
      </w:pPr>
      <w:r>
        <w:t>[AC-wlan-ssid-prof-HCIA-WLAN]quit</w:t>
      </w:r>
    </w:p>
    <w:p w14:paraId="6265FF31" w14:textId="7CAACAC1" w:rsidR="00BA0562" w:rsidRDefault="00BA0562" w:rsidP="0063284F">
      <w:r>
        <w:t xml:space="preserve"># Создайте профиль VAP </w:t>
      </w:r>
      <w:r>
        <w:rPr>
          <w:b/>
          <w:bCs/>
        </w:rPr>
        <w:t>HCIA-WLAN</w:t>
      </w:r>
      <w:r>
        <w:t>, настройте режим передачи данных и сервисную VLAN и примените профиль безопасност</w:t>
      </w:r>
      <w:r w:rsidR="002C61B3">
        <w:t>и и профиль SSID к профилю VAP.</w:t>
      </w:r>
    </w:p>
    <w:p w14:paraId="7DFBD742" w14:textId="77777777" w:rsidR="00BA0562" w:rsidRDefault="00BA0562" w:rsidP="006132A9">
      <w:pPr>
        <w:pStyle w:val="TerminalDisplay"/>
      </w:pPr>
      <w:r>
        <w:t>[AC]wlan</w:t>
      </w:r>
    </w:p>
    <w:p w14:paraId="417E04B9" w14:textId="77777777" w:rsidR="00BA0562" w:rsidRDefault="00BA0562" w:rsidP="006132A9">
      <w:pPr>
        <w:pStyle w:val="TerminalDisplay"/>
      </w:pPr>
      <w:r>
        <w:t>[AC-wlan-view]vap-profile name HCIA-WLAN</w:t>
      </w:r>
    </w:p>
    <w:p w14:paraId="1A880FE4" w14:textId="77777777" w:rsidR="00BA0562" w:rsidRDefault="00BA0562" w:rsidP="0063284F">
      <w:r>
        <w:t xml:space="preserve">Команда </w:t>
      </w:r>
      <w:r>
        <w:rPr>
          <w:b/>
          <w:bCs/>
        </w:rPr>
        <w:t>vap-profile</w:t>
      </w:r>
      <w:r>
        <w:t xml:space="preserve"> позволяет создавать профили VAP.</w:t>
      </w:r>
    </w:p>
    <w:p w14:paraId="70D659C5" w14:textId="77777777" w:rsidR="00BA0562" w:rsidRPr="00535220" w:rsidRDefault="00BA0562" w:rsidP="0063284F">
      <w:r>
        <w:t>В профиле VAP можно настроить режим передачи данных и привязку профиля SSID, профиля безопасности и профиля трафика.</w:t>
      </w:r>
    </w:p>
    <w:p w14:paraId="6A3EC064" w14:textId="77777777" w:rsidR="00BA0562" w:rsidRDefault="00BA0562" w:rsidP="006132A9">
      <w:pPr>
        <w:pStyle w:val="TerminalDisplay"/>
      </w:pPr>
      <w:r>
        <w:t xml:space="preserve">[AC-wlan-vap-prof-HCIA-WLAN]forward-mode direct-forward </w:t>
      </w:r>
    </w:p>
    <w:p w14:paraId="0467B6D7" w14:textId="77777777" w:rsidR="00BA0562" w:rsidRDefault="00BA0562" w:rsidP="0063284F">
      <w:r>
        <w:t xml:space="preserve">Команда </w:t>
      </w:r>
      <w:r>
        <w:rPr>
          <w:b/>
          <w:bCs/>
        </w:rPr>
        <w:t>forward-mode</w:t>
      </w:r>
      <w:r>
        <w:t xml:space="preserve"> позволяет настроить режим передачи данных в профиле VAP. По умолчанию установлен режим прямой передачи данных.</w:t>
      </w:r>
    </w:p>
    <w:p w14:paraId="19DE08E9" w14:textId="77777777" w:rsidR="00BA0562" w:rsidRDefault="00BA0562" w:rsidP="006132A9">
      <w:pPr>
        <w:pStyle w:val="TerminalDisplay"/>
      </w:pPr>
      <w:r>
        <w:t xml:space="preserve">[AC-wlan-vap-prof-HCIA-WLAN]service-vlan vlan-id 101 </w:t>
      </w:r>
    </w:p>
    <w:p w14:paraId="76088BF6" w14:textId="77777777" w:rsidR="00BA0562" w:rsidRDefault="00BA0562" w:rsidP="0063284F">
      <w:r>
        <w:t xml:space="preserve">Команда </w:t>
      </w:r>
      <w:r>
        <w:rPr>
          <w:b/>
          <w:bCs/>
        </w:rPr>
        <w:t>service-vlan</w:t>
      </w:r>
      <w:r>
        <w:t xml:space="preserve"> позволяет настроить сервисную VLAN для VAP. После обращения STA к WLAN пользовательские данные, передаваемые AP, будут содержать тег </w:t>
      </w:r>
      <w:r>
        <w:rPr>
          <w:b/>
          <w:bCs/>
        </w:rPr>
        <w:t>service-VLAN</w:t>
      </w:r>
      <w:r>
        <w:t>.</w:t>
      </w:r>
    </w:p>
    <w:p w14:paraId="40EE5AD9" w14:textId="77777777" w:rsidR="00BA0562" w:rsidRDefault="00BA0562" w:rsidP="006132A9">
      <w:pPr>
        <w:pStyle w:val="TerminalDisplay"/>
      </w:pPr>
      <w:r>
        <w:t>Info: This operation may take a few seconds, please wait.done.</w:t>
      </w:r>
    </w:p>
    <w:p w14:paraId="132001B0" w14:textId="77777777" w:rsidR="00BA0562" w:rsidRDefault="00BA0562" w:rsidP="006132A9">
      <w:pPr>
        <w:pStyle w:val="TerminalDisplay"/>
      </w:pPr>
      <w:r>
        <w:t>[AC-wlan-vap-prof-HCIA-WLAN]security-profile HCIA-WLAN</w:t>
      </w:r>
    </w:p>
    <w:p w14:paraId="4DED8205" w14:textId="77777777" w:rsidR="00BA0562" w:rsidRPr="0063284F" w:rsidRDefault="00BA0562" w:rsidP="006132A9">
      <w:pPr>
        <w:pStyle w:val="TerminalDisplay"/>
      </w:pPr>
      <w:r>
        <w:t xml:space="preserve">Security profile </w:t>
      </w:r>
      <w:r>
        <w:rPr>
          <w:b/>
          <w:bCs/>
        </w:rPr>
        <w:t>HCIA-WLAN</w:t>
      </w:r>
      <w:r>
        <w:t xml:space="preserve"> is bound.</w:t>
      </w:r>
    </w:p>
    <w:p w14:paraId="2BA1E5CA" w14:textId="77777777" w:rsidR="00BA0562" w:rsidRDefault="00BA0562" w:rsidP="006132A9">
      <w:pPr>
        <w:pStyle w:val="TerminalDisplay"/>
      </w:pPr>
      <w:r>
        <w:t>Info: This operation may take a few seconds, please wait.done.</w:t>
      </w:r>
    </w:p>
    <w:p w14:paraId="7CF94667" w14:textId="77777777" w:rsidR="00BA0562" w:rsidRDefault="00BA0562" w:rsidP="006132A9">
      <w:pPr>
        <w:pStyle w:val="TerminalDisplay"/>
      </w:pPr>
      <w:r>
        <w:t>[AC-wlan-vap-prof-HCIA-WLAN]ssid-profile HCIA-WLAN</w:t>
      </w:r>
    </w:p>
    <w:p w14:paraId="020EDD53" w14:textId="77777777" w:rsidR="00BA0562" w:rsidRPr="0063284F" w:rsidRDefault="00BA0562" w:rsidP="006132A9">
      <w:pPr>
        <w:pStyle w:val="TerminalDisplay"/>
      </w:pPr>
      <w:r>
        <w:t xml:space="preserve">SSID profile </w:t>
      </w:r>
      <w:r>
        <w:rPr>
          <w:b/>
          <w:bCs/>
        </w:rPr>
        <w:t>HCIA-WLAN</w:t>
      </w:r>
      <w:r>
        <w:t xml:space="preserve"> is bound.</w:t>
      </w:r>
    </w:p>
    <w:p w14:paraId="0F4D6F07" w14:textId="77777777" w:rsidR="00BA0562" w:rsidRDefault="00BA0562" w:rsidP="006132A9">
      <w:pPr>
        <w:pStyle w:val="TerminalDisplay"/>
      </w:pPr>
      <w:r>
        <w:t>Info: This operation may take a few seconds, please wait.done.</w:t>
      </w:r>
    </w:p>
    <w:p w14:paraId="28A92A07" w14:textId="77777777" w:rsidR="00BA0562" w:rsidRPr="0069315F" w:rsidRDefault="00BA0562" w:rsidP="006132A9">
      <w:pPr>
        <w:pStyle w:val="TerminalDisplay"/>
      </w:pPr>
      <w:r>
        <w:t>[AC-wlan-vap-prof-HCIA-WLAN]quit</w:t>
      </w:r>
    </w:p>
    <w:p w14:paraId="7CBE07C9" w14:textId="63091A6A" w:rsidR="00BA0562" w:rsidRDefault="00BA0562" w:rsidP="0063284F">
      <w:r>
        <w:t># Установите привязку профиля VAP к группе AP и примените конфигураци</w:t>
      </w:r>
      <w:r w:rsidR="002C61B3">
        <w:t>ю</w:t>
      </w:r>
      <w:r>
        <w:t xml:space="preserve"> профиля VAP </w:t>
      </w:r>
      <w:r>
        <w:rPr>
          <w:b/>
          <w:bCs/>
        </w:rPr>
        <w:t>HCIA-WLAN</w:t>
      </w:r>
      <w:r>
        <w:t xml:space="preserve"> к радиомодулю 0 и радиомодулю 1 точек доступа в группе AP.</w:t>
      </w:r>
    </w:p>
    <w:p w14:paraId="213DA188" w14:textId="77777777" w:rsidR="00BA0562" w:rsidRDefault="00BA0562" w:rsidP="006132A9">
      <w:pPr>
        <w:pStyle w:val="TerminalDisplay"/>
      </w:pPr>
      <w:r>
        <w:t>[AC]wlan</w:t>
      </w:r>
    </w:p>
    <w:p w14:paraId="546AAD74" w14:textId="77777777" w:rsidR="00BA0562" w:rsidRDefault="00BA0562" w:rsidP="006132A9">
      <w:pPr>
        <w:pStyle w:val="TerminalDisplay"/>
      </w:pPr>
      <w:r>
        <w:t>[AC-wlan-view]ap-group name ap-group1</w:t>
      </w:r>
    </w:p>
    <w:p w14:paraId="1B8D2D2F" w14:textId="77777777" w:rsidR="00BA0562" w:rsidRDefault="00BA0562" w:rsidP="006132A9">
      <w:pPr>
        <w:pStyle w:val="TerminalDisplay"/>
      </w:pPr>
      <w:r>
        <w:t xml:space="preserve">[AC-wlan-ap-group-ap-group1]vap-profile HCIA-WLAN wlan 1 radio all </w:t>
      </w:r>
    </w:p>
    <w:p w14:paraId="120B2916" w14:textId="77777777" w:rsidR="00BA0562" w:rsidRDefault="00BA0562" w:rsidP="0063284F">
      <w:r>
        <w:t xml:space="preserve">Команда </w:t>
      </w:r>
      <w:r>
        <w:rPr>
          <w:b/>
          <w:bCs/>
        </w:rPr>
        <w:t>vap-profile</w:t>
      </w:r>
      <w:r>
        <w:t xml:space="preserve"> позволяет установить привязку профиля VAP к радиомодулю. После выполнения этой команды все конфигурации в VAP, включая настройки профилей, привязанных к VAP, будут переданы радиомодулям точек доступа.</w:t>
      </w:r>
    </w:p>
    <w:p w14:paraId="5133EFA2" w14:textId="77777777" w:rsidR="00BA0562" w:rsidRDefault="00BA0562" w:rsidP="006132A9">
      <w:pPr>
        <w:pStyle w:val="TerminalDisplay"/>
      </w:pPr>
      <w:r>
        <w:t>Info: This operation may take a few seconds, please wait...done.</w:t>
      </w:r>
    </w:p>
    <w:p w14:paraId="507CEDFF" w14:textId="77777777" w:rsidR="00BA0562" w:rsidRDefault="00BA0562" w:rsidP="006132A9">
      <w:pPr>
        <w:pStyle w:val="TerminalDisplay"/>
      </w:pPr>
      <w:r>
        <w:t>[AC-wlan-ap-group-ap-group1]quit</w:t>
      </w:r>
    </w:p>
    <w:p w14:paraId="63C328CD" w14:textId="77777777" w:rsidR="0063284F" w:rsidRDefault="0063284F" w:rsidP="0063284F">
      <w:pPr>
        <w:pStyle w:val="End"/>
      </w:pPr>
      <w:r>
        <w:t>----Конец</w:t>
      </w:r>
    </w:p>
    <w:p w14:paraId="51012028" w14:textId="77777777" w:rsidR="00BA0562" w:rsidRDefault="00BA0562" w:rsidP="0063284F">
      <w:pPr>
        <w:pStyle w:val="Heading2"/>
      </w:pPr>
      <w:bookmarkStart w:id="186" w:name="_Toc66968627"/>
      <w:r>
        <w:lastRenderedPageBreak/>
        <w:t>Проверка</w:t>
      </w:r>
      <w:bookmarkEnd w:id="186"/>
    </w:p>
    <w:p w14:paraId="333B76A6" w14:textId="6F47335D" w:rsidR="00BA0562" w:rsidRDefault="00BA0562" w:rsidP="002075CB">
      <w:pPr>
        <w:pStyle w:val="ItemStep"/>
        <w:outlineLvl w:val="9"/>
      </w:pPr>
      <w:r>
        <w:t xml:space="preserve">С помощью STA попробуйте подключиться </w:t>
      </w:r>
      <w:r w:rsidR="002C61B3">
        <w:t xml:space="preserve">к </w:t>
      </w:r>
      <w:r>
        <w:t xml:space="preserve">WLAN с SSID </w:t>
      </w:r>
      <w:r>
        <w:rPr>
          <w:b/>
          <w:bCs/>
        </w:rPr>
        <w:t>HCIA-WLAN</w:t>
      </w:r>
      <w:r>
        <w:t>. Посмотрите IP-адрес, полученный STA, и выполните проверку связи с помощью команды ping с IP-адресом (10.0.1.1) порта LoopBack0 на S1.</w:t>
      </w:r>
    </w:p>
    <w:p w14:paraId="0B438929" w14:textId="77777777" w:rsidR="00BA0562" w:rsidRPr="00C040C6" w:rsidRDefault="00BA0562" w:rsidP="002075CB">
      <w:pPr>
        <w:pStyle w:val="ItemStep"/>
        <w:outlineLvl w:val="9"/>
      </w:pPr>
      <w:r>
        <w:t xml:space="preserve">После подключения STA к AC выполните команду </w:t>
      </w:r>
      <w:r>
        <w:rPr>
          <w:b/>
          <w:bCs/>
        </w:rPr>
        <w:t>display station all</w:t>
      </w:r>
      <w:r>
        <w:t xml:space="preserve"> на AC, чтобы проверить информацию STA.</w:t>
      </w:r>
    </w:p>
    <w:p w14:paraId="38F1AEFB" w14:textId="056AE3A7" w:rsidR="00BA0562" w:rsidRDefault="00C97018" w:rsidP="0063284F">
      <w:pPr>
        <w:pStyle w:val="Heading2"/>
      </w:pPr>
      <w:bookmarkStart w:id="187" w:name="_Toc66968628"/>
      <w:r>
        <w:t>Справочные конфигурации</w:t>
      </w:r>
      <w:bookmarkEnd w:id="187"/>
    </w:p>
    <w:p w14:paraId="2AD298CB" w14:textId="77777777" w:rsidR="00BA0562" w:rsidRDefault="00BA0562" w:rsidP="0063284F">
      <w:r>
        <w:t>Конфигурация на S1</w:t>
      </w:r>
    </w:p>
    <w:p w14:paraId="6C3C73C4" w14:textId="77777777" w:rsidR="00BA0562" w:rsidRDefault="00BA0562" w:rsidP="006132A9">
      <w:pPr>
        <w:pStyle w:val="TerminalDisplay"/>
      </w:pPr>
      <w:r>
        <w:t>#</w:t>
      </w:r>
    </w:p>
    <w:p w14:paraId="6632261B" w14:textId="77777777" w:rsidR="00BA0562" w:rsidRDefault="00BA0562" w:rsidP="006132A9">
      <w:pPr>
        <w:pStyle w:val="TerminalDisplay"/>
      </w:pPr>
      <w:r>
        <w:t>sysname S1</w:t>
      </w:r>
    </w:p>
    <w:p w14:paraId="2CECB60C" w14:textId="77777777" w:rsidR="00BA0562" w:rsidRDefault="00BA0562" w:rsidP="006132A9">
      <w:pPr>
        <w:pStyle w:val="TerminalDisplay"/>
      </w:pPr>
      <w:r>
        <w:t>#</w:t>
      </w:r>
    </w:p>
    <w:p w14:paraId="1010B4D7" w14:textId="77777777" w:rsidR="00BA0562" w:rsidRDefault="00BA0562" w:rsidP="006132A9">
      <w:pPr>
        <w:pStyle w:val="TerminalDisplay"/>
      </w:pPr>
      <w:r>
        <w:t>vlan batch 100 to 101</w:t>
      </w:r>
    </w:p>
    <w:p w14:paraId="6BF664B5" w14:textId="77777777" w:rsidR="00BA0562" w:rsidRDefault="00BA0562" w:rsidP="006132A9">
      <w:pPr>
        <w:pStyle w:val="TerminalDisplay"/>
      </w:pPr>
      <w:r>
        <w:t>#</w:t>
      </w:r>
    </w:p>
    <w:p w14:paraId="66827454" w14:textId="77777777" w:rsidR="00BA0562" w:rsidRDefault="00BA0562" w:rsidP="006132A9">
      <w:pPr>
        <w:pStyle w:val="TerminalDisplay"/>
      </w:pPr>
      <w:r>
        <w:t>dhcp enable</w:t>
      </w:r>
    </w:p>
    <w:p w14:paraId="35B5AF08" w14:textId="77777777" w:rsidR="00BA0562" w:rsidRDefault="00BA0562" w:rsidP="006132A9">
      <w:pPr>
        <w:pStyle w:val="TerminalDisplay"/>
      </w:pPr>
      <w:r>
        <w:t>#</w:t>
      </w:r>
    </w:p>
    <w:p w14:paraId="16088AB1" w14:textId="77777777" w:rsidR="00BA0562" w:rsidRDefault="00BA0562" w:rsidP="006132A9">
      <w:pPr>
        <w:pStyle w:val="TerminalDisplay"/>
      </w:pPr>
      <w:r>
        <w:t>ip pool sta</w:t>
      </w:r>
    </w:p>
    <w:p w14:paraId="60BD7866" w14:textId="77777777" w:rsidR="00BA0562" w:rsidRDefault="00BA0562" w:rsidP="006132A9">
      <w:pPr>
        <w:pStyle w:val="TerminalDisplay"/>
      </w:pPr>
      <w:r>
        <w:t xml:space="preserve"> gateway-list 192.168.101.254</w:t>
      </w:r>
    </w:p>
    <w:p w14:paraId="5FC0C190" w14:textId="77777777" w:rsidR="00BA0562" w:rsidRDefault="00BA0562" w:rsidP="006132A9">
      <w:pPr>
        <w:pStyle w:val="TerminalDisplay"/>
      </w:pPr>
      <w:r>
        <w:t xml:space="preserve"> network 192.168.101.0 mask 255.255.255.0</w:t>
      </w:r>
    </w:p>
    <w:p w14:paraId="00CE895C" w14:textId="77777777" w:rsidR="00BA0562" w:rsidRDefault="00BA0562" w:rsidP="006132A9">
      <w:pPr>
        <w:pStyle w:val="TerminalDisplay"/>
      </w:pPr>
      <w:r>
        <w:t>#</w:t>
      </w:r>
    </w:p>
    <w:p w14:paraId="0E782BF2" w14:textId="77777777" w:rsidR="00BA0562" w:rsidRDefault="00BA0562" w:rsidP="006132A9">
      <w:pPr>
        <w:pStyle w:val="TerminalDisplay"/>
      </w:pPr>
      <w:r>
        <w:t>interface Vlanif101</w:t>
      </w:r>
    </w:p>
    <w:p w14:paraId="333AAC1F" w14:textId="77777777" w:rsidR="00BA0562" w:rsidRDefault="00BA0562" w:rsidP="006132A9">
      <w:pPr>
        <w:pStyle w:val="TerminalDisplay"/>
      </w:pPr>
      <w:r>
        <w:t xml:space="preserve"> ip address 192.168.101.254 255.255.255.0</w:t>
      </w:r>
    </w:p>
    <w:p w14:paraId="6CE9F1FF" w14:textId="77777777" w:rsidR="00BA0562" w:rsidRDefault="00BA0562" w:rsidP="006132A9">
      <w:pPr>
        <w:pStyle w:val="TerminalDisplay"/>
      </w:pPr>
      <w:r>
        <w:t xml:space="preserve"> dhcp select global</w:t>
      </w:r>
    </w:p>
    <w:p w14:paraId="65F5A5D4" w14:textId="77777777" w:rsidR="00BA0562" w:rsidRDefault="00BA0562" w:rsidP="006132A9">
      <w:pPr>
        <w:pStyle w:val="TerminalDisplay"/>
      </w:pPr>
      <w:r>
        <w:t>#</w:t>
      </w:r>
    </w:p>
    <w:p w14:paraId="1BE7A4B0" w14:textId="77777777" w:rsidR="00BA0562" w:rsidRDefault="00BA0562" w:rsidP="006132A9">
      <w:pPr>
        <w:pStyle w:val="TerminalDisplay"/>
      </w:pPr>
      <w:r>
        <w:t>interface GigabitEthernet0/0/10</w:t>
      </w:r>
    </w:p>
    <w:p w14:paraId="20A5B248" w14:textId="77777777" w:rsidR="00BA0562" w:rsidRDefault="00BA0562" w:rsidP="006132A9">
      <w:pPr>
        <w:pStyle w:val="TerminalDisplay"/>
      </w:pPr>
      <w:r>
        <w:t xml:space="preserve"> port link-type trunk</w:t>
      </w:r>
    </w:p>
    <w:p w14:paraId="0FB52C6E" w14:textId="77777777" w:rsidR="00BA0562" w:rsidRDefault="00BA0562" w:rsidP="006132A9">
      <w:pPr>
        <w:pStyle w:val="TerminalDisplay"/>
      </w:pPr>
      <w:r>
        <w:t xml:space="preserve"> port trunk allow-pass vlan 100 to 101</w:t>
      </w:r>
    </w:p>
    <w:p w14:paraId="34763B3F" w14:textId="77777777" w:rsidR="00BA0562" w:rsidRDefault="00BA0562" w:rsidP="006132A9">
      <w:pPr>
        <w:pStyle w:val="TerminalDisplay"/>
      </w:pPr>
      <w:r>
        <w:t>#</w:t>
      </w:r>
    </w:p>
    <w:p w14:paraId="36CBBE13" w14:textId="77777777" w:rsidR="00BA0562" w:rsidRDefault="00BA0562" w:rsidP="006132A9">
      <w:pPr>
        <w:pStyle w:val="TerminalDisplay"/>
      </w:pPr>
      <w:r>
        <w:t>interface GigabitEthernet0/0/12</w:t>
      </w:r>
    </w:p>
    <w:p w14:paraId="41479EBE" w14:textId="77777777" w:rsidR="00BA0562" w:rsidRDefault="00BA0562" w:rsidP="006132A9">
      <w:pPr>
        <w:pStyle w:val="TerminalDisplay"/>
      </w:pPr>
      <w:r>
        <w:t>#</w:t>
      </w:r>
    </w:p>
    <w:p w14:paraId="73A1AF92" w14:textId="77777777" w:rsidR="00BA0562" w:rsidRDefault="00BA0562" w:rsidP="006132A9">
      <w:pPr>
        <w:pStyle w:val="TerminalDisplay"/>
      </w:pPr>
      <w:r>
        <w:t>interface GigabitEthernet0/0/13</w:t>
      </w:r>
    </w:p>
    <w:p w14:paraId="1CD957FF" w14:textId="77777777" w:rsidR="00BA0562" w:rsidRDefault="00BA0562" w:rsidP="006132A9">
      <w:pPr>
        <w:pStyle w:val="TerminalDisplay"/>
      </w:pPr>
      <w:r>
        <w:t xml:space="preserve"> port link-type trunk</w:t>
      </w:r>
    </w:p>
    <w:p w14:paraId="5911911A" w14:textId="77777777" w:rsidR="00BA0562" w:rsidRDefault="00BA0562" w:rsidP="006132A9">
      <w:pPr>
        <w:pStyle w:val="TerminalDisplay"/>
      </w:pPr>
      <w:r>
        <w:t xml:space="preserve"> port trunk allow-pass vlan 100 to 101</w:t>
      </w:r>
    </w:p>
    <w:p w14:paraId="11F86685" w14:textId="77777777" w:rsidR="00BA0562" w:rsidRDefault="00BA0562" w:rsidP="006132A9">
      <w:pPr>
        <w:pStyle w:val="TerminalDisplay"/>
      </w:pPr>
      <w:r>
        <w:t>#</w:t>
      </w:r>
    </w:p>
    <w:p w14:paraId="0181A827" w14:textId="77777777" w:rsidR="00BA0562" w:rsidRDefault="00BA0562" w:rsidP="006132A9">
      <w:pPr>
        <w:pStyle w:val="TerminalDisplay"/>
      </w:pPr>
      <w:r>
        <w:t>interface GigabitEthernet0/0/14</w:t>
      </w:r>
    </w:p>
    <w:p w14:paraId="661C9D9B" w14:textId="77777777" w:rsidR="00BA0562" w:rsidRDefault="00BA0562" w:rsidP="006132A9">
      <w:pPr>
        <w:pStyle w:val="TerminalDisplay"/>
      </w:pPr>
      <w:r>
        <w:t xml:space="preserve"> port link-type trunk</w:t>
      </w:r>
    </w:p>
    <w:p w14:paraId="72D74169" w14:textId="77777777" w:rsidR="00BA0562" w:rsidRDefault="00BA0562" w:rsidP="006132A9">
      <w:pPr>
        <w:pStyle w:val="TerminalDisplay"/>
      </w:pPr>
      <w:r>
        <w:t xml:space="preserve"> port trunk allow-pass vlan 100 to 101</w:t>
      </w:r>
    </w:p>
    <w:p w14:paraId="46F55959" w14:textId="77777777" w:rsidR="00BA0562" w:rsidRDefault="00BA0562" w:rsidP="006132A9">
      <w:pPr>
        <w:pStyle w:val="TerminalDisplay"/>
      </w:pPr>
      <w:r>
        <w:t>#</w:t>
      </w:r>
    </w:p>
    <w:p w14:paraId="4D717D14" w14:textId="77777777" w:rsidR="00BA0562" w:rsidRDefault="00BA0562" w:rsidP="006132A9">
      <w:pPr>
        <w:pStyle w:val="TerminalDisplay"/>
      </w:pPr>
      <w:r>
        <w:t>interface LoopBack0</w:t>
      </w:r>
    </w:p>
    <w:p w14:paraId="15D848A0" w14:textId="77777777" w:rsidR="00BA0562" w:rsidRDefault="00BA0562" w:rsidP="006132A9">
      <w:pPr>
        <w:pStyle w:val="TerminalDisplay"/>
      </w:pPr>
      <w:r>
        <w:t xml:space="preserve"> ip address 10.0.1.1 255.255.255.255</w:t>
      </w:r>
    </w:p>
    <w:p w14:paraId="2566EC3B" w14:textId="77777777" w:rsidR="00BA0562" w:rsidRDefault="00BA0562" w:rsidP="006132A9">
      <w:pPr>
        <w:pStyle w:val="TerminalDisplay"/>
      </w:pPr>
      <w:r>
        <w:t>#</w:t>
      </w:r>
    </w:p>
    <w:p w14:paraId="78815F8F" w14:textId="77777777" w:rsidR="00BA0562" w:rsidRDefault="00BA0562" w:rsidP="006132A9">
      <w:pPr>
        <w:pStyle w:val="TerminalDisplay"/>
      </w:pPr>
      <w:r>
        <w:t>return</w:t>
      </w:r>
    </w:p>
    <w:p w14:paraId="163BDFC5" w14:textId="77777777" w:rsidR="00BA0562" w:rsidRDefault="00BA0562" w:rsidP="0063284F">
      <w:r>
        <w:t>Конфигурация на контроллере доступа</w:t>
      </w:r>
    </w:p>
    <w:p w14:paraId="120454EC" w14:textId="77777777" w:rsidR="00BA0562" w:rsidRDefault="00BA0562" w:rsidP="006132A9">
      <w:pPr>
        <w:pStyle w:val="TerminalDisplay"/>
      </w:pPr>
      <w:r>
        <w:t>#</w:t>
      </w:r>
    </w:p>
    <w:p w14:paraId="4B3A98BB" w14:textId="77777777" w:rsidR="00BA0562" w:rsidRDefault="00BA0562" w:rsidP="006132A9">
      <w:pPr>
        <w:pStyle w:val="TerminalDisplay"/>
      </w:pPr>
      <w:r>
        <w:t>sysname AC</w:t>
      </w:r>
    </w:p>
    <w:p w14:paraId="22022436" w14:textId="77777777" w:rsidR="00BA0562" w:rsidRDefault="00BA0562" w:rsidP="006132A9">
      <w:pPr>
        <w:pStyle w:val="TerminalDisplay"/>
      </w:pPr>
      <w:r>
        <w:t>#</w:t>
      </w:r>
    </w:p>
    <w:p w14:paraId="47340322" w14:textId="77777777" w:rsidR="00BA0562" w:rsidRDefault="00BA0562" w:rsidP="006132A9">
      <w:pPr>
        <w:pStyle w:val="TerminalDisplay"/>
      </w:pPr>
      <w:r>
        <w:t>vlan batch 100 to 101</w:t>
      </w:r>
    </w:p>
    <w:p w14:paraId="31690F30" w14:textId="77777777" w:rsidR="00BA0562" w:rsidRDefault="00BA0562" w:rsidP="006132A9">
      <w:pPr>
        <w:pStyle w:val="TerminalDisplay"/>
      </w:pPr>
      <w:r>
        <w:t>#</w:t>
      </w:r>
    </w:p>
    <w:p w14:paraId="26786421" w14:textId="77777777" w:rsidR="00BA0562" w:rsidRDefault="00BA0562" w:rsidP="006132A9">
      <w:pPr>
        <w:pStyle w:val="TerminalDisplay"/>
      </w:pPr>
      <w:r>
        <w:lastRenderedPageBreak/>
        <w:t>dhcp enable</w:t>
      </w:r>
    </w:p>
    <w:p w14:paraId="73A60899" w14:textId="77777777" w:rsidR="00BA0562" w:rsidRDefault="00BA0562" w:rsidP="006132A9">
      <w:pPr>
        <w:pStyle w:val="TerminalDisplay"/>
      </w:pPr>
      <w:r>
        <w:t>#</w:t>
      </w:r>
    </w:p>
    <w:p w14:paraId="43A4C1C7" w14:textId="77777777" w:rsidR="00BA0562" w:rsidRDefault="00BA0562" w:rsidP="006132A9">
      <w:pPr>
        <w:pStyle w:val="TerminalDisplay"/>
      </w:pPr>
      <w:r>
        <w:t>ip pool ap</w:t>
      </w:r>
    </w:p>
    <w:p w14:paraId="22AAD439" w14:textId="77777777" w:rsidR="00BA0562" w:rsidRDefault="00BA0562" w:rsidP="006132A9">
      <w:pPr>
        <w:pStyle w:val="TerminalDisplay"/>
      </w:pPr>
      <w:r>
        <w:t xml:space="preserve"> gateway-list 192.168.100.254</w:t>
      </w:r>
    </w:p>
    <w:p w14:paraId="0E9C5BE3" w14:textId="77777777" w:rsidR="00BA0562" w:rsidRDefault="00BA0562" w:rsidP="006132A9">
      <w:pPr>
        <w:pStyle w:val="TerminalDisplay"/>
      </w:pPr>
      <w:r>
        <w:t xml:space="preserve"> network 192.168.100.0 mask 255.255.255.0</w:t>
      </w:r>
    </w:p>
    <w:p w14:paraId="1F7DCA64" w14:textId="77777777" w:rsidR="00BA0562" w:rsidRDefault="00BA0562" w:rsidP="006132A9">
      <w:pPr>
        <w:pStyle w:val="TerminalDisplay"/>
      </w:pPr>
      <w:r>
        <w:t>#</w:t>
      </w:r>
    </w:p>
    <w:p w14:paraId="37CA1746" w14:textId="77777777" w:rsidR="00BA0562" w:rsidRDefault="00BA0562" w:rsidP="006132A9">
      <w:pPr>
        <w:pStyle w:val="TerminalDisplay"/>
      </w:pPr>
      <w:r>
        <w:t>interface Vlanif100</w:t>
      </w:r>
    </w:p>
    <w:p w14:paraId="5EEBB411" w14:textId="77777777" w:rsidR="00BA0562" w:rsidRDefault="00BA0562" w:rsidP="006132A9">
      <w:pPr>
        <w:pStyle w:val="TerminalDisplay"/>
      </w:pPr>
      <w:r>
        <w:t xml:space="preserve"> ip address 192.168.100.254 255.255.255.0</w:t>
      </w:r>
    </w:p>
    <w:p w14:paraId="1367CFA3" w14:textId="77777777" w:rsidR="00BA0562" w:rsidRDefault="00BA0562" w:rsidP="006132A9">
      <w:pPr>
        <w:pStyle w:val="TerminalDisplay"/>
      </w:pPr>
      <w:r>
        <w:t xml:space="preserve"> dhcp select global</w:t>
      </w:r>
    </w:p>
    <w:p w14:paraId="1095636E" w14:textId="77777777" w:rsidR="00BA0562" w:rsidRDefault="00BA0562" w:rsidP="006132A9">
      <w:pPr>
        <w:pStyle w:val="TerminalDisplay"/>
      </w:pPr>
      <w:r>
        <w:t>#</w:t>
      </w:r>
    </w:p>
    <w:p w14:paraId="4E1423D0" w14:textId="77777777" w:rsidR="00BA0562" w:rsidRDefault="00BA0562" w:rsidP="006132A9">
      <w:pPr>
        <w:pStyle w:val="TerminalDisplay"/>
      </w:pPr>
      <w:r>
        <w:t>interface GigabitEthernet0/0/10</w:t>
      </w:r>
    </w:p>
    <w:p w14:paraId="75AECCE2" w14:textId="77777777" w:rsidR="00BA0562" w:rsidRDefault="00BA0562" w:rsidP="006132A9">
      <w:pPr>
        <w:pStyle w:val="TerminalDisplay"/>
      </w:pPr>
      <w:r>
        <w:t xml:space="preserve"> port link-type trunk</w:t>
      </w:r>
    </w:p>
    <w:p w14:paraId="4DF6F0A3" w14:textId="77777777" w:rsidR="00BA0562" w:rsidRDefault="00BA0562" w:rsidP="006132A9">
      <w:pPr>
        <w:pStyle w:val="TerminalDisplay"/>
      </w:pPr>
      <w:r>
        <w:t xml:space="preserve"> port trunk allow-pass vlan 100 to 101</w:t>
      </w:r>
    </w:p>
    <w:p w14:paraId="157A84D8" w14:textId="77777777" w:rsidR="00BA0562" w:rsidRDefault="00BA0562" w:rsidP="006132A9">
      <w:pPr>
        <w:pStyle w:val="TerminalDisplay"/>
      </w:pPr>
      <w:r>
        <w:t>#</w:t>
      </w:r>
    </w:p>
    <w:p w14:paraId="18470DF7" w14:textId="77777777" w:rsidR="00BA0562" w:rsidRDefault="00BA0562" w:rsidP="006132A9">
      <w:pPr>
        <w:pStyle w:val="TerminalDisplay"/>
      </w:pPr>
      <w:r>
        <w:t>wlan</w:t>
      </w:r>
    </w:p>
    <w:p w14:paraId="78EF78BF" w14:textId="77777777" w:rsidR="00BA0562" w:rsidRDefault="00BA0562" w:rsidP="006132A9">
      <w:pPr>
        <w:pStyle w:val="TerminalDisplay"/>
      </w:pPr>
      <w:r>
        <w:t>security-profile name HCIA-WLAN</w:t>
      </w:r>
    </w:p>
    <w:p w14:paraId="15F8242F" w14:textId="77777777" w:rsidR="00BA0562" w:rsidRDefault="00BA0562" w:rsidP="006132A9">
      <w:pPr>
        <w:pStyle w:val="TerminalDisplay"/>
      </w:pPr>
      <w:r>
        <w:t xml:space="preserve">  security wpa-wpa2 psk pass-phrase %^%#V-rr;CTW$X%,nJ/0jcmO!tRQ(pt;^8IN,z1||UU)%^%# aes</w:t>
      </w:r>
    </w:p>
    <w:p w14:paraId="6B90EF05" w14:textId="77777777" w:rsidR="00BA0562" w:rsidRDefault="00BA0562" w:rsidP="006132A9">
      <w:pPr>
        <w:pStyle w:val="TerminalDisplay"/>
      </w:pPr>
      <w:r>
        <w:t>ssid-profile name HCIA-WLAN</w:t>
      </w:r>
    </w:p>
    <w:p w14:paraId="322E8BC0" w14:textId="77777777" w:rsidR="00BA0562" w:rsidRDefault="00BA0562" w:rsidP="006132A9">
      <w:pPr>
        <w:pStyle w:val="TerminalDisplay"/>
      </w:pPr>
      <w:r>
        <w:t xml:space="preserve">  ssid HCIA-WLAN</w:t>
      </w:r>
    </w:p>
    <w:p w14:paraId="3EB4252F" w14:textId="77777777" w:rsidR="00BA0562" w:rsidRDefault="00BA0562" w:rsidP="006132A9">
      <w:pPr>
        <w:pStyle w:val="TerminalDisplay"/>
      </w:pPr>
      <w:r>
        <w:t>vap-profile name HCIA-WLAN</w:t>
      </w:r>
    </w:p>
    <w:p w14:paraId="20034D26" w14:textId="77777777" w:rsidR="00BA0562" w:rsidRDefault="00BA0562" w:rsidP="006132A9">
      <w:pPr>
        <w:pStyle w:val="TerminalDisplay"/>
      </w:pPr>
      <w:r>
        <w:t xml:space="preserve">  service-vlan vlan-id 101</w:t>
      </w:r>
    </w:p>
    <w:p w14:paraId="39B372D0" w14:textId="77777777" w:rsidR="00BA0562" w:rsidRDefault="00BA0562" w:rsidP="006132A9">
      <w:pPr>
        <w:pStyle w:val="TerminalDisplay"/>
      </w:pPr>
      <w:r>
        <w:t xml:space="preserve">  ssid-profile HCIA-WLAN</w:t>
      </w:r>
    </w:p>
    <w:p w14:paraId="34485E65" w14:textId="77777777" w:rsidR="00BA0562" w:rsidRDefault="00BA0562" w:rsidP="006132A9">
      <w:pPr>
        <w:pStyle w:val="TerminalDisplay"/>
      </w:pPr>
      <w:r>
        <w:t xml:space="preserve">  security-profile HCIA-WLAN</w:t>
      </w:r>
    </w:p>
    <w:p w14:paraId="575A1172" w14:textId="77777777" w:rsidR="00BA0562" w:rsidRDefault="00BA0562" w:rsidP="006132A9">
      <w:pPr>
        <w:pStyle w:val="TerminalDisplay"/>
      </w:pPr>
      <w:r>
        <w:t>ap-group name ap-group1</w:t>
      </w:r>
    </w:p>
    <w:p w14:paraId="355C2A91" w14:textId="77777777" w:rsidR="00BA0562" w:rsidRDefault="00BA0562" w:rsidP="006132A9">
      <w:pPr>
        <w:pStyle w:val="TerminalDisplay"/>
      </w:pPr>
      <w:r>
        <w:t xml:space="preserve">  radio 0</w:t>
      </w:r>
    </w:p>
    <w:p w14:paraId="2BD9C296" w14:textId="77777777" w:rsidR="00BA0562" w:rsidRDefault="00BA0562" w:rsidP="006132A9">
      <w:pPr>
        <w:pStyle w:val="TerminalDisplay"/>
      </w:pPr>
      <w:r>
        <w:t xml:space="preserve">   vap-profile HCIA-WLAN wlan 1</w:t>
      </w:r>
    </w:p>
    <w:p w14:paraId="5C0ABA06" w14:textId="77777777" w:rsidR="00BA0562" w:rsidRDefault="00BA0562" w:rsidP="006132A9">
      <w:pPr>
        <w:pStyle w:val="TerminalDisplay"/>
      </w:pPr>
      <w:r>
        <w:t xml:space="preserve">  radio 1</w:t>
      </w:r>
    </w:p>
    <w:p w14:paraId="228F679A" w14:textId="77777777" w:rsidR="00BA0562" w:rsidRDefault="00BA0562" w:rsidP="006132A9">
      <w:pPr>
        <w:pStyle w:val="TerminalDisplay"/>
      </w:pPr>
      <w:r>
        <w:t xml:space="preserve">   vap-profile HCIA-WLAN wlan 1</w:t>
      </w:r>
    </w:p>
    <w:p w14:paraId="7286363D" w14:textId="77777777" w:rsidR="00BA0562" w:rsidRDefault="00BA0562" w:rsidP="006132A9">
      <w:pPr>
        <w:pStyle w:val="TerminalDisplay"/>
      </w:pPr>
      <w:r>
        <w:t xml:space="preserve">  radio 2</w:t>
      </w:r>
    </w:p>
    <w:p w14:paraId="21DBC450" w14:textId="77777777" w:rsidR="00BA0562" w:rsidRDefault="00BA0562" w:rsidP="006132A9">
      <w:pPr>
        <w:pStyle w:val="TerminalDisplay"/>
      </w:pPr>
      <w:r>
        <w:t xml:space="preserve">   vap-profile HCIA-WLAN wlan 1</w:t>
      </w:r>
    </w:p>
    <w:p w14:paraId="0706F82C" w14:textId="77777777" w:rsidR="00BA0562" w:rsidRDefault="00BA0562" w:rsidP="006132A9">
      <w:pPr>
        <w:pStyle w:val="TerminalDisplay"/>
      </w:pPr>
      <w:r>
        <w:t xml:space="preserve"> ap-id 0 type-id 75 ap-mac 60f1-8a9c-2b40 ap-sn 21500831023GJ9022622</w:t>
      </w:r>
    </w:p>
    <w:p w14:paraId="316B71EC" w14:textId="77777777" w:rsidR="00BA0562" w:rsidRDefault="00BA0562" w:rsidP="006132A9">
      <w:pPr>
        <w:pStyle w:val="TerminalDisplay"/>
      </w:pPr>
      <w:r>
        <w:t xml:space="preserve">  ap-name ap1</w:t>
      </w:r>
    </w:p>
    <w:p w14:paraId="01FE3E95" w14:textId="77777777" w:rsidR="00BA0562" w:rsidRDefault="00BA0562" w:rsidP="006132A9">
      <w:pPr>
        <w:pStyle w:val="TerminalDisplay"/>
      </w:pPr>
      <w:r>
        <w:t xml:space="preserve">  ap-group ap-group1</w:t>
      </w:r>
    </w:p>
    <w:p w14:paraId="11B3976C" w14:textId="77777777" w:rsidR="00BA0562" w:rsidRDefault="00BA0562" w:rsidP="006132A9">
      <w:pPr>
        <w:pStyle w:val="TerminalDisplay"/>
      </w:pPr>
      <w:r>
        <w:t xml:space="preserve"> ap-id 1 type-id 75 ap-mac b4fb-f9b7-de40 ap-sn 21500831023GJ2001889</w:t>
      </w:r>
    </w:p>
    <w:p w14:paraId="31C4D40B" w14:textId="77777777" w:rsidR="00BA0562" w:rsidRDefault="00BA0562" w:rsidP="006132A9">
      <w:pPr>
        <w:pStyle w:val="TerminalDisplay"/>
      </w:pPr>
      <w:r>
        <w:t xml:space="preserve">  ap-name ap2</w:t>
      </w:r>
    </w:p>
    <w:p w14:paraId="67077140" w14:textId="77777777" w:rsidR="00BA0562" w:rsidRDefault="00BA0562" w:rsidP="006132A9">
      <w:pPr>
        <w:pStyle w:val="TerminalDisplay"/>
      </w:pPr>
      <w:r>
        <w:t xml:space="preserve">  ap-group ap-group1</w:t>
      </w:r>
    </w:p>
    <w:p w14:paraId="23909A7D" w14:textId="77777777" w:rsidR="00BA0562" w:rsidRDefault="00BA0562" w:rsidP="006132A9">
      <w:pPr>
        <w:pStyle w:val="TerminalDisplay"/>
      </w:pPr>
      <w:r>
        <w:t xml:space="preserve"> provision-ap                             </w:t>
      </w:r>
    </w:p>
    <w:p w14:paraId="7D837902" w14:textId="77777777" w:rsidR="00BA0562" w:rsidRDefault="00BA0562" w:rsidP="006132A9">
      <w:pPr>
        <w:pStyle w:val="TerminalDisplay"/>
      </w:pPr>
      <w:r>
        <w:t>#</w:t>
      </w:r>
    </w:p>
    <w:p w14:paraId="37C64C7F" w14:textId="77777777" w:rsidR="00BA0562" w:rsidRDefault="00BA0562" w:rsidP="006132A9">
      <w:pPr>
        <w:pStyle w:val="TerminalDisplay"/>
      </w:pPr>
      <w:r>
        <w:t>return</w:t>
      </w:r>
    </w:p>
    <w:p w14:paraId="4D7166E6" w14:textId="77777777" w:rsidR="00BA0562" w:rsidRDefault="00BA0562" w:rsidP="0063284F">
      <w:r>
        <w:t>Конфигурация на S3</w:t>
      </w:r>
    </w:p>
    <w:p w14:paraId="12855954" w14:textId="77777777" w:rsidR="00BA0562" w:rsidRDefault="00BA0562" w:rsidP="006132A9">
      <w:pPr>
        <w:pStyle w:val="TerminalDisplay"/>
      </w:pPr>
      <w:r>
        <w:t>#</w:t>
      </w:r>
    </w:p>
    <w:p w14:paraId="20C0A1D7" w14:textId="77777777" w:rsidR="00BA0562" w:rsidRDefault="00BA0562" w:rsidP="006132A9">
      <w:pPr>
        <w:pStyle w:val="TerminalDisplay"/>
      </w:pPr>
      <w:r>
        <w:t>sysname S3</w:t>
      </w:r>
    </w:p>
    <w:p w14:paraId="190D8309" w14:textId="77777777" w:rsidR="00BA0562" w:rsidRDefault="00BA0562" w:rsidP="006132A9">
      <w:pPr>
        <w:pStyle w:val="TerminalDisplay"/>
      </w:pPr>
      <w:r>
        <w:t>#</w:t>
      </w:r>
    </w:p>
    <w:p w14:paraId="3668A026" w14:textId="77777777" w:rsidR="00BA0562" w:rsidRDefault="00BA0562" w:rsidP="006132A9">
      <w:pPr>
        <w:pStyle w:val="TerminalDisplay"/>
      </w:pPr>
      <w:r>
        <w:t>vlan batch 100 to 101</w:t>
      </w:r>
    </w:p>
    <w:p w14:paraId="66D4AE44" w14:textId="77777777" w:rsidR="00BA0562" w:rsidRDefault="00BA0562" w:rsidP="006132A9">
      <w:pPr>
        <w:pStyle w:val="TerminalDisplay"/>
      </w:pPr>
      <w:r>
        <w:t>#</w:t>
      </w:r>
    </w:p>
    <w:p w14:paraId="082E4617" w14:textId="77777777" w:rsidR="00BA0562" w:rsidRDefault="00BA0562" w:rsidP="006132A9">
      <w:pPr>
        <w:pStyle w:val="TerminalDisplay"/>
      </w:pPr>
      <w:r>
        <w:t>interface GigabitEthernet0/0/1</w:t>
      </w:r>
    </w:p>
    <w:p w14:paraId="72439C98" w14:textId="77777777" w:rsidR="00BA0562" w:rsidRDefault="00BA0562" w:rsidP="006132A9">
      <w:pPr>
        <w:pStyle w:val="TerminalDisplay"/>
      </w:pPr>
      <w:r>
        <w:t xml:space="preserve"> port link-type trunk</w:t>
      </w:r>
    </w:p>
    <w:p w14:paraId="26DB74EC" w14:textId="77777777" w:rsidR="00BA0562" w:rsidRDefault="00BA0562" w:rsidP="006132A9">
      <w:pPr>
        <w:pStyle w:val="TerminalDisplay"/>
      </w:pPr>
      <w:r>
        <w:t xml:space="preserve"> port trunk allow-pass vlan 100 to 101</w:t>
      </w:r>
    </w:p>
    <w:p w14:paraId="4C214565" w14:textId="77777777" w:rsidR="00BA0562" w:rsidRDefault="00BA0562" w:rsidP="006132A9">
      <w:pPr>
        <w:pStyle w:val="TerminalDisplay"/>
      </w:pPr>
      <w:r>
        <w:t>#</w:t>
      </w:r>
    </w:p>
    <w:p w14:paraId="33700E5B" w14:textId="77777777" w:rsidR="00BA0562" w:rsidRDefault="00BA0562" w:rsidP="006132A9">
      <w:pPr>
        <w:pStyle w:val="TerminalDisplay"/>
      </w:pPr>
      <w:r>
        <w:t>interface GigabitEthernet0/0/4</w:t>
      </w:r>
    </w:p>
    <w:p w14:paraId="6CE38AA7" w14:textId="77777777" w:rsidR="00BA0562" w:rsidRDefault="00BA0562" w:rsidP="006132A9">
      <w:pPr>
        <w:pStyle w:val="TerminalDisplay"/>
      </w:pPr>
      <w:r>
        <w:t xml:space="preserve"> port link-type trunk</w:t>
      </w:r>
    </w:p>
    <w:p w14:paraId="704B2173" w14:textId="77777777" w:rsidR="00BA0562" w:rsidRDefault="00BA0562" w:rsidP="006132A9">
      <w:pPr>
        <w:pStyle w:val="TerminalDisplay"/>
      </w:pPr>
      <w:r>
        <w:t xml:space="preserve"> port trunk pvid vlan 100</w:t>
      </w:r>
    </w:p>
    <w:p w14:paraId="0D4F317E" w14:textId="77777777" w:rsidR="00BA0562" w:rsidRDefault="00BA0562" w:rsidP="006132A9">
      <w:pPr>
        <w:pStyle w:val="TerminalDisplay"/>
      </w:pPr>
      <w:r>
        <w:t xml:space="preserve"> port trunk allow-pass vlan 100 to 101</w:t>
      </w:r>
    </w:p>
    <w:p w14:paraId="322A53DD" w14:textId="77777777" w:rsidR="00BA0562" w:rsidRDefault="00BA0562" w:rsidP="006132A9">
      <w:pPr>
        <w:pStyle w:val="TerminalDisplay"/>
      </w:pPr>
      <w:r>
        <w:t>#</w:t>
      </w:r>
    </w:p>
    <w:p w14:paraId="1CE01BC1" w14:textId="77777777" w:rsidR="00BA0562" w:rsidRDefault="00BA0562" w:rsidP="006132A9">
      <w:pPr>
        <w:pStyle w:val="TerminalDisplay"/>
      </w:pPr>
      <w:r>
        <w:lastRenderedPageBreak/>
        <w:t>return</w:t>
      </w:r>
    </w:p>
    <w:p w14:paraId="5C95861D" w14:textId="77777777" w:rsidR="00BA0562" w:rsidRDefault="00BA0562" w:rsidP="0063284F">
      <w:r>
        <w:t>Конфигурация на S4</w:t>
      </w:r>
    </w:p>
    <w:p w14:paraId="6F46FFEB" w14:textId="77777777" w:rsidR="00BA0562" w:rsidRDefault="00BA0562" w:rsidP="006132A9">
      <w:pPr>
        <w:pStyle w:val="TerminalDisplay"/>
      </w:pPr>
      <w:r>
        <w:t>#</w:t>
      </w:r>
    </w:p>
    <w:p w14:paraId="11D4BE1B" w14:textId="77777777" w:rsidR="00BA0562" w:rsidRDefault="00BA0562" w:rsidP="006132A9">
      <w:pPr>
        <w:pStyle w:val="TerminalDisplay"/>
      </w:pPr>
      <w:r>
        <w:t>sysname S4</w:t>
      </w:r>
    </w:p>
    <w:p w14:paraId="298DBC4B" w14:textId="77777777" w:rsidR="00BA0562" w:rsidRDefault="00BA0562" w:rsidP="006132A9">
      <w:pPr>
        <w:pStyle w:val="TerminalDisplay"/>
      </w:pPr>
      <w:r>
        <w:t>#</w:t>
      </w:r>
    </w:p>
    <w:p w14:paraId="3D7D62B6" w14:textId="77777777" w:rsidR="00BA0562" w:rsidRDefault="00BA0562" w:rsidP="006132A9">
      <w:pPr>
        <w:pStyle w:val="TerminalDisplay"/>
      </w:pPr>
      <w:r>
        <w:t>vlan batch 100 to 101</w:t>
      </w:r>
    </w:p>
    <w:p w14:paraId="0E40B550" w14:textId="77777777" w:rsidR="00BA0562" w:rsidRDefault="00BA0562" w:rsidP="006132A9">
      <w:pPr>
        <w:pStyle w:val="TerminalDisplay"/>
      </w:pPr>
      <w:r>
        <w:t>#</w:t>
      </w:r>
    </w:p>
    <w:p w14:paraId="637885B1" w14:textId="77777777" w:rsidR="00BA0562" w:rsidRDefault="00BA0562" w:rsidP="006132A9">
      <w:pPr>
        <w:pStyle w:val="TerminalDisplay"/>
      </w:pPr>
      <w:r>
        <w:t>interface GigabitEthernet0/0/1</w:t>
      </w:r>
    </w:p>
    <w:p w14:paraId="21ADCA05" w14:textId="77777777" w:rsidR="00BA0562" w:rsidRDefault="00BA0562" w:rsidP="006132A9">
      <w:pPr>
        <w:pStyle w:val="TerminalDisplay"/>
      </w:pPr>
      <w:r>
        <w:t xml:space="preserve"> port link-type trunk</w:t>
      </w:r>
    </w:p>
    <w:p w14:paraId="232BD8D1" w14:textId="77777777" w:rsidR="00BA0562" w:rsidRDefault="00BA0562" w:rsidP="006132A9">
      <w:pPr>
        <w:pStyle w:val="TerminalDisplay"/>
      </w:pPr>
      <w:r>
        <w:t xml:space="preserve"> port trunk allow-pass vlan 100 to 101</w:t>
      </w:r>
    </w:p>
    <w:p w14:paraId="642989D6" w14:textId="77777777" w:rsidR="00BA0562" w:rsidRDefault="00BA0562" w:rsidP="006132A9">
      <w:pPr>
        <w:pStyle w:val="TerminalDisplay"/>
      </w:pPr>
      <w:r>
        <w:t>#</w:t>
      </w:r>
    </w:p>
    <w:p w14:paraId="2899D4A0" w14:textId="77777777" w:rsidR="00BA0562" w:rsidRDefault="00BA0562" w:rsidP="006132A9">
      <w:pPr>
        <w:pStyle w:val="TerminalDisplay"/>
      </w:pPr>
      <w:r>
        <w:t>interface GigabitEthernet0/0/4</w:t>
      </w:r>
    </w:p>
    <w:p w14:paraId="307EB799" w14:textId="77777777" w:rsidR="00BA0562" w:rsidRDefault="00BA0562" w:rsidP="006132A9">
      <w:pPr>
        <w:pStyle w:val="TerminalDisplay"/>
      </w:pPr>
      <w:r>
        <w:t xml:space="preserve"> port link-type trunk</w:t>
      </w:r>
    </w:p>
    <w:p w14:paraId="08562846" w14:textId="77777777" w:rsidR="00BA0562" w:rsidRDefault="00BA0562" w:rsidP="006132A9">
      <w:pPr>
        <w:pStyle w:val="TerminalDisplay"/>
      </w:pPr>
      <w:r>
        <w:t xml:space="preserve"> port trunk pvid vlan 100</w:t>
      </w:r>
    </w:p>
    <w:p w14:paraId="6C53C80A" w14:textId="77777777" w:rsidR="00BA0562" w:rsidRDefault="00BA0562" w:rsidP="006132A9">
      <w:pPr>
        <w:pStyle w:val="TerminalDisplay"/>
      </w:pPr>
      <w:r>
        <w:t xml:space="preserve"> port trunk allow-pass vlan 100 to 101</w:t>
      </w:r>
    </w:p>
    <w:p w14:paraId="652E13D4" w14:textId="77777777" w:rsidR="00BA0562" w:rsidRDefault="00BA0562" w:rsidP="006132A9">
      <w:pPr>
        <w:pStyle w:val="TerminalDisplay"/>
      </w:pPr>
      <w:r>
        <w:t>#</w:t>
      </w:r>
    </w:p>
    <w:p w14:paraId="33BB90F2" w14:textId="77777777" w:rsidR="00BA0562" w:rsidRDefault="00BA0562" w:rsidP="006132A9">
      <w:pPr>
        <w:pStyle w:val="TerminalDisplay"/>
      </w:pPr>
      <w:r>
        <w:t>return</w:t>
      </w:r>
    </w:p>
    <w:p w14:paraId="3DB46117" w14:textId="77777777" w:rsidR="00BA0562" w:rsidRDefault="00BA0562" w:rsidP="0063284F">
      <w:pPr>
        <w:pStyle w:val="Heading2"/>
      </w:pPr>
      <w:bookmarkStart w:id="188" w:name="_Toc35261177"/>
      <w:bookmarkStart w:id="189" w:name="_Toc66968629"/>
      <w:r>
        <w:t>Вопросы</w:t>
      </w:r>
      <w:bookmarkEnd w:id="188"/>
      <w:bookmarkEnd w:id="189"/>
    </w:p>
    <w:p w14:paraId="4BFD8CA4" w14:textId="77777777" w:rsidR="00BA0562" w:rsidRDefault="00BA0562" w:rsidP="002075CB">
      <w:pPr>
        <w:pStyle w:val="ItemStep"/>
        <w:outlineLvl w:val="9"/>
      </w:pPr>
      <w:r>
        <w:t>Какое влияние на доступ STA к S1 в текущей сети будут оказывать настройки порта GigabitEthernet0/0/10 контроллера доступа, запрещающие прохождение пакетов из VLAN 101? Почему? Что изменится, если будет использоваться туннельная передача?</w:t>
      </w:r>
    </w:p>
    <w:p w14:paraId="59094EE3" w14:textId="77777777" w:rsidR="00BA0562" w:rsidRDefault="00BA0562" w:rsidP="002075CB">
      <w:pPr>
        <w:pStyle w:val="ItemStep"/>
        <w:outlineLvl w:val="9"/>
      </w:pPr>
      <w:r>
        <w:t>Какие операции необходимо выполнить на AC, чтобы назначить STA, подключенные к AP1 и AP2, к разным VLAN?</w:t>
      </w:r>
    </w:p>
    <w:p w14:paraId="5524361A" w14:textId="77777777" w:rsidR="00BA0562" w:rsidRDefault="00BA0562" w:rsidP="0063284F">
      <w:pPr>
        <w:pStyle w:val="Heading2"/>
      </w:pPr>
      <w:bookmarkStart w:id="190" w:name="_Toc35261178"/>
      <w:bookmarkStart w:id="191" w:name="_Toc66968630"/>
      <w:r>
        <w:t>Приложение</w:t>
      </w:r>
      <w:bookmarkEnd w:id="190"/>
      <w:bookmarkEnd w:id="191"/>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722"/>
        <w:gridCol w:w="6216"/>
      </w:tblGrid>
      <w:tr w:rsidR="00513773" w:rsidRPr="00DA2833" w14:paraId="5C30B5FD" w14:textId="77777777" w:rsidTr="002C61B3">
        <w:trPr>
          <w:cantSplit/>
          <w:tblHeader/>
        </w:trPr>
        <w:tc>
          <w:tcPr>
            <w:tcW w:w="1722"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693C62E7" w14:textId="77777777" w:rsidR="00BA0562" w:rsidRPr="00FD1A9F" w:rsidRDefault="00BA0562" w:rsidP="0063284F">
            <w:pPr>
              <w:pStyle w:val="TableHeading"/>
              <w:rPr>
                <w:rFonts w:ascii="方正兰亭黑简体" w:hAnsi="SimSun" w:cs="SimSun"/>
              </w:rPr>
            </w:pPr>
            <w:r>
              <w:t>Статус AP</w:t>
            </w:r>
          </w:p>
        </w:tc>
        <w:tc>
          <w:tcPr>
            <w:tcW w:w="6216"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4CAB217E" w14:textId="77777777" w:rsidR="00BA0562" w:rsidRPr="00FD1A9F" w:rsidRDefault="00BA0562" w:rsidP="0063284F">
            <w:pPr>
              <w:pStyle w:val="TableHeading"/>
              <w:rPr>
                <w:rFonts w:ascii="方正兰亭黑简体" w:hAnsi="SimSun" w:cs="SimSun"/>
              </w:rPr>
            </w:pPr>
            <w:r>
              <w:t>Описание</w:t>
            </w:r>
          </w:p>
        </w:tc>
      </w:tr>
      <w:tr w:rsidR="00513773" w:rsidRPr="00DA2833" w14:paraId="45538792" w14:textId="77777777" w:rsidTr="002C61B3">
        <w:trPr>
          <w:cantSplit/>
        </w:trPr>
        <w:tc>
          <w:tcPr>
            <w:tcW w:w="1722" w:type="dxa"/>
            <w:shd w:val="clear" w:color="auto" w:fill="auto"/>
            <w:hideMark/>
          </w:tcPr>
          <w:p w14:paraId="53C2953C" w14:textId="77777777" w:rsidR="00BA0562" w:rsidRPr="00FD1A9F" w:rsidRDefault="00BA0562" w:rsidP="0063284F">
            <w:pPr>
              <w:pStyle w:val="TableText"/>
              <w:rPr>
                <w:rFonts w:cs="Arial"/>
              </w:rPr>
            </w:pPr>
            <w:r>
              <w:t>commit-failed</w:t>
            </w:r>
          </w:p>
        </w:tc>
        <w:tc>
          <w:tcPr>
            <w:tcW w:w="6216" w:type="dxa"/>
            <w:shd w:val="clear" w:color="auto" w:fill="auto"/>
            <w:hideMark/>
          </w:tcPr>
          <w:p w14:paraId="6AE3EEF8" w14:textId="77777777" w:rsidR="00BA0562" w:rsidRPr="00FD1A9F" w:rsidRDefault="00BA0562" w:rsidP="0063284F">
            <w:pPr>
              <w:pStyle w:val="TableText"/>
              <w:rPr>
                <w:rFonts w:cs="Arial"/>
              </w:rPr>
            </w:pPr>
            <w:r>
              <w:t>После перехода AP в режим онлайн на AC она не может получить сервисные конфигурации WLAN.</w:t>
            </w:r>
          </w:p>
        </w:tc>
      </w:tr>
      <w:tr w:rsidR="00513773" w:rsidRPr="00DA2833" w14:paraId="6295C40F" w14:textId="77777777" w:rsidTr="002C61B3">
        <w:trPr>
          <w:cantSplit/>
        </w:trPr>
        <w:tc>
          <w:tcPr>
            <w:tcW w:w="1722" w:type="dxa"/>
            <w:shd w:val="clear" w:color="auto" w:fill="auto"/>
            <w:hideMark/>
          </w:tcPr>
          <w:p w14:paraId="3084C009" w14:textId="77777777" w:rsidR="00BA0562" w:rsidRPr="00FD1A9F" w:rsidRDefault="00BA0562" w:rsidP="0063284F">
            <w:pPr>
              <w:pStyle w:val="TableText"/>
              <w:rPr>
                <w:rFonts w:cs="Arial"/>
              </w:rPr>
            </w:pPr>
            <w:r>
              <w:t>committing</w:t>
            </w:r>
          </w:p>
        </w:tc>
        <w:tc>
          <w:tcPr>
            <w:tcW w:w="6216" w:type="dxa"/>
            <w:shd w:val="clear" w:color="auto" w:fill="auto"/>
            <w:hideMark/>
          </w:tcPr>
          <w:p w14:paraId="6FC7E47F" w14:textId="77777777" w:rsidR="00BA0562" w:rsidRPr="00FD1A9F" w:rsidRDefault="00BA0562" w:rsidP="0063284F">
            <w:pPr>
              <w:pStyle w:val="TableText"/>
              <w:rPr>
                <w:rFonts w:cs="Arial"/>
              </w:rPr>
            </w:pPr>
            <w:r>
              <w:t>После перехода AP в режим онлайн на AC она получает сервисные конфигурации WLAN.</w:t>
            </w:r>
          </w:p>
        </w:tc>
      </w:tr>
      <w:tr w:rsidR="00513773" w:rsidRPr="00DA2833" w14:paraId="48A4697E" w14:textId="77777777" w:rsidTr="002C61B3">
        <w:trPr>
          <w:cantSplit/>
        </w:trPr>
        <w:tc>
          <w:tcPr>
            <w:tcW w:w="1722" w:type="dxa"/>
            <w:shd w:val="clear" w:color="auto" w:fill="auto"/>
            <w:hideMark/>
          </w:tcPr>
          <w:p w14:paraId="268F7141" w14:textId="77777777" w:rsidR="00BA0562" w:rsidRPr="00FD1A9F" w:rsidRDefault="00BA0562" w:rsidP="0063284F">
            <w:pPr>
              <w:pStyle w:val="TableText"/>
              <w:rPr>
                <w:rFonts w:cs="Arial"/>
              </w:rPr>
            </w:pPr>
            <w:r>
              <w:t>config</w:t>
            </w:r>
          </w:p>
        </w:tc>
        <w:tc>
          <w:tcPr>
            <w:tcW w:w="6216" w:type="dxa"/>
            <w:shd w:val="clear" w:color="auto" w:fill="auto"/>
            <w:hideMark/>
          </w:tcPr>
          <w:p w14:paraId="67F8A37A" w14:textId="77777777" w:rsidR="00BA0562" w:rsidRPr="00FD1A9F" w:rsidRDefault="00BA0562" w:rsidP="0063284F">
            <w:pPr>
              <w:pStyle w:val="TableText"/>
              <w:rPr>
                <w:rFonts w:cs="Arial"/>
              </w:rPr>
            </w:pPr>
            <w:r>
              <w:t>AP получает сервисные конфигурации WLAN при переходе в режим онлайн на AC.</w:t>
            </w:r>
          </w:p>
        </w:tc>
      </w:tr>
      <w:tr w:rsidR="00513773" w:rsidRPr="00DA2833" w14:paraId="5ED24D9A" w14:textId="77777777" w:rsidTr="002C61B3">
        <w:trPr>
          <w:cantSplit/>
        </w:trPr>
        <w:tc>
          <w:tcPr>
            <w:tcW w:w="1722" w:type="dxa"/>
            <w:shd w:val="clear" w:color="auto" w:fill="auto"/>
            <w:hideMark/>
          </w:tcPr>
          <w:p w14:paraId="666FEF5F" w14:textId="77777777" w:rsidR="00BA0562" w:rsidRPr="00FD1A9F" w:rsidRDefault="00BA0562" w:rsidP="0063284F">
            <w:pPr>
              <w:pStyle w:val="TableText"/>
              <w:rPr>
                <w:rFonts w:cs="Arial"/>
              </w:rPr>
            </w:pPr>
            <w:r>
              <w:t>config-failed</w:t>
            </w:r>
          </w:p>
        </w:tc>
        <w:tc>
          <w:tcPr>
            <w:tcW w:w="6216" w:type="dxa"/>
            <w:shd w:val="clear" w:color="auto" w:fill="auto"/>
            <w:hideMark/>
          </w:tcPr>
          <w:p w14:paraId="6F3EFF3A" w14:textId="77777777" w:rsidR="00BA0562" w:rsidRPr="00FD1A9F" w:rsidRDefault="00BA0562" w:rsidP="0063284F">
            <w:pPr>
              <w:pStyle w:val="TableText"/>
              <w:rPr>
                <w:rFonts w:cs="Arial"/>
              </w:rPr>
            </w:pPr>
            <w:r>
              <w:t>При переходе AP в режим онлайн на AC она не может получить сервисные конфигурации WLAN.</w:t>
            </w:r>
          </w:p>
        </w:tc>
      </w:tr>
      <w:tr w:rsidR="00513773" w:rsidRPr="00DA2833" w14:paraId="76D682B3" w14:textId="77777777" w:rsidTr="002C61B3">
        <w:trPr>
          <w:cantSplit/>
        </w:trPr>
        <w:tc>
          <w:tcPr>
            <w:tcW w:w="1722" w:type="dxa"/>
            <w:shd w:val="clear" w:color="auto" w:fill="auto"/>
            <w:hideMark/>
          </w:tcPr>
          <w:p w14:paraId="44F7FEC3" w14:textId="77777777" w:rsidR="00BA0562" w:rsidRPr="00FD1A9F" w:rsidRDefault="00BA0562" w:rsidP="0063284F">
            <w:pPr>
              <w:pStyle w:val="TableText"/>
              <w:rPr>
                <w:rFonts w:cs="Arial"/>
              </w:rPr>
            </w:pPr>
            <w:r>
              <w:t>download</w:t>
            </w:r>
          </w:p>
        </w:tc>
        <w:tc>
          <w:tcPr>
            <w:tcW w:w="6216" w:type="dxa"/>
            <w:shd w:val="clear" w:color="auto" w:fill="auto"/>
            <w:hideMark/>
          </w:tcPr>
          <w:p w14:paraId="78F5554E" w14:textId="77777777" w:rsidR="00BA0562" w:rsidRPr="00FD1A9F" w:rsidRDefault="00BA0562" w:rsidP="0063284F">
            <w:pPr>
              <w:pStyle w:val="TableText"/>
              <w:rPr>
                <w:rFonts w:cs="Arial"/>
              </w:rPr>
            </w:pPr>
            <w:r>
              <w:t>AP находится в процессе обновления.</w:t>
            </w:r>
          </w:p>
        </w:tc>
      </w:tr>
      <w:tr w:rsidR="00513773" w:rsidRPr="00DA2833" w14:paraId="181324E9" w14:textId="77777777" w:rsidTr="002C61B3">
        <w:trPr>
          <w:cantSplit/>
        </w:trPr>
        <w:tc>
          <w:tcPr>
            <w:tcW w:w="1722" w:type="dxa"/>
            <w:shd w:val="clear" w:color="auto" w:fill="auto"/>
            <w:hideMark/>
          </w:tcPr>
          <w:p w14:paraId="1E61067D" w14:textId="77777777" w:rsidR="00BA0562" w:rsidRPr="00FD1A9F" w:rsidRDefault="00BA0562" w:rsidP="0063284F">
            <w:pPr>
              <w:pStyle w:val="TableText"/>
              <w:rPr>
                <w:rFonts w:cs="Arial"/>
              </w:rPr>
            </w:pPr>
            <w:r>
              <w:t>fault</w:t>
            </w:r>
          </w:p>
        </w:tc>
        <w:tc>
          <w:tcPr>
            <w:tcW w:w="6216" w:type="dxa"/>
            <w:shd w:val="clear" w:color="auto" w:fill="auto"/>
            <w:hideMark/>
          </w:tcPr>
          <w:p w14:paraId="0B42ADD3" w14:textId="77777777" w:rsidR="00BA0562" w:rsidRPr="00FD1A9F" w:rsidRDefault="00BA0562" w:rsidP="0063284F">
            <w:pPr>
              <w:pStyle w:val="TableText"/>
              <w:rPr>
                <w:rFonts w:cs="Arial"/>
              </w:rPr>
            </w:pPr>
            <w:r>
              <w:t>AP не может перейти в режим онлайн.</w:t>
            </w:r>
          </w:p>
        </w:tc>
      </w:tr>
      <w:tr w:rsidR="00513773" w:rsidRPr="00DA2833" w14:paraId="4EB3DA6A" w14:textId="77777777" w:rsidTr="002C61B3">
        <w:trPr>
          <w:cantSplit/>
        </w:trPr>
        <w:tc>
          <w:tcPr>
            <w:tcW w:w="1722" w:type="dxa"/>
            <w:shd w:val="clear" w:color="auto" w:fill="auto"/>
            <w:hideMark/>
          </w:tcPr>
          <w:p w14:paraId="317BCD65" w14:textId="77777777" w:rsidR="00BA0562" w:rsidRPr="00FD1A9F" w:rsidRDefault="00BA0562" w:rsidP="0063284F">
            <w:pPr>
              <w:pStyle w:val="TableText"/>
              <w:rPr>
                <w:rFonts w:cs="Arial"/>
              </w:rPr>
            </w:pPr>
            <w:r>
              <w:t>idle</w:t>
            </w:r>
          </w:p>
        </w:tc>
        <w:tc>
          <w:tcPr>
            <w:tcW w:w="6216" w:type="dxa"/>
            <w:shd w:val="clear" w:color="auto" w:fill="auto"/>
            <w:hideMark/>
          </w:tcPr>
          <w:p w14:paraId="758371DB" w14:textId="77777777" w:rsidR="00BA0562" w:rsidRPr="00FD1A9F" w:rsidRDefault="00BA0562" w:rsidP="0063284F">
            <w:pPr>
              <w:pStyle w:val="TableText"/>
              <w:rPr>
                <w:rFonts w:cs="Arial"/>
              </w:rPr>
            </w:pPr>
            <w:r>
              <w:t>AP находится в процессе инициализации перед установлением соединения между ней и контроллером доступа в первый раз.</w:t>
            </w:r>
          </w:p>
        </w:tc>
      </w:tr>
      <w:tr w:rsidR="00513773" w:rsidRPr="00DA2833" w14:paraId="536E2B8A" w14:textId="77777777" w:rsidTr="002C61B3">
        <w:trPr>
          <w:cantSplit/>
        </w:trPr>
        <w:tc>
          <w:tcPr>
            <w:tcW w:w="1722" w:type="dxa"/>
            <w:shd w:val="clear" w:color="auto" w:fill="auto"/>
            <w:hideMark/>
          </w:tcPr>
          <w:p w14:paraId="64CEF816" w14:textId="77777777" w:rsidR="00BA0562" w:rsidRPr="00FD1A9F" w:rsidRDefault="00BA0562" w:rsidP="0063284F">
            <w:pPr>
              <w:pStyle w:val="TableText"/>
              <w:rPr>
                <w:rFonts w:cs="Arial"/>
              </w:rPr>
            </w:pPr>
            <w:r>
              <w:lastRenderedPageBreak/>
              <w:t>name-conflicted</w:t>
            </w:r>
          </w:p>
        </w:tc>
        <w:tc>
          <w:tcPr>
            <w:tcW w:w="6216" w:type="dxa"/>
            <w:shd w:val="clear" w:color="auto" w:fill="auto"/>
            <w:hideMark/>
          </w:tcPr>
          <w:p w14:paraId="73104D30" w14:textId="77777777" w:rsidR="00BA0562" w:rsidRPr="00FD1A9F" w:rsidRDefault="00BA0562" w:rsidP="0063284F">
            <w:pPr>
              <w:pStyle w:val="TableText"/>
              <w:rPr>
                <w:rFonts w:cs="Arial"/>
              </w:rPr>
            </w:pPr>
            <w:r>
              <w:t>Конфликт имен двух AP.</w:t>
            </w:r>
          </w:p>
        </w:tc>
      </w:tr>
      <w:tr w:rsidR="00513773" w:rsidRPr="00DA2833" w14:paraId="73AA5D20" w14:textId="77777777" w:rsidTr="002C61B3">
        <w:trPr>
          <w:cantSplit/>
        </w:trPr>
        <w:tc>
          <w:tcPr>
            <w:tcW w:w="1722" w:type="dxa"/>
            <w:shd w:val="clear" w:color="auto" w:fill="auto"/>
            <w:hideMark/>
          </w:tcPr>
          <w:p w14:paraId="448925C6" w14:textId="77777777" w:rsidR="00BA0562" w:rsidRPr="00FD1A9F" w:rsidRDefault="00BA0562" w:rsidP="0063284F">
            <w:pPr>
              <w:pStyle w:val="TableText"/>
              <w:rPr>
                <w:rFonts w:cs="Arial"/>
              </w:rPr>
            </w:pPr>
            <w:r>
              <w:t>normal</w:t>
            </w:r>
          </w:p>
        </w:tc>
        <w:tc>
          <w:tcPr>
            <w:tcW w:w="6216" w:type="dxa"/>
            <w:shd w:val="clear" w:color="auto" w:fill="auto"/>
            <w:hideMark/>
          </w:tcPr>
          <w:p w14:paraId="5C7AF232" w14:textId="77777777" w:rsidR="00BA0562" w:rsidRPr="00FD1A9F" w:rsidRDefault="00BA0562" w:rsidP="0063284F">
            <w:pPr>
              <w:pStyle w:val="TableText"/>
              <w:rPr>
                <w:rFonts w:cs="Arial"/>
              </w:rPr>
            </w:pPr>
            <w:r>
              <w:t>AP работает исправно.</w:t>
            </w:r>
          </w:p>
        </w:tc>
      </w:tr>
      <w:tr w:rsidR="00513773" w:rsidRPr="00DA2833" w14:paraId="38CDB706" w14:textId="77777777" w:rsidTr="002C61B3">
        <w:trPr>
          <w:cantSplit/>
        </w:trPr>
        <w:tc>
          <w:tcPr>
            <w:tcW w:w="1722" w:type="dxa"/>
            <w:shd w:val="clear" w:color="auto" w:fill="auto"/>
            <w:hideMark/>
          </w:tcPr>
          <w:p w14:paraId="69C38338" w14:textId="77777777" w:rsidR="00BA0562" w:rsidRPr="00FD1A9F" w:rsidRDefault="00BA0562" w:rsidP="0063284F">
            <w:pPr>
              <w:pStyle w:val="TableText"/>
              <w:rPr>
                <w:rFonts w:cs="Arial"/>
              </w:rPr>
            </w:pPr>
            <w:r>
              <w:t>standby</w:t>
            </w:r>
          </w:p>
        </w:tc>
        <w:tc>
          <w:tcPr>
            <w:tcW w:w="6216" w:type="dxa"/>
            <w:shd w:val="clear" w:color="auto" w:fill="auto"/>
            <w:hideMark/>
          </w:tcPr>
          <w:p w14:paraId="0C8DD915" w14:textId="77777777" w:rsidR="00BA0562" w:rsidRPr="00FD1A9F" w:rsidRDefault="00BA0562" w:rsidP="0063284F">
            <w:pPr>
              <w:pStyle w:val="TableText"/>
              <w:rPr>
                <w:rFonts w:cs="Arial"/>
              </w:rPr>
            </w:pPr>
            <w:r>
              <w:t>AP находится в нормальном состоянии на резервном AC.</w:t>
            </w:r>
          </w:p>
        </w:tc>
      </w:tr>
      <w:tr w:rsidR="00513773" w:rsidRPr="00DA2833" w14:paraId="6EF10241" w14:textId="77777777" w:rsidTr="002C61B3">
        <w:trPr>
          <w:cantSplit/>
        </w:trPr>
        <w:tc>
          <w:tcPr>
            <w:tcW w:w="1722" w:type="dxa"/>
            <w:shd w:val="clear" w:color="auto" w:fill="auto"/>
            <w:hideMark/>
          </w:tcPr>
          <w:p w14:paraId="46F32417" w14:textId="77777777" w:rsidR="00BA0562" w:rsidRPr="00FD1A9F" w:rsidRDefault="00BA0562" w:rsidP="0063284F">
            <w:pPr>
              <w:pStyle w:val="TableText"/>
              <w:rPr>
                <w:rFonts w:cs="Arial"/>
              </w:rPr>
            </w:pPr>
            <w:r>
              <w:t>unauth</w:t>
            </w:r>
          </w:p>
        </w:tc>
        <w:tc>
          <w:tcPr>
            <w:tcW w:w="6216" w:type="dxa"/>
            <w:shd w:val="clear" w:color="auto" w:fill="auto"/>
            <w:hideMark/>
          </w:tcPr>
          <w:p w14:paraId="78BC680F" w14:textId="77777777" w:rsidR="00BA0562" w:rsidRPr="00FD1A9F" w:rsidRDefault="00BA0562" w:rsidP="0063284F">
            <w:pPr>
              <w:pStyle w:val="TableText"/>
              <w:rPr>
                <w:rFonts w:cs="Arial"/>
              </w:rPr>
            </w:pPr>
            <w:r>
              <w:t>AP не аутентифицирована.</w:t>
            </w:r>
          </w:p>
        </w:tc>
      </w:tr>
    </w:tbl>
    <w:p w14:paraId="2EF06CBA" w14:textId="77777777" w:rsidR="00BA0562" w:rsidRDefault="00BA0562" w:rsidP="0063284F"/>
    <w:p w14:paraId="5887F1D0" w14:textId="77777777" w:rsidR="0063284F" w:rsidRDefault="0063284F" w:rsidP="0063284F">
      <w:pPr>
        <w:sectPr w:rsidR="0063284F" w:rsidSect="002075CB">
          <w:pgSz w:w="11906" w:h="16838" w:code="9"/>
          <w:pgMar w:top="1701" w:right="1134" w:bottom="1701" w:left="1134" w:header="567" w:footer="567" w:gutter="0"/>
          <w:cols w:space="425"/>
          <w:docGrid w:linePitch="312"/>
        </w:sectPr>
      </w:pPr>
    </w:p>
    <w:p w14:paraId="72549505" w14:textId="77777777" w:rsidR="00BA0562" w:rsidRPr="009B15B3" w:rsidRDefault="00BA0562" w:rsidP="00FB59F1">
      <w:pPr>
        <w:pStyle w:val="Heading1"/>
      </w:pPr>
      <w:bookmarkStart w:id="192" w:name="_Toc35261179"/>
      <w:bookmarkStart w:id="193" w:name="_Toc66968631"/>
      <w:r>
        <w:lastRenderedPageBreak/>
        <w:t>Создание сети IPv6</w:t>
      </w:r>
      <w:bookmarkEnd w:id="192"/>
      <w:bookmarkEnd w:id="193"/>
    </w:p>
    <w:p w14:paraId="31E5E691" w14:textId="77777777" w:rsidR="00BA0562" w:rsidRDefault="00BA0562" w:rsidP="009B15B3">
      <w:pPr>
        <w:pStyle w:val="Heading2"/>
      </w:pPr>
      <w:bookmarkStart w:id="194" w:name="_Toc35261180"/>
      <w:bookmarkStart w:id="195" w:name="_Toc66968632"/>
      <w:r>
        <w:t>Общая информация</w:t>
      </w:r>
      <w:bookmarkEnd w:id="194"/>
      <w:bookmarkEnd w:id="195"/>
    </w:p>
    <w:p w14:paraId="5BCB04FE" w14:textId="77777777" w:rsidR="00BA0562" w:rsidRDefault="00BA0562" w:rsidP="009B15B3">
      <w:pPr>
        <w:pStyle w:val="Heading3"/>
      </w:pPr>
      <w:bookmarkStart w:id="196" w:name="_Toc66968633"/>
      <w:r>
        <w:t>О лабораторной работе</w:t>
      </w:r>
      <w:bookmarkEnd w:id="196"/>
    </w:p>
    <w:p w14:paraId="168B6695" w14:textId="77777777" w:rsidR="00BA0562" w:rsidRDefault="00BA0562" w:rsidP="009B15B3">
      <w:r>
        <w:t>Интернет-протокол версии 6 (Internet Protocol Version 6, IPv6), также называемый интернет-протоколом следующего поколения (IP Next Generation, IPng), был разработан сообществом IETF (Internet Engineering Task Force) для решения проблем, с которыми столкнулась предыдущая версия IPv4.</w:t>
      </w:r>
    </w:p>
    <w:p w14:paraId="7CEB2197" w14:textId="77777777" w:rsidR="00BA0562" w:rsidRDefault="00BA0562" w:rsidP="009B15B3">
      <w:r>
        <w:t>IPv6 имеет следующие преимущества перед IPv4:</w:t>
      </w:r>
    </w:p>
    <w:p w14:paraId="63749849" w14:textId="77777777" w:rsidR="00BA0562" w:rsidRDefault="00BA0562" w:rsidP="009B15B3">
      <w:pPr>
        <w:pStyle w:val="ItemList"/>
      </w:pPr>
      <w:r>
        <w:t>Практически бесконечное адресное пространство</w:t>
      </w:r>
    </w:p>
    <w:p w14:paraId="0B03213C" w14:textId="77777777" w:rsidR="00BA0562" w:rsidRDefault="00BA0562" w:rsidP="009B15B3">
      <w:pPr>
        <w:pStyle w:val="ItemList"/>
      </w:pPr>
      <w:r>
        <w:t>Иерархическая структура адресов</w:t>
      </w:r>
    </w:p>
    <w:p w14:paraId="121E9FD1" w14:textId="77777777" w:rsidR="00BA0562" w:rsidRDefault="00BA0562" w:rsidP="009B15B3">
      <w:pPr>
        <w:pStyle w:val="ItemList"/>
      </w:pPr>
      <w:r>
        <w:t>Автоматическая настройка</w:t>
      </w:r>
    </w:p>
    <w:p w14:paraId="3BE5BE10" w14:textId="77777777" w:rsidR="00BA0562" w:rsidRDefault="00BA0562" w:rsidP="009B15B3">
      <w:pPr>
        <w:pStyle w:val="ItemList"/>
      </w:pPr>
      <w:r>
        <w:t>Упрощенный заголовок пакета</w:t>
      </w:r>
    </w:p>
    <w:p w14:paraId="77B93AEF" w14:textId="77777777" w:rsidR="00BA0562" w:rsidRDefault="00BA0562" w:rsidP="009B15B3">
      <w:pPr>
        <w:pStyle w:val="ItemList"/>
      </w:pPr>
      <w:r>
        <w:t>Высокий уровень безопасности</w:t>
      </w:r>
    </w:p>
    <w:p w14:paraId="1816DBD6" w14:textId="77777777" w:rsidR="00BA0562" w:rsidRDefault="00BA0562" w:rsidP="009B15B3">
      <w:pPr>
        <w:pStyle w:val="ItemList"/>
      </w:pPr>
      <w:r>
        <w:t>Обеспечение мобильности</w:t>
      </w:r>
    </w:p>
    <w:p w14:paraId="3FFC61B5" w14:textId="77777777" w:rsidR="00BA0562" w:rsidRDefault="00BA0562" w:rsidP="009B15B3">
      <w:pPr>
        <w:pStyle w:val="ItemList"/>
      </w:pPr>
      <w:r>
        <w:t>Расширенные функции QoS</w:t>
      </w:r>
    </w:p>
    <w:p w14:paraId="503D22BC" w14:textId="77777777" w:rsidR="00BA0562" w:rsidRDefault="00BA0562" w:rsidP="009B15B3">
      <w:r>
        <w:t>В этом разделе описываются методы настройки сети IPv6, которые помогут вам понять основные принципы назначения адресов IPv6.</w:t>
      </w:r>
    </w:p>
    <w:p w14:paraId="546A7929" w14:textId="77777777" w:rsidR="00BA0562" w:rsidRDefault="00BA0562" w:rsidP="009B15B3">
      <w:pPr>
        <w:pStyle w:val="Heading3"/>
      </w:pPr>
      <w:bookmarkStart w:id="197" w:name="_Toc66968634"/>
      <w:r>
        <w:t>Цели</w:t>
      </w:r>
      <w:bookmarkEnd w:id="197"/>
    </w:p>
    <w:p w14:paraId="13B70532" w14:textId="77777777" w:rsidR="00BA0562" w:rsidRPr="00A7505F" w:rsidRDefault="00BA0562" w:rsidP="009B15B3">
      <w:r>
        <w:t>Лабораторная работа помогает получить практические навыки по изучению следующих тем:</w:t>
      </w:r>
    </w:p>
    <w:p w14:paraId="6F4F06D5" w14:textId="77777777" w:rsidR="00BA0562" w:rsidRDefault="00BA0562" w:rsidP="009B15B3">
      <w:pPr>
        <w:pStyle w:val="ItemList"/>
      </w:pPr>
      <w:r>
        <w:t>Настройка статических адресов IPv6</w:t>
      </w:r>
    </w:p>
    <w:p w14:paraId="45C61802" w14:textId="77777777" w:rsidR="00BA0562" w:rsidRDefault="00BA0562" w:rsidP="009B15B3">
      <w:pPr>
        <w:pStyle w:val="ItemList"/>
      </w:pPr>
      <w:r>
        <w:t>Настройка сервера DHCPv6</w:t>
      </w:r>
    </w:p>
    <w:p w14:paraId="5B93DDAA" w14:textId="77777777" w:rsidR="00BA0562" w:rsidRDefault="00BA0562" w:rsidP="009B15B3">
      <w:pPr>
        <w:pStyle w:val="ItemList"/>
      </w:pPr>
      <w:r>
        <w:t>Настройка адресов без отслеживания состояния</w:t>
      </w:r>
    </w:p>
    <w:p w14:paraId="52ABB3E6" w14:textId="77777777" w:rsidR="00BA0562" w:rsidRDefault="00BA0562" w:rsidP="009B15B3">
      <w:pPr>
        <w:pStyle w:val="ItemList"/>
      </w:pPr>
      <w:r>
        <w:t>Настройка статических маршрутов IPv6</w:t>
      </w:r>
    </w:p>
    <w:p w14:paraId="20216309" w14:textId="77777777" w:rsidR="00BA0562" w:rsidRDefault="00BA0562" w:rsidP="009B15B3">
      <w:pPr>
        <w:pStyle w:val="ItemList"/>
      </w:pPr>
      <w:r>
        <w:t>Способы просмотра информации IPv6</w:t>
      </w:r>
    </w:p>
    <w:p w14:paraId="3BE11A00" w14:textId="77777777" w:rsidR="00BA0562" w:rsidRDefault="00BA0562" w:rsidP="009B15B3">
      <w:pPr>
        <w:pStyle w:val="Heading3"/>
      </w:pPr>
      <w:bookmarkStart w:id="198" w:name="_Toc66968635"/>
      <w:r>
        <w:t>Топология сети</w:t>
      </w:r>
      <w:bookmarkEnd w:id="198"/>
    </w:p>
    <w:p w14:paraId="45AF41A6" w14:textId="77777777" w:rsidR="00BA0562" w:rsidRDefault="00BA0562" w:rsidP="009B15B3">
      <w:r>
        <w:t>Предприятию требуется развернуть IPv6 в своей сети.</w:t>
      </w:r>
    </w:p>
    <w:p w14:paraId="6F765A5D" w14:textId="77777777" w:rsidR="00BA0562" w:rsidRDefault="00BA0562" w:rsidP="002075CB">
      <w:pPr>
        <w:pStyle w:val="ItemStep"/>
        <w:outlineLvl w:val="9"/>
      </w:pPr>
      <w:r>
        <w:t>Настройте статические IPv6-адреса двум интерфейсам маршрутизатора R2.</w:t>
      </w:r>
    </w:p>
    <w:p w14:paraId="2A75928E" w14:textId="77777777" w:rsidR="00BA0562" w:rsidRDefault="00BA0562" w:rsidP="002075CB">
      <w:pPr>
        <w:pStyle w:val="ItemStep"/>
        <w:outlineLvl w:val="9"/>
      </w:pPr>
      <w:r>
        <w:lastRenderedPageBreak/>
        <w:t>Настройте автоконфигурацию адреса без отслеживания состояния на GigabitEthernet0/0/3 маршрутизатора R1.</w:t>
      </w:r>
    </w:p>
    <w:p w14:paraId="7B84134B" w14:textId="77777777" w:rsidR="00BA0562" w:rsidRDefault="00BA0562" w:rsidP="002075CB">
      <w:pPr>
        <w:pStyle w:val="ItemStep"/>
        <w:outlineLvl w:val="9"/>
      </w:pPr>
      <w:r>
        <w:t>Настройте IPv6-адрес для GigabitEthernet0/0/3 маршрутизатора R3 с помощью DHCPv6.</w:t>
      </w:r>
    </w:p>
    <w:p w14:paraId="14E52FEA" w14:textId="77777777" w:rsidR="00BA0562" w:rsidRDefault="00BA0562" w:rsidP="002075CB">
      <w:pPr>
        <w:pStyle w:val="FigureDescription"/>
        <w:outlineLvl w:val="9"/>
      </w:pPr>
      <w:r>
        <w:t>Топология сети для создания сети IPv6, используемая в данной лабораторной работе</w:t>
      </w:r>
    </w:p>
    <w:p w14:paraId="376BEDAA" w14:textId="77777777" w:rsidR="00BA0562" w:rsidRDefault="00A5717F" w:rsidP="003C69C9">
      <w:pPr>
        <w:jc w:val="center"/>
        <w:rPr>
          <w:noProof/>
        </w:rPr>
      </w:pPr>
      <w:r>
        <w:rPr>
          <w:noProof/>
          <w:lang w:eastAsia="zh-TW"/>
        </w:rPr>
        <w:drawing>
          <wp:inline distT="0" distB="0" distL="0" distR="0" wp14:anchorId="1075C049" wp14:editId="105E5D54">
            <wp:extent cx="3503930" cy="1697355"/>
            <wp:effectExtent l="0" t="0" r="0" b="0"/>
            <wp:docPr id="2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03930" cy="1697355"/>
                    </a:xfrm>
                    <a:prstGeom prst="rect">
                      <a:avLst/>
                    </a:prstGeom>
                    <a:noFill/>
                    <a:ln>
                      <a:noFill/>
                    </a:ln>
                  </pic:spPr>
                </pic:pic>
              </a:graphicData>
            </a:graphic>
          </wp:inline>
        </w:drawing>
      </w:r>
    </w:p>
    <w:p w14:paraId="42895B70" w14:textId="77777777" w:rsidR="009B15B3" w:rsidRDefault="009B15B3" w:rsidP="009B15B3"/>
    <w:p w14:paraId="2A85B8DF" w14:textId="74C81756" w:rsidR="00BA0562" w:rsidRDefault="00BA0562" w:rsidP="009B15B3">
      <w:pPr>
        <w:pStyle w:val="Heading2"/>
      </w:pPr>
      <w:bookmarkStart w:id="199" w:name="_Toc66968636"/>
      <w:r>
        <w:t>Лабораторная работа</w:t>
      </w:r>
      <w:bookmarkEnd w:id="199"/>
    </w:p>
    <w:p w14:paraId="67120D0A" w14:textId="77777777" w:rsidR="00BA0562" w:rsidRDefault="00BA0562" w:rsidP="009B15B3">
      <w:pPr>
        <w:pStyle w:val="Heading3"/>
      </w:pPr>
      <w:bookmarkStart w:id="200" w:name="_Toc66968637"/>
      <w:r>
        <w:t>План работы</w:t>
      </w:r>
      <w:bookmarkEnd w:id="200"/>
    </w:p>
    <w:p w14:paraId="3A8B2428" w14:textId="77777777" w:rsidR="00BA0562" w:rsidRDefault="00BA0562" w:rsidP="002075CB">
      <w:pPr>
        <w:pStyle w:val="ItemStep"/>
        <w:outlineLvl w:val="9"/>
      </w:pPr>
      <w:r>
        <w:t>Настройка статических адресов IPv6.</w:t>
      </w:r>
    </w:p>
    <w:p w14:paraId="06F6DF1D" w14:textId="77777777" w:rsidR="00BA0562" w:rsidRDefault="00BA0562" w:rsidP="002075CB">
      <w:pPr>
        <w:pStyle w:val="ItemStep"/>
        <w:outlineLvl w:val="9"/>
      </w:pPr>
      <w:r>
        <w:t>Настройка сервера DHCPv6.</w:t>
      </w:r>
    </w:p>
    <w:p w14:paraId="47DA0113" w14:textId="77777777" w:rsidR="00BA0562" w:rsidRDefault="00BA0562" w:rsidP="002075CB">
      <w:pPr>
        <w:pStyle w:val="ItemStep"/>
        <w:outlineLvl w:val="9"/>
      </w:pPr>
      <w:r>
        <w:t>Настройка назначения адресов IPv6 без отслеживания состояния.</w:t>
      </w:r>
    </w:p>
    <w:p w14:paraId="11680FD2" w14:textId="77777777" w:rsidR="00BA0562" w:rsidRDefault="00BA0562" w:rsidP="002075CB">
      <w:pPr>
        <w:pStyle w:val="ItemStep"/>
        <w:outlineLvl w:val="9"/>
      </w:pPr>
      <w:r>
        <w:t>Вывод на экран адресов IPv6.</w:t>
      </w:r>
    </w:p>
    <w:p w14:paraId="60339D90" w14:textId="77777777" w:rsidR="00BA0562" w:rsidRDefault="00BA0562" w:rsidP="009B15B3">
      <w:pPr>
        <w:pStyle w:val="Heading3"/>
      </w:pPr>
      <w:bookmarkStart w:id="201" w:name="_Toc66968638"/>
      <w:r>
        <w:t>Процедура конфигурирования</w:t>
      </w:r>
      <w:bookmarkEnd w:id="201"/>
    </w:p>
    <w:p w14:paraId="373098F2" w14:textId="77777777" w:rsidR="00BA0562" w:rsidRDefault="00BA0562" w:rsidP="002075CB">
      <w:pPr>
        <w:pStyle w:val="Step"/>
        <w:outlineLvl w:val="9"/>
      </w:pPr>
      <w:r>
        <w:t>Настройте основные параметры устройств.</w:t>
      </w:r>
    </w:p>
    <w:p w14:paraId="5E684A83" w14:textId="07DF2943" w:rsidR="00BA0562" w:rsidRDefault="00BA0562" w:rsidP="0063284F">
      <w:r>
        <w:t xml:space="preserve"># </w:t>
      </w:r>
      <w:r w:rsidR="001F53FD">
        <w:t>Задайте имена</w:t>
      </w:r>
      <w:r>
        <w:t xml:space="preserve"> устройства</w:t>
      </w:r>
      <w:r w:rsidR="001F53FD">
        <w:t>м</w:t>
      </w:r>
      <w:r>
        <w:t>.</w:t>
      </w:r>
    </w:p>
    <w:p w14:paraId="61FF722F" w14:textId="77777777" w:rsidR="00BA0562" w:rsidRDefault="00BA0562" w:rsidP="0063284F">
      <w:r>
        <w:t>Подробности данной операции здесь не приводятся.</w:t>
      </w:r>
    </w:p>
    <w:p w14:paraId="1FCC52D0" w14:textId="77777777" w:rsidR="00BA0562" w:rsidRDefault="00BA0562" w:rsidP="002075CB">
      <w:pPr>
        <w:pStyle w:val="Step"/>
        <w:outlineLvl w:val="9"/>
      </w:pPr>
      <w:r>
        <w:t>Настройте функции IPv6 на устройствах и интерфейсах.</w:t>
      </w:r>
    </w:p>
    <w:p w14:paraId="7C91B1F4" w14:textId="77777777" w:rsidR="00BA0562" w:rsidRDefault="00BA0562" w:rsidP="0063284F">
      <w:r>
        <w:t># Включите IPv6 глобально.</w:t>
      </w:r>
    </w:p>
    <w:p w14:paraId="7C64C6E9" w14:textId="77777777" w:rsidR="00BA0562" w:rsidRDefault="00BA0562" w:rsidP="006132A9">
      <w:pPr>
        <w:pStyle w:val="TerminalDisplay"/>
      </w:pPr>
      <w:r>
        <w:t>[R1]ipv6</w:t>
      </w:r>
    </w:p>
    <w:p w14:paraId="412FE0CA" w14:textId="77777777" w:rsidR="00BA0562" w:rsidRDefault="00BA0562" w:rsidP="0063284F">
      <w:r>
        <w:t xml:space="preserve">С помощью команды </w:t>
      </w:r>
      <w:r>
        <w:rPr>
          <w:b/>
          <w:bCs/>
        </w:rPr>
        <w:t>ipv6</w:t>
      </w:r>
      <w:r>
        <w:t xml:space="preserve"> можно настроить устройство на передачу одноадресных пакетов IPv6, включая отправку и получение локальных пакетов IPv6.</w:t>
      </w:r>
    </w:p>
    <w:p w14:paraId="64CF80DE" w14:textId="77777777" w:rsidR="00BA0562" w:rsidRDefault="00BA0562" w:rsidP="006132A9">
      <w:pPr>
        <w:pStyle w:val="TerminalDisplay"/>
      </w:pPr>
      <w:r>
        <w:t>[R2]ipv6</w:t>
      </w:r>
    </w:p>
    <w:p w14:paraId="078FBC8A" w14:textId="77777777" w:rsidR="00BA0562" w:rsidRDefault="00BA0562" w:rsidP="003C69C9"/>
    <w:p w14:paraId="30409F39" w14:textId="77777777" w:rsidR="00BA0562" w:rsidRDefault="00BA0562" w:rsidP="006132A9">
      <w:pPr>
        <w:pStyle w:val="TerminalDisplay"/>
      </w:pPr>
      <w:r>
        <w:t>[R3]ipv6</w:t>
      </w:r>
    </w:p>
    <w:p w14:paraId="3A29242D" w14:textId="77777777" w:rsidR="00BA0562" w:rsidRDefault="00BA0562" w:rsidP="0063284F">
      <w:r>
        <w:lastRenderedPageBreak/>
        <w:t># Включите IPv6 на интерфейсе.</w:t>
      </w:r>
    </w:p>
    <w:p w14:paraId="575D9D5A" w14:textId="77777777" w:rsidR="00BA0562" w:rsidRDefault="00BA0562" w:rsidP="006132A9">
      <w:pPr>
        <w:pStyle w:val="TerminalDisplay"/>
      </w:pPr>
      <w:r>
        <w:t>[R1]interface GigabitEthernet 0/0/3</w:t>
      </w:r>
    </w:p>
    <w:p w14:paraId="3D6A58B7" w14:textId="77777777" w:rsidR="00BA0562" w:rsidRDefault="00BA0562" w:rsidP="0063284F">
      <w:r>
        <w:t xml:space="preserve">Команда </w:t>
      </w:r>
      <w:r>
        <w:rPr>
          <w:b/>
          <w:bCs/>
        </w:rPr>
        <w:t>ipv6 enable</w:t>
      </w:r>
      <w:r>
        <w:t xml:space="preserve"> позволяет включить функцию IPv6 на интерфейсе.</w:t>
      </w:r>
    </w:p>
    <w:p w14:paraId="33DA4836" w14:textId="77777777" w:rsidR="00BA0562" w:rsidRDefault="00BA0562" w:rsidP="006132A9">
      <w:pPr>
        <w:pStyle w:val="TerminalDisplay"/>
      </w:pPr>
      <w:r>
        <w:t xml:space="preserve">[R1-GigabitEthernet0/0/3]ipv6 enable </w:t>
      </w:r>
    </w:p>
    <w:p w14:paraId="58111064" w14:textId="77777777" w:rsidR="00BA0562" w:rsidRDefault="00BA0562" w:rsidP="006132A9">
      <w:pPr>
        <w:pStyle w:val="TerminalDisplay"/>
      </w:pPr>
      <w:r>
        <w:t>[R1-GigabitEthernet0/0/3]quit</w:t>
      </w:r>
    </w:p>
    <w:p w14:paraId="21AE9ED4" w14:textId="77777777" w:rsidR="00BA0562" w:rsidRDefault="00BA0562" w:rsidP="003C69C9"/>
    <w:p w14:paraId="430FDDF8" w14:textId="77777777" w:rsidR="00BA0562" w:rsidRDefault="00BA0562" w:rsidP="006132A9">
      <w:pPr>
        <w:pStyle w:val="TerminalDisplay"/>
      </w:pPr>
      <w:r>
        <w:t>[R2]interface GigabitEthernet 0/0/3</w:t>
      </w:r>
    </w:p>
    <w:p w14:paraId="52C33A5A" w14:textId="77777777" w:rsidR="00BA0562" w:rsidRDefault="00BA0562" w:rsidP="006132A9">
      <w:pPr>
        <w:pStyle w:val="TerminalDisplay"/>
      </w:pPr>
      <w:r>
        <w:t xml:space="preserve">[R2-GigabitEthernet0/0/3]ipv6 enable </w:t>
      </w:r>
    </w:p>
    <w:p w14:paraId="26A25E92" w14:textId="77777777" w:rsidR="00BA0562" w:rsidRDefault="00BA0562" w:rsidP="006132A9">
      <w:pPr>
        <w:pStyle w:val="TerminalDisplay"/>
      </w:pPr>
      <w:r>
        <w:t>[R2-GigabitEthernet0/0/3]quit</w:t>
      </w:r>
    </w:p>
    <w:p w14:paraId="3E12D2A4" w14:textId="77777777" w:rsidR="00BA0562" w:rsidRDefault="00BA0562" w:rsidP="006132A9">
      <w:pPr>
        <w:pStyle w:val="TerminalDisplay"/>
      </w:pPr>
      <w:r>
        <w:t>[R2]interface GigabitEthernet 0/0/4</w:t>
      </w:r>
    </w:p>
    <w:p w14:paraId="7327C1FB" w14:textId="77777777" w:rsidR="00BA0562" w:rsidRDefault="00BA0562" w:rsidP="006132A9">
      <w:pPr>
        <w:pStyle w:val="TerminalDisplay"/>
      </w:pPr>
      <w:r>
        <w:t xml:space="preserve">[R2-GigabitEthernet0/0/4]ipv6 enable </w:t>
      </w:r>
    </w:p>
    <w:p w14:paraId="5749A34F" w14:textId="77777777" w:rsidR="00BA0562" w:rsidRDefault="00BA0562" w:rsidP="006132A9">
      <w:pPr>
        <w:pStyle w:val="TerminalDisplay"/>
      </w:pPr>
      <w:r>
        <w:t>[R2-GigabitEthernet0/0/4]quit</w:t>
      </w:r>
    </w:p>
    <w:p w14:paraId="3F0AE18B" w14:textId="77777777" w:rsidR="00BA0562" w:rsidRDefault="00BA0562" w:rsidP="003C69C9"/>
    <w:p w14:paraId="1F7B7527" w14:textId="77777777" w:rsidR="00BA0562" w:rsidRDefault="00BA0562" w:rsidP="006132A9">
      <w:pPr>
        <w:pStyle w:val="TerminalDisplay"/>
      </w:pPr>
      <w:r>
        <w:t>[R3]interface GigabitEthernet 0/0/3</w:t>
      </w:r>
    </w:p>
    <w:p w14:paraId="5E4A22F9" w14:textId="77777777" w:rsidR="00BA0562" w:rsidRDefault="00BA0562" w:rsidP="006132A9">
      <w:pPr>
        <w:pStyle w:val="TerminalDisplay"/>
      </w:pPr>
      <w:r>
        <w:t xml:space="preserve">[R3-GigabitEthernet0/0/3]ipv6 enable </w:t>
      </w:r>
    </w:p>
    <w:p w14:paraId="5D2C8113" w14:textId="77777777" w:rsidR="00BA0562" w:rsidRDefault="00BA0562" w:rsidP="006132A9">
      <w:pPr>
        <w:pStyle w:val="TerminalDisplay"/>
      </w:pPr>
      <w:r>
        <w:t>[R3-GigabitEthernet0/0/3]quit</w:t>
      </w:r>
    </w:p>
    <w:p w14:paraId="0F608ED8" w14:textId="77777777" w:rsidR="00BA0562" w:rsidRDefault="00BA0562" w:rsidP="002075CB">
      <w:pPr>
        <w:pStyle w:val="Step"/>
        <w:outlineLvl w:val="9"/>
      </w:pPr>
      <w:r>
        <w:t>Настройте локальный адрес канала (link-local address) для интерфейса и проверьте конфигурацию.</w:t>
      </w:r>
    </w:p>
    <w:p w14:paraId="0654BF40" w14:textId="77777777" w:rsidR="00BA0562" w:rsidRDefault="00BA0562" w:rsidP="0063284F">
      <w:r>
        <w:t># Настройте на интерфейсе автоматическое генерирование локального адреса канала (link-local address).</w:t>
      </w:r>
    </w:p>
    <w:p w14:paraId="7C39B85D" w14:textId="77777777" w:rsidR="00BA0562" w:rsidRDefault="00BA0562" w:rsidP="006132A9">
      <w:pPr>
        <w:pStyle w:val="TerminalDisplay"/>
      </w:pPr>
      <w:r>
        <w:t>[R1]interface GigabitEthernet 0/0/3</w:t>
      </w:r>
    </w:p>
    <w:p w14:paraId="4D62B7E1" w14:textId="77777777" w:rsidR="00BA0562" w:rsidRDefault="00BA0562" w:rsidP="0063284F">
      <w:r>
        <w:t xml:space="preserve">Команда </w:t>
      </w:r>
      <w:r>
        <w:rPr>
          <w:b/>
          <w:bCs/>
        </w:rPr>
        <w:t>ipv6 address auto link-local</w:t>
      </w:r>
      <w:r>
        <w:t xml:space="preserve"> позволяет включить функцию генерирования локального адреса канала (link-local address) на интерфейсе.</w:t>
      </w:r>
    </w:p>
    <w:p w14:paraId="5F350263" w14:textId="77777777" w:rsidR="00BA0562" w:rsidRDefault="00BA0562" w:rsidP="0063284F">
      <w:r>
        <w:t>Для каждого интерфейса можно настроить только один локальный адрес канала (link-local address). Рекомендуется использовать функцию автоматического генерирования локального адреса канала (link-local address) во избежание конфликтов этих адресов. После настройки глобального IPv6-адреса одноадресной рассылки интерфейс автоматически сгенерирует локальный адрес канала (link-local address).</w:t>
      </w:r>
    </w:p>
    <w:p w14:paraId="0FA96D07" w14:textId="77777777" w:rsidR="00BA0562" w:rsidRDefault="00BA0562" w:rsidP="006132A9">
      <w:pPr>
        <w:pStyle w:val="TerminalDisplay"/>
      </w:pPr>
      <w:r>
        <w:t xml:space="preserve">[R1-GigabitEthernet0/0/3]ipv6 address auto link-local </w:t>
      </w:r>
    </w:p>
    <w:p w14:paraId="71C86FF2" w14:textId="77777777" w:rsidR="00BA0562" w:rsidRDefault="00BA0562" w:rsidP="006132A9">
      <w:pPr>
        <w:pStyle w:val="TerminalDisplay"/>
      </w:pPr>
      <w:r>
        <w:t>[R1-GigabitEthernet0/0/3]quit</w:t>
      </w:r>
    </w:p>
    <w:p w14:paraId="317B7EEA" w14:textId="77777777" w:rsidR="00BA0562" w:rsidRDefault="00BA0562" w:rsidP="003C69C9"/>
    <w:p w14:paraId="69C0B557" w14:textId="77777777" w:rsidR="00BA0562" w:rsidRDefault="00BA0562" w:rsidP="006132A9">
      <w:pPr>
        <w:pStyle w:val="TerminalDisplay"/>
      </w:pPr>
      <w:r>
        <w:t>[R2]interface GigabitEthernet 0/0/3</w:t>
      </w:r>
    </w:p>
    <w:p w14:paraId="20F9BEBF" w14:textId="77777777" w:rsidR="00BA0562" w:rsidRDefault="00BA0562" w:rsidP="006132A9">
      <w:pPr>
        <w:pStyle w:val="TerminalDisplay"/>
      </w:pPr>
      <w:r>
        <w:t xml:space="preserve">[R2-GigabitEthernet0/0/3]ipv6 address auto link-local </w:t>
      </w:r>
    </w:p>
    <w:p w14:paraId="28176DB2" w14:textId="77777777" w:rsidR="00BA0562" w:rsidRDefault="00BA0562" w:rsidP="006132A9">
      <w:pPr>
        <w:pStyle w:val="TerminalDisplay"/>
      </w:pPr>
      <w:r>
        <w:t>[R2-GigabitEthernet0/0/3]quit</w:t>
      </w:r>
    </w:p>
    <w:p w14:paraId="25D80402" w14:textId="77777777" w:rsidR="00BA0562" w:rsidRDefault="00BA0562" w:rsidP="006132A9">
      <w:pPr>
        <w:pStyle w:val="TerminalDisplay"/>
      </w:pPr>
      <w:r>
        <w:t>[R2]interface GigabitEthernet 0/0/4</w:t>
      </w:r>
    </w:p>
    <w:p w14:paraId="6B1E78FF" w14:textId="77777777" w:rsidR="00BA0562" w:rsidRDefault="00BA0562" w:rsidP="006132A9">
      <w:pPr>
        <w:pStyle w:val="TerminalDisplay"/>
      </w:pPr>
      <w:r>
        <w:t xml:space="preserve">[R2-GigabitEthernet0/0/4]ipv6 address auto link-local </w:t>
      </w:r>
    </w:p>
    <w:p w14:paraId="0B14B84A" w14:textId="77777777" w:rsidR="00BA0562" w:rsidRDefault="00BA0562" w:rsidP="006132A9">
      <w:pPr>
        <w:pStyle w:val="TerminalDisplay"/>
      </w:pPr>
      <w:r>
        <w:t>[R2-GigabitEthernet0/0/4]quit</w:t>
      </w:r>
    </w:p>
    <w:p w14:paraId="34EEA6DB" w14:textId="77777777" w:rsidR="00BA0562" w:rsidRDefault="00BA0562" w:rsidP="003C69C9"/>
    <w:p w14:paraId="4283ED56" w14:textId="77777777" w:rsidR="00BA0562" w:rsidRDefault="00BA0562" w:rsidP="006132A9">
      <w:pPr>
        <w:pStyle w:val="TerminalDisplay"/>
      </w:pPr>
      <w:r>
        <w:t>[R3]interface GigabitEthernet 0/0/3</w:t>
      </w:r>
    </w:p>
    <w:p w14:paraId="5A34C48C" w14:textId="77777777" w:rsidR="00BA0562" w:rsidRDefault="00BA0562" w:rsidP="006132A9">
      <w:pPr>
        <w:pStyle w:val="TerminalDisplay"/>
      </w:pPr>
      <w:r>
        <w:t xml:space="preserve">[R3-GigabitEthernet0/0/3]ipv6 address auto link-local </w:t>
      </w:r>
    </w:p>
    <w:p w14:paraId="35651390" w14:textId="77777777" w:rsidR="00BA0562" w:rsidRDefault="00BA0562" w:rsidP="006132A9">
      <w:pPr>
        <w:pStyle w:val="TerminalDisplay"/>
      </w:pPr>
      <w:r>
        <w:t>[R3-GigabitEthernet0/0/3]quit</w:t>
      </w:r>
    </w:p>
    <w:p w14:paraId="01AC59F3" w14:textId="77777777" w:rsidR="00BA0562" w:rsidRDefault="00BA0562" w:rsidP="0063284F">
      <w:r>
        <w:t># Выведите на экран IPv6-статус интерфейса и проверьте возможность подключения.</w:t>
      </w:r>
    </w:p>
    <w:p w14:paraId="4C038290" w14:textId="77777777" w:rsidR="00BA0562" w:rsidRDefault="00BA0562" w:rsidP="006132A9">
      <w:pPr>
        <w:pStyle w:val="TerminalDisplay"/>
      </w:pPr>
      <w:r>
        <w:lastRenderedPageBreak/>
        <w:t>&lt;R1&gt;display ipv6 interface GigabitEthernet 0/0/3</w:t>
      </w:r>
    </w:p>
    <w:p w14:paraId="3DB4AC80" w14:textId="77777777" w:rsidR="00BA0562" w:rsidRDefault="00BA0562" w:rsidP="006132A9">
      <w:pPr>
        <w:pStyle w:val="TerminalDisplay"/>
      </w:pPr>
      <w:r>
        <w:t xml:space="preserve">GigabitEthernet0/0/3 current state : </w:t>
      </w:r>
      <w:r>
        <w:rPr>
          <w:b/>
          <w:bCs/>
        </w:rPr>
        <w:t>UP</w:t>
      </w:r>
      <w:r>
        <w:t xml:space="preserve"> </w:t>
      </w:r>
    </w:p>
    <w:p w14:paraId="574A8157" w14:textId="77777777" w:rsidR="00BA0562" w:rsidRPr="006132A9" w:rsidRDefault="00BA0562" w:rsidP="006132A9">
      <w:pPr>
        <w:pStyle w:val="TerminalDisplay"/>
      </w:pPr>
      <w:r>
        <w:t>IPv6 protocol current state :</w:t>
      </w:r>
      <w:r>
        <w:rPr>
          <w:b/>
          <w:bCs/>
        </w:rPr>
        <w:t xml:space="preserve"> UP</w:t>
      </w:r>
      <w:r>
        <w:t xml:space="preserve">                               //Физический статус и статус протокола — Up.</w:t>
      </w:r>
    </w:p>
    <w:p w14:paraId="6050D473" w14:textId="77777777" w:rsidR="00BA0562" w:rsidRDefault="00BA0562" w:rsidP="003C69C9">
      <w:pPr>
        <w:pStyle w:val="TerminalDisplay"/>
      </w:pPr>
      <w:r>
        <w:t xml:space="preserve">IPv6 is enabled, link-local address is </w:t>
      </w:r>
      <w:r>
        <w:rPr>
          <w:b/>
          <w:bCs/>
        </w:rPr>
        <w:t>FE80::2E0:FCFF:FE4D:355</w:t>
      </w:r>
      <w:r>
        <w:t xml:space="preserve">     //Локальный адрес канала (link-local address) для интерфейса сгенерирован.</w:t>
      </w:r>
    </w:p>
    <w:p w14:paraId="17F3248F" w14:textId="77777777" w:rsidR="00BA0562" w:rsidRDefault="00BA0562" w:rsidP="006132A9">
      <w:pPr>
        <w:pStyle w:val="TerminalDisplay"/>
      </w:pPr>
      <w:r>
        <w:t xml:space="preserve">  No global unicast address configured</w:t>
      </w:r>
    </w:p>
    <w:p w14:paraId="65CE4130" w14:textId="77777777" w:rsidR="00BA0562" w:rsidRDefault="00BA0562" w:rsidP="006132A9">
      <w:pPr>
        <w:pStyle w:val="TerminalDisplay"/>
      </w:pPr>
      <w:r>
        <w:t xml:space="preserve">  Joined group address(es):</w:t>
      </w:r>
    </w:p>
    <w:p w14:paraId="34A7B3F7" w14:textId="77777777" w:rsidR="00BA0562" w:rsidRDefault="00BA0562" w:rsidP="006132A9">
      <w:pPr>
        <w:pStyle w:val="TerminalDisplay"/>
      </w:pPr>
      <w:r>
        <w:t xml:space="preserve">    FF02::1:FF4D:355</w:t>
      </w:r>
    </w:p>
    <w:p w14:paraId="20AFE94B" w14:textId="77777777" w:rsidR="00BA0562" w:rsidRDefault="00BA0562" w:rsidP="006132A9">
      <w:pPr>
        <w:pStyle w:val="TerminalDisplay"/>
      </w:pPr>
      <w:r>
        <w:t xml:space="preserve">    FF02::2</w:t>
      </w:r>
    </w:p>
    <w:p w14:paraId="17959E91" w14:textId="77777777" w:rsidR="00BA0562" w:rsidRDefault="00BA0562" w:rsidP="006132A9">
      <w:pPr>
        <w:pStyle w:val="TerminalDisplay"/>
      </w:pPr>
      <w:r>
        <w:t xml:space="preserve">    FF02::1</w:t>
      </w:r>
    </w:p>
    <w:p w14:paraId="61F0DC9E" w14:textId="77777777" w:rsidR="00BA0562" w:rsidRDefault="00BA0562" w:rsidP="006132A9">
      <w:pPr>
        <w:pStyle w:val="TerminalDisplay"/>
      </w:pPr>
      <w:r>
        <w:t xml:space="preserve">  MTU is 1500 bytes</w:t>
      </w:r>
    </w:p>
    <w:p w14:paraId="704C7F39" w14:textId="77777777" w:rsidR="00BA0562" w:rsidRDefault="00BA0562" w:rsidP="006132A9">
      <w:pPr>
        <w:pStyle w:val="TerminalDisplay"/>
      </w:pPr>
      <w:r>
        <w:t xml:space="preserve">  ND DAD is enabled, number of DAD attempts: 1</w:t>
      </w:r>
    </w:p>
    <w:p w14:paraId="41B9A824" w14:textId="77777777" w:rsidR="00BA0562" w:rsidRDefault="00BA0562" w:rsidP="006132A9">
      <w:pPr>
        <w:pStyle w:val="TerminalDisplay"/>
      </w:pPr>
      <w:r>
        <w:t xml:space="preserve">  ND reachable time is 30000 milliseconds</w:t>
      </w:r>
    </w:p>
    <w:p w14:paraId="0A743F6E" w14:textId="77777777" w:rsidR="00BA0562" w:rsidRDefault="00BA0562" w:rsidP="006132A9">
      <w:pPr>
        <w:pStyle w:val="TerminalDisplay"/>
      </w:pPr>
      <w:r>
        <w:t xml:space="preserve">  ND retransmit interval is 1000 milliseconds</w:t>
      </w:r>
    </w:p>
    <w:p w14:paraId="28B203FA" w14:textId="77777777" w:rsidR="00BA0562" w:rsidRPr="00D7636A" w:rsidRDefault="00BA0562" w:rsidP="006132A9">
      <w:pPr>
        <w:pStyle w:val="TerminalDisplay"/>
      </w:pPr>
      <w:r>
        <w:t xml:space="preserve">  Hosts use stateless autoconfig for addresses</w:t>
      </w:r>
    </w:p>
    <w:p w14:paraId="504F5D52" w14:textId="77777777" w:rsidR="00BA0562" w:rsidRDefault="00BA0562" w:rsidP="003C69C9"/>
    <w:p w14:paraId="0FBBE1EB" w14:textId="77777777" w:rsidR="00BA0562" w:rsidRDefault="00BA0562" w:rsidP="006132A9">
      <w:pPr>
        <w:pStyle w:val="TerminalDisplay"/>
      </w:pPr>
      <w:r>
        <w:t>&lt;R2&gt;display ipv6 interface GigabitEthernet 0/0/3</w:t>
      </w:r>
    </w:p>
    <w:p w14:paraId="35D6A0A8" w14:textId="77777777" w:rsidR="00BA0562" w:rsidRDefault="00BA0562" w:rsidP="006132A9">
      <w:pPr>
        <w:pStyle w:val="TerminalDisplay"/>
      </w:pPr>
      <w:r>
        <w:t xml:space="preserve">GigabitEthernet0/0/3 current state : UP </w:t>
      </w:r>
    </w:p>
    <w:p w14:paraId="05DE0DEC" w14:textId="77777777" w:rsidR="00BA0562" w:rsidRDefault="00BA0562" w:rsidP="006132A9">
      <w:pPr>
        <w:pStyle w:val="TerminalDisplay"/>
      </w:pPr>
      <w:r>
        <w:t>IPv6 protocol current state : UP</w:t>
      </w:r>
    </w:p>
    <w:p w14:paraId="32C8D5C0" w14:textId="77777777" w:rsidR="00BA0562" w:rsidRDefault="00BA0562" w:rsidP="006132A9">
      <w:pPr>
        <w:pStyle w:val="TerminalDisplay"/>
      </w:pPr>
      <w:r>
        <w:t>IPv6 is enabled, link-local address is FE80::2E0:FCFF:FE12:6486</w:t>
      </w:r>
    </w:p>
    <w:p w14:paraId="5DBCF75F" w14:textId="77777777" w:rsidR="00BA0562" w:rsidRDefault="00BA0562" w:rsidP="006132A9">
      <w:pPr>
        <w:pStyle w:val="TerminalDisplay"/>
      </w:pPr>
      <w:r>
        <w:t xml:space="preserve">  No global unicast address configured</w:t>
      </w:r>
    </w:p>
    <w:p w14:paraId="356AE26F" w14:textId="77777777" w:rsidR="00BA0562" w:rsidRDefault="00BA0562" w:rsidP="006132A9">
      <w:pPr>
        <w:pStyle w:val="TerminalDisplay"/>
      </w:pPr>
      <w:r>
        <w:t xml:space="preserve">  Joined group address(es):</w:t>
      </w:r>
    </w:p>
    <w:p w14:paraId="607D9DE1" w14:textId="77777777" w:rsidR="00BA0562" w:rsidRDefault="00BA0562" w:rsidP="006132A9">
      <w:pPr>
        <w:pStyle w:val="TerminalDisplay"/>
      </w:pPr>
      <w:r>
        <w:t xml:space="preserve">    FF02::1:FF12:6486</w:t>
      </w:r>
    </w:p>
    <w:p w14:paraId="4E1EAD9C" w14:textId="77777777" w:rsidR="00BA0562" w:rsidRDefault="00BA0562" w:rsidP="006132A9">
      <w:pPr>
        <w:pStyle w:val="TerminalDisplay"/>
      </w:pPr>
      <w:r>
        <w:t xml:space="preserve">    FF02::2</w:t>
      </w:r>
    </w:p>
    <w:p w14:paraId="09F71098" w14:textId="77777777" w:rsidR="00BA0562" w:rsidRDefault="00BA0562" w:rsidP="006132A9">
      <w:pPr>
        <w:pStyle w:val="TerminalDisplay"/>
      </w:pPr>
      <w:r>
        <w:t xml:space="preserve">    FF02::1</w:t>
      </w:r>
    </w:p>
    <w:p w14:paraId="66443F4E" w14:textId="77777777" w:rsidR="00BA0562" w:rsidRDefault="00BA0562" w:rsidP="006132A9">
      <w:pPr>
        <w:pStyle w:val="TerminalDisplay"/>
      </w:pPr>
      <w:r>
        <w:t xml:space="preserve">  MTU is 1500 bytes</w:t>
      </w:r>
    </w:p>
    <w:p w14:paraId="633D73FE" w14:textId="77777777" w:rsidR="00BA0562" w:rsidRDefault="00BA0562" w:rsidP="006132A9">
      <w:pPr>
        <w:pStyle w:val="TerminalDisplay"/>
      </w:pPr>
      <w:r>
        <w:t xml:space="preserve">  ND DAD is enabled, number of DAD attempts: 1</w:t>
      </w:r>
    </w:p>
    <w:p w14:paraId="4797BD40" w14:textId="77777777" w:rsidR="00BA0562" w:rsidRDefault="00BA0562" w:rsidP="006132A9">
      <w:pPr>
        <w:pStyle w:val="TerminalDisplay"/>
      </w:pPr>
      <w:r>
        <w:t xml:space="preserve">  ND reachable time is 30000 milliseconds</w:t>
      </w:r>
    </w:p>
    <w:p w14:paraId="23442242" w14:textId="77777777" w:rsidR="00BA0562" w:rsidRDefault="00BA0562" w:rsidP="006132A9">
      <w:pPr>
        <w:pStyle w:val="TerminalDisplay"/>
      </w:pPr>
      <w:r>
        <w:t xml:space="preserve">  ND retransmit interval is 1000 milliseconds</w:t>
      </w:r>
    </w:p>
    <w:p w14:paraId="07E307EF" w14:textId="77777777" w:rsidR="00BA0562" w:rsidRDefault="00BA0562" w:rsidP="006132A9">
      <w:pPr>
        <w:pStyle w:val="TerminalDisplay"/>
      </w:pPr>
      <w:r>
        <w:t xml:space="preserve">  Hosts use stateless autoconfig for addresses</w:t>
      </w:r>
    </w:p>
    <w:p w14:paraId="2BB41A04" w14:textId="77777777" w:rsidR="00BA0562" w:rsidRDefault="00BA0562" w:rsidP="006132A9">
      <w:pPr>
        <w:pStyle w:val="TerminalDisplay"/>
      </w:pPr>
    </w:p>
    <w:p w14:paraId="3756DC27" w14:textId="77777777" w:rsidR="00BA0562" w:rsidRDefault="00BA0562" w:rsidP="006132A9">
      <w:pPr>
        <w:pStyle w:val="TerminalDisplay"/>
      </w:pPr>
      <w:r>
        <w:t>&lt;R2&gt;display ipv6 interface GigabitEthernet 0/0/4</w:t>
      </w:r>
    </w:p>
    <w:p w14:paraId="1A488FB3" w14:textId="77777777" w:rsidR="00BA0562" w:rsidRDefault="00BA0562" w:rsidP="006132A9">
      <w:pPr>
        <w:pStyle w:val="TerminalDisplay"/>
      </w:pPr>
      <w:r>
        <w:t xml:space="preserve">GigabitEthernet0/0/4 current state : UP </w:t>
      </w:r>
    </w:p>
    <w:p w14:paraId="6CBD7D19" w14:textId="77777777" w:rsidR="00BA0562" w:rsidRDefault="00BA0562" w:rsidP="006132A9">
      <w:pPr>
        <w:pStyle w:val="TerminalDisplay"/>
      </w:pPr>
      <w:r>
        <w:t>IPv6 protocol current state : UP</w:t>
      </w:r>
    </w:p>
    <w:p w14:paraId="3C751554" w14:textId="77777777" w:rsidR="00BA0562" w:rsidRDefault="00BA0562" w:rsidP="006132A9">
      <w:pPr>
        <w:pStyle w:val="TerminalDisplay"/>
      </w:pPr>
      <w:r>
        <w:t>IPv6 is enabled, link-local address is FE80::2E0:FCFF:FE12:6487</w:t>
      </w:r>
    </w:p>
    <w:p w14:paraId="72C00B0F" w14:textId="77777777" w:rsidR="00BA0562" w:rsidRDefault="00BA0562" w:rsidP="006132A9">
      <w:pPr>
        <w:pStyle w:val="TerminalDisplay"/>
      </w:pPr>
      <w:r>
        <w:t xml:space="preserve">  No global unicast address configured</w:t>
      </w:r>
    </w:p>
    <w:p w14:paraId="4C752C98" w14:textId="77777777" w:rsidR="00BA0562" w:rsidRDefault="00BA0562" w:rsidP="006132A9">
      <w:pPr>
        <w:pStyle w:val="TerminalDisplay"/>
      </w:pPr>
      <w:r>
        <w:t xml:space="preserve">  Joined group address(es):</w:t>
      </w:r>
    </w:p>
    <w:p w14:paraId="463C9DA8" w14:textId="77777777" w:rsidR="00BA0562" w:rsidRDefault="00BA0562" w:rsidP="006132A9">
      <w:pPr>
        <w:pStyle w:val="TerminalDisplay"/>
      </w:pPr>
      <w:r>
        <w:t xml:space="preserve">    FF02::1:FF12:6487</w:t>
      </w:r>
    </w:p>
    <w:p w14:paraId="1E791917" w14:textId="77777777" w:rsidR="00BA0562" w:rsidRDefault="00BA0562" w:rsidP="006132A9">
      <w:pPr>
        <w:pStyle w:val="TerminalDisplay"/>
      </w:pPr>
      <w:r>
        <w:t xml:space="preserve">    FF02::2</w:t>
      </w:r>
    </w:p>
    <w:p w14:paraId="26C43FC7" w14:textId="77777777" w:rsidR="00BA0562" w:rsidRDefault="00BA0562" w:rsidP="006132A9">
      <w:pPr>
        <w:pStyle w:val="TerminalDisplay"/>
      </w:pPr>
      <w:r>
        <w:t xml:space="preserve">    FF02::1</w:t>
      </w:r>
    </w:p>
    <w:p w14:paraId="51CF8684" w14:textId="77777777" w:rsidR="00BA0562" w:rsidRDefault="00BA0562" w:rsidP="006132A9">
      <w:pPr>
        <w:pStyle w:val="TerminalDisplay"/>
      </w:pPr>
      <w:r>
        <w:t xml:space="preserve">  MTU is 1500 bytes</w:t>
      </w:r>
    </w:p>
    <w:p w14:paraId="21684BE6" w14:textId="77777777" w:rsidR="00BA0562" w:rsidRDefault="00BA0562" w:rsidP="006132A9">
      <w:pPr>
        <w:pStyle w:val="TerminalDisplay"/>
      </w:pPr>
      <w:r>
        <w:t xml:space="preserve">  ND DAD is enabled, number of DAD attempts: 1</w:t>
      </w:r>
    </w:p>
    <w:p w14:paraId="39347725" w14:textId="77777777" w:rsidR="00BA0562" w:rsidRDefault="00BA0562" w:rsidP="006132A9">
      <w:pPr>
        <w:pStyle w:val="TerminalDisplay"/>
      </w:pPr>
      <w:r>
        <w:t xml:space="preserve">  ND reachable time is 30000 milliseconds</w:t>
      </w:r>
    </w:p>
    <w:p w14:paraId="2CCB8FF3" w14:textId="77777777" w:rsidR="00BA0562" w:rsidRDefault="00BA0562" w:rsidP="006132A9">
      <w:pPr>
        <w:pStyle w:val="TerminalDisplay"/>
      </w:pPr>
      <w:r>
        <w:t xml:space="preserve">  ND retransmit interval is 1000 milliseconds</w:t>
      </w:r>
    </w:p>
    <w:p w14:paraId="185E1806" w14:textId="77777777" w:rsidR="00BA0562" w:rsidRDefault="00BA0562" w:rsidP="006132A9">
      <w:pPr>
        <w:pStyle w:val="TerminalDisplay"/>
      </w:pPr>
      <w:r>
        <w:t xml:space="preserve">  Hosts use stateless autoconfig for addresses</w:t>
      </w:r>
    </w:p>
    <w:p w14:paraId="6CCC613D" w14:textId="77777777" w:rsidR="00BA0562" w:rsidRDefault="00BA0562" w:rsidP="004B3AE9"/>
    <w:p w14:paraId="77BB50CD" w14:textId="77777777" w:rsidR="00BA0562" w:rsidRDefault="00BA0562" w:rsidP="006132A9">
      <w:pPr>
        <w:pStyle w:val="TerminalDisplay"/>
      </w:pPr>
      <w:r>
        <w:t>&lt;R3&gt;display ipv6 interface GigabitEthernet 0/0/3</w:t>
      </w:r>
    </w:p>
    <w:p w14:paraId="6817BB30" w14:textId="77777777" w:rsidR="00BA0562" w:rsidRDefault="00BA0562" w:rsidP="006132A9">
      <w:pPr>
        <w:pStyle w:val="TerminalDisplay"/>
      </w:pPr>
      <w:r>
        <w:t xml:space="preserve">GigabitEthernet0/0/4 current state : UP </w:t>
      </w:r>
    </w:p>
    <w:p w14:paraId="7174FDDF" w14:textId="77777777" w:rsidR="00BA0562" w:rsidRDefault="00BA0562" w:rsidP="006132A9">
      <w:pPr>
        <w:pStyle w:val="TerminalDisplay"/>
      </w:pPr>
      <w:r>
        <w:t>IPv6 protocol current state : UP</w:t>
      </w:r>
    </w:p>
    <w:p w14:paraId="303C4142" w14:textId="77777777" w:rsidR="00BA0562" w:rsidRDefault="00BA0562" w:rsidP="006132A9">
      <w:pPr>
        <w:pStyle w:val="TerminalDisplay"/>
      </w:pPr>
      <w:r>
        <w:t>IPv6 is enabled, link-local address is FE80::2E0:FCFF:FE3C:5133</w:t>
      </w:r>
    </w:p>
    <w:p w14:paraId="12A05486" w14:textId="77777777" w:rsidR="00BA0562" w:rsidRDefault="00BA0562" w:rsidP="006132A9">
      <w:pPr>
        <w:pStyle w:val="TerminalDisplay"/>
      </w:pPr>
      <w:r>
        <w:t xml:space="preserve">  No global unicast address configured</w:t>
      </w:r>
    </w:p>
    <w:p w14:paraId="2BD76076" w14:textId="77777777" w:rsidR="00BA0562" w:rsidRDefault="00BA0562" w:rsidP="006132A9">
      <w:pPr>
        <w:pStyle w:val="TerminalDisplay"/>
      </w:pPr>
      <w:r>
        <w:t xml:space="preserve">  Joined group address(es):</w:t>
      </w:r>
    </w:p>
    <w:p w14:paraId="009C6929" w14:textId="77777777" w:rsidR="00BA0562" w:rsidRDefault="00BA0562" w:rsidP="006132A9">
      <w:pPr>
        <w:pStyle w:val="TerminalDisplay"/>
      </w:pPr>
      <w:r>
        <w:lastRenderedPageBreak/>
        <w:t xml:space="preserve">    FF02::1:FF3C:5133</w:t>
      </w:r>
    </w:p>
    <w:p w14:paraId="0B7AF8A7" w14:textId="77777777" w:rsidR="00BA0562" w:rsidRDefault="00BA0562" w:rsidP="006132A9">
      <w:pPr>
        <w:pStyle w:val="TerminalDisplay"/>
      </w:pPr>
      <w:r>
        <w:t xml:space="preserve">    FF02::2</w:t>
      </w:r>
    </w:p>
    <w:p w14:paraId="07A1DF56" w14:textId="77777777" w:rsidR="00BA0562" w:rsidRDefault="00BA0562" w:rsidP="006132A9">
      <w:pPr>
        <w:pStyle w:val="TerminalDisplay"/>
      </w:pPr>
      <w:r>
        <w:t xml:space="preserve">    FF02::1</w:t>
      </w:r>
    </w:p>
    <w:p w14:paraId="68019BDA" w14:textId="77777777" w:rsidR="00BA0562" w:rsidRDefault="00BA0562" w:rsidP="006132A9">
      <w:pPr>
        <w:pStyle w:val="TerminalDisplay"/>
      </w:pPr>
      <w:r>
        <w:t xml:space="preserve">  MTU is 1500 bytes</w:t>
      </w:r>
    </w:p>
    <w:p w14:paraId="20C4E5D5" w14:textId="77777777" w:rsidR="00BA0562" w:rsidRDefault="00BA0562" w:rsidP="006132A9">
      <w:pPr>
        <w:pStyle w:val="TerminalDisplay"/>
      </w:pPr>
      <w:r>
        <w:t xml:space="preserve">  ND DAD is enabled, number of DAD attempts: 1</w:t>
      </w:r>
    </w:p>
    <w:p w14:paraId="3CB1E044" w14:textId="77777777" w:rsidR="00BA0562" w:rsidRDefault="00BA0562" w:rsidP="006132A9">
      <w:pPr>
        <w:pStyle w:val="TerminalDisplay"/>
      </w:pPr>
      <w:r>
        <w:t xml:space="preserve">  ND reachable time is 30000 milliseconds</w:t>
      </w:r>
    </w:p>
    <w:p w14:paraId="0EF559E9" w14:textId="77777777" w:rsidR="00BA0562" w:rsidRDefault="00BA0562" w:rsidP="006132A9">
      <w:pPr>
        <w:pStyle w:val="TerminalDisplay"/>
      </w:pPr>
      <w:r>
        <w:t xml:space="preserve">  ND retransmit interval is 1000 milliseconds</w:t>
      </w:r>
    </w:p>
    <w:p w14:paraId="758704E0" w14:textId="77777777" w:rsidR="00BA0562" w:rsidRDefault="00BA0562" w:rsidP="006132A9">
      <w:pPr>
        <w:pStyle w:val="TerminalDisplay"/>
      </w:pPr>
      <w:r>
        <w:t xml:space="preserve">  Hosts use stateless autoconfig for addresses</w:t>
      </w:r>
    </w:p>
    <w:p w14:paraId="57D2FF48" w14:textId="77777777" w:rsidR="00BA0562" w:rsidRDefault="00BA0562" w:rsidP="0063284F">
      <w:r>
        <w:t># Проверьте сетевое соединение между маршрутизаторами R1 и R2.</w:t>
      </w:r>
    </w:p>
    <w:p w14:paraId="54985B60" w14:textId="77777777" w:rsidR="00BA0562" w:rsidRPr="00513773" w:rsidRDefault="00BA0562" w:rsidP="006132A9">
      <w:pPr>
        <w:pStyle w:val="TerminalDisplay"/>
      </w:pPr>
      <w:r>
        <w:t>&lt;R1&gt;ping ipv6 FE80::2E0:FCFF:FE12:6486 -i GigabitEthernet 0/0/3</w:t>
      </w:r>
    </w:p>
    <w:p w14:paraId="73F65321" w14:textId="77777777" w:rsidR="00BA0562" w:rsidRDefault="00BA0562" w:rsidP="006132A9">
      <w:pPr>
        <w:pStyle w:val="TerminalDisplay"/>
      </w:pPr>
      <w:r>
        <w:t xml:space="preserve">  PING FE80::2E0:FCFF:FE12:6486 : 56  data bytes, press CTRL_C to break</w:t>
      </w:r>
    </w:p>
    <w:p w14:paraId="4BE01059" w14:textId="77777777" w:rsidR="00BA0562" w:rsidRDefault="00BA0562" w:rsidP="006132A9">
      <w:pPr>
        <w:pStyle w:val="TerminalDisplay"/>
      </w:pPr>
      <w:r>
        <w:t xml:space="preserve">    Reply from FE80::2E0:FCFF:FE12:6486 </w:t>
      </w:r>
    </w:p>
    <w:p w14:paraId="6DE00DCE" w14:textId="77777777" w:rsidR="00BA0562" w:rsidRDefault="00BA0562" w:rsidP="006132A9">
      <w:pPr>
        <w:pStyle w:val="TerminalDisplay"/>
      </w:pPr>
      <w:r>
        <w:t xml:space="preserve">    bytes=56 Sequence=1 hop limit=64  time = 90 ms</w:t>
      </w:r>
    </w:p>
    <w:p w14:paraId="477E921E" w14:textId="77777777" w:rsidR="00BA0562" w:rsidRDefault="00BA0562" w:rsidP="006132A9">
      <w:pPr>
        <w:pStyle w:val="TerminalDisplay"/>
      </w:pPr>
      <w:r>
        <w:t xml:space="preserve">    Reply from FE80::2E0:FCFF:FE12:6486 </w:t>
      </w:r>
    </w:p>
    <w:p w14:paraId="5DB87385" w14:textId="77777777" w:rsidR="00BA0562" w:rsidRDefault="00BA0562" w:rsidP="006132A9">
      <w:pPr>
        <w:pStyle w:val="TerminalDisplay"/>
      </w:pPr>
      <w:r>
        <w:t xml:space="preserve">    bytes=56 Sequence=2 hop limit=64  time = 10 ms</w:t>
      </w:r>
    </w:p>
    <w:p w14:paraId="0834A15E" w14:textId="77777777" w:rsidR="00BA0562" w:rsidRDefault="00BA0562" w:rsidP="006132A9">
      <w:pPr>
        <w:pStyle w:val="TerminalDisplay"/>
      </w:pPr>
      <w:r>
        <w:t xml:space="preserve">    Reply from FE80::2E0:FCFF:FE12:6486 </w:t>
      </w:r>
    </w:p>
    <w:p w14:paraId="661F43C6" w14:textId="77777777" w:rsidR="00BA0562" w:rsidRDefault="00BA0562" w:rsidP="006132A9">
      <w:pPr>
        <w:pStyle w:val="TerminalDisplay"/>
      </w:pPr>
      <w:r>
        <w:t xml:space="preserve">    bytes=56 Sequence=3 hop limit=64  time = 20 ms</w:t>
      </w:r>
    </w:p>
    <w:p w14:paraId="5877FEB6" w14:textId="77777777" w:rsidR="00BA0562" w:rsidRDefault="00BA0562" w:rsidP="006132A9">
      <w:pPr>
        <w:pStyle w:val="TerminalDisplay"/>
      </w:pPr>
      <w:r>
        <w:t xml:space="preserve">    Reply from FE80::2E0:FCFF:FE12:6486 </w:t>
      </w:r>
    </w:p>
    <w:p w14:paraId="0E7368A8" w14:textId="77777777" w:rsidR="00BA0562" w:rsidRDefault="00BA0562" w:rsidP="006132A9">
      <w:pPr>
        <w:pStyle w:val="TerminalDisplay"/>
      </w:pPr>
      <w:r>
        <w:t xml:space="preserve">    bytes=56 Sequence=4 hop limit=64  time = 10 ms</w:t>
      </w:r>
    </w:p>
    <w:p w14:paraId="7C82B504" w14:textId="77777777" w:rsidR="00BA0562" w:rsidRDefault="00BA0562" w:rsidP="006132A9">
      <w:pPr>
        <w:pStyle w:val="TerminalDisplay"/>
      </w:pPr>
      <w:r>
        <w:t xml:space="preserve">    Reply from FE80::2E0:FCFF:FE12:6486 </w:t>
      </w:r>
    </w:p>
    <w:p w14:paraId="3D675F4D" w14:textId="77777777" w:rsidR="00BA0562" w:rsidRDefault="00BA0562" w:rsidP="006132A9">
      <w:pPr>
        <w:pStyle w:val="TerminalDisplay"/>
      </w:pPr>
      <w:r>
        <w:t xml:space="preserve">    bytes=56 Sequence=5 hop limit=64  time = 30 ms</w:t>
      </w:r>
    </w:p>
    <w:p w14:paraId="41BFE8C3" w14:textId="77777777" w:rsidR="00BA0562" w:rsidRDefault="00BA0562" w:rsidP="006132A9">
      <w:pPr>
        <w:pStyle w:val="TerminalDisplay"/>
      </w:pPr>
    </w:p>
    <w:p w14:paraId="7A5147DE" w14:textId="77777777" w:rsidR="00BA0562" w:rsidRDefault="00BA0562" w:rsidP="006132A9">
      <w:pPr>
        <w:pStyle w:val="TerminalDisplay"/>
      </w:pPr>
      <w:r>
        <w:t xml:space="preserve">  --- FE80::2E0:FCFF:FE12:6486 ping statistics ---</w:t>
      </w:r>
    </w:p>
    <w:p w14:paraId="1B3F1759" w14:textId="77777777" w:rsidR="00BA0562" w:rsidRDefault="00BA0562" w:rsidP="006132A9">
      <w:pPr>
        <w:pStyle w:val="TerminalDisplay"/>
      </w:pPr>
      <w:r>
        <w:t xml:space="preserve">    5 packet(s) transmitted</w:t>
      </w:r>
    </w:p>
    <w:p w14:paraId="5E6F6302" w14:textId="77777777" w:rsidR="00BA0562" w:rsidRDefault="00BA0562" w:rsidP="006132A9">
      <w:pPr>
        <w:pStyle w:val="TerminalDisplay"/>
      </w:pPr>
      <w:r>
        <w:t xml:space="preserve">    5 packet(s) received</w:t>
      </w:r>
    </w:p>
    <w:p w14:paraId="72362DF9" w14:textId="77777777" w:rsidR="00BA0562" w:rsidRDefault="00BA0562" w:rsidP="006132A9">
      <w:pPr>
        <w:pStyle w:val="TerminalDisplay"/>
      </w:pPr>
      <w:r>
        <w:t xml:space="preserve">    0.00% packet loss</w:t>
      </w:r>
    </w:p>
    <w:p w14:paraId="238E9907" w14:textId="77777777" w:rsidR="00BA0562" w:rsidRDefault="00BA0562" w:rsidP="006132A9">
      <w:pPr>
        <w:pStyle w:val="TerminalDisplay"/>
      </w:pPr>
      <w:r>
        <w:t>round-trip min/avg/max = 10/32/90 ms</w:t>
      </w:r>
    </w:p>
    <w:p w14:paraId="309166DA" w14:textId="77777777" w:rsidR="00BA0562" w:rsidRDefault="00BA0562" w:rsidP="0063284F">
      <w:r>
        <w:t>При проверке связи с локальным адресом канала (link-local address) посредством команды ping необходимо указать интерфейс-источник или IPv6-адрес источника.</w:t>
      </w:r>
    </w:p>
    <w:p w14:paraId="552393B5" w14:textId="77777777" w:rsidR="00BA0562" w:rsidRDefault="00BA0562" w:rsidP="002075CB">
      <w:pPr>
        <w:pStyle w:val="Step"/>
        <w:outlineLvl w:val="9"/>
      </w:pPr>
      <w:r>
        <w:t>Настройте статические IPv6-адреса на R2.</w:t>
      </w:r>
    </w:p>
    <w:p w14:paraId="50E670C7" w14:textId="77777777" w:rsidR="00BA0562" w:rsidRDefault="00BA0562" w:rsidP="006132A9">
      <w:pPr>
        <w:pStyle w:val="TerminalDisplay"/>
      </w:pPr>
      <w:r>
        <w:t>[R2]interface GigabitEthernet 0/0/3</w:t>
      </w:r>
    </w:p>
    <w:p w14:paraId="33815CF5" w14:textId="77777777" w:rsidR="00BA0562" w:rsidRDefault="00BA0562" w:rsidP="006132A9">
      <w:pPr>
        <w:pStyle w:val="TerminalDisplay"/>
      </w:pPr>
      <w:r>
        <w:t xml:space="preserve">[R2-GigabitEthernet0/0/3]ipv6 address 2000:0012::2 64 </w:t>
      </w:r>
    </w:p>
    <w:p w14:paraId="04D7F49B" w14:textId="77777777" w:rsidR="00BA0562" w:rsidRDefault="00BA0562" w:rsidP="006132A9">
      <w:pPr>
        <w:pStyle w:val="TerminalDisplay"/>
      </w:pPr>
      <w:r>
        <w:t>[R2-GigabitEthernet0/0/3]quit</w:t>
      </w:r>
    </w:p>
    <w:p w14:paraId="6BCF8A5D" w14:textId="77777777" w:rsidR="00BA0562" w:rsidRDefault="00BA0562" w:rsidP="006132A9">
      <w:pPr>
        <w:pStyle w:val="TerminalDisplay"/>
      </w:pPr>
      <w:r>
        <w:t>[R2]interface GigabitEthernet 0/0/4</w:t>
      </w:r>
    </w:p>
    <w:p w14:paraId="13FC0A7F" w14:textId="77777777" w:rsidR="00BA0562" w:rsidRDefault="00BA0562" w:rsidP="006132A9">
      <w:pPr>
        <w:pStyle w:val="TerminalDisplay"/>
      </w:pPr>
      <w:r>
        <w:t>[R2-GigabitEthernet0/0/4]ipv6 address 2000:0023::2 64</w:t>
      </w:r>
    </w:p>
    <w:p w14:paraId="472B7597" w14:textId="77777777" w:rsidR="00BA0562" w:rsidRDefault="00BA0562" w:rsidP="006132A9">
      <w:pPr>
        <w:pStyle w:val="TerminalDisplay"/>
      </w:pPr>
      <w:r>
        <w:t>[R2-GigabitEthernet0/0/4]quit</w:t>
      </w:r>
    </w:p>
    <w:p w14:paraId="694AF852" w14:textId="44BF4D63" w:rsidR="00BA0562" w:rsidRDefault="00BA0562" w:rsidP="002075CB">
      <w:pPr>
        <w:pStyle w:val="Step"/>
        <w:outlineLvl w:val="9"/>
      </w:pPr>
      <w:r>
        <w:t xml:space="preserve">Настройте функцию сервера DHCPv6 на R2 и настройте R3 для получения </w:t>
      </w:r>
      <w:r w:rsidR="00F40D8B">
        <w:br/>
      </w:r>
      <w:r>
        <w:t>IPv6-адресов через DHCPv6.</w:t>
      </w:r>
    </w:p>
    <w:p w14:paraId="7C255327" w14:textId="77777777" w:rsidR="00BA0562" w:rsidRDefault="00BA0562" w:rsidP="0063284F">
      <w:r>
        <w:t># Настройте функцию сервера DHCPv6.</w:t>
      </w:r>
    </w:p>
    <w:p w14:paraId="3EF3F88D" w14:textId="77777777" w:rsidR="00BA0562" w:rsidRDefault="00BA0562" w:rsidP="006132A9">
      <w:pPr>
        <w:pStyle w:val="TerminalDisplay"/>
      </w:pPr>
      <w:r>
        <w:t>[R2]dhcp enable</w:t>
      </w:r>
    </w:p>
    <w:p w14:paraId="30931CF4" w14:textId="77777777" w:rsidR="00BA0562" w:rsidRDefault="00BA0562" w:rsidP="006132A9">
      <w:pPr>
        <w:pStyle w:val="TerminalDisplay"/>
      </w:pPr>
      <w:r>
        <w:t xml:space="preserve">[R2]dhcpv6 pool pool1 </w:t>
      </w:r>
    </w:p>
    <w:p w14:paraId="16CA8D6B" w14:textId="77777777" w:rsidR="00BA0562" w:rsidRPr="0063284F" w:rsidRDefault="00BA0562" w:rsidP="006132A9">
      <w:pPr>
        <w:pStyle w:val="TerminalDisplay"/>
      </w:pPr>
      <w:r>
        <w:t>An IPv6 address pool named pool1 is created.</w:t>
      </w:r>
    </w:p>
    <w:p w14:paraId="739FEE00" w14:textId="77777777" w:rsidR="00BA0562" w:rsidRDefault="00BA0562" w:rsidP="006132A9">
      <w:pPr>
        <w:pStyle w:val="TerminalDisplay"/>
      </w:pPr>
      <w:r>
        <w:t xml:space="preserve">[R2-dhcpv6-pool-pool1]address prefix 2000:0023::/64  </w:t>
      </w:r>
    </w:p>
    <w:p w14:paraId="597A75AD" w14:textId="77777777" w:rsidR="00BA0562" w:rsidRPr="0063284F" w:rsidRDefault="00BA0562" w:rsidP="006132A9">
      <w:pPr>
        <w:pStyle w:val="TerminalDisplay"/>
      </w:pPr>
      <w:r>
        <w:t>The IPv6 address prefix is configured.</w:t>
      </w:r>
    </w:p>
    <w:p w14:paraId="4A015B78" w14:textId="77777777" w:rsidR="00BA0562" w:rsidRDefault="00BA0562" w:rsidP="006132A9">
      <w:pPr>
        <w:pStyle w:val="TerminalDisplay"/>
      </w:pPr>
      <w:r>
        <w:t xml:space="preserve">[R2-dhcpv6-pool-pool1]dns-server 2000:0023::2 </w:t>
      </w:r>
    </w:p>
    <w:p w14:paraId="311EDA78" w14:textId="77777777" w:rsidR="00BA0562" w:rsidRPr="0063284F" w:rsidRDefault="00BA0562" w:rsidP="006132A9">
      <w:pPr>
        <w:pStyle w:val="TerminalDisplay"/>
      </w:pPr>
      <w:r>
        <w:t>The IP address of the DNS server is specified.</w:t>
      </w:r>
    </w:p>
    <w:p w14:paraId="07AFF933" w14:textId="77777777" w:rsidR="00BA0562" w:rsidRDefault="00BA0562" w:rsidP="006132A9">
      <w:pPr>
        <w:pStyle w:val="TerminalDisplay"/>
      </w:pPr>
      <w:r>
        <w:t>[R2-dhcpv6-pool-pool1]quit</w:t>
      </w:r>
    </w:p>
    <w:p w14:paraId="04F7D792" w14:textId="77777777" w:rsidR="00BA0562" w:rsidRDefault="00BA0562" w:rsidP="006132A9">
      <w:pPr>
        <w:pStyle w:val="TerminalDisplay"/>
      </w:pPr>
      <w:r>
        <w:t>[R2]interface GigabitEthernet 0/0/4</w:t>
      </w:r>
    </w:p>
    <w:p w14:paraId="3315BECD" w14:textId="77777777" w:rsidR="00BA0562" w:rsidRDefault="00BA0562" w:rsidP="006132A9">
      <w:pPr>
        <w:pStyle w:val="TerminalDisplay"/>
      </w:pPr>
      <w:r>
        <w:t xml:space="preserve">[R2-GigabitEthernet0/0/4]dhcpv6 server pool1 </w:t>
      </w:r>
    </w:p>
    <w:p w14:paraId="6445923E" w14:textId="77777777" w:rsidR="00BA0562" w:rsidRDefault="00BA0562" w:rsidP="006132A9">
      <w:pPr>
        <w:pStyle w:val="TerminalDisplay"/>
      </w:pPr>
      <w:r>
        <w:lastRenderedPageBreak/>
        <w:t>[R2-GigabitEthernet0/0/4]quit</w:t>
      </w:r>
    </w:p>
    <w:p w14:paraId="5C083135" w14:textId="77777777" w:rsidR="00BA0562" w:rsidRDefault="00BA0562" w:rsidP="0063284F">
      <w:r>
        <w:t># Настройте функцию клиента DHCPv6.</w:t>
      </w:r>
    </w:p>
    <w:p w14:paraId="4154B28B" w14:textId="77777777" w:rsidR="00BA0562" w:rsidRDefault="00BA0562" w:rsidP="006132A9">
      <w:pPr>
        <w:pStyle w:val="TerminalDisplay"/>
      </w:pPr>
      <w:r>
        <w:t xml:space="preserve">[R3]dhcp enable </w:t>
      </w:r>
    </w:p>
    <w:p w14:paraId="695254BD" w14:textId="77777777" w:rsidR="00BA0562" w:rsidRDefault="00BA0562" w:rsidP="006132A9">
      <w:pPr>
        <w:pStyle w:val="TerminalDisplay"/>
      </w:pPr>
      <w:r>
        <w:t>Info: The operation may take a few seconds. Please wait for a moment.done.</w:t>
      </w:r>
    </w:p>
    <w:p w14:paraId="1689B320" w14:textId="77777777" w:rsidR="00BA0562" w:rsidRDefault="00BA0562" w:rsidP="006132A9">
      <w:pPr>
        <w:pStyle w:val="TerminalDisplay"/>
      </w:pPr>
      <w:r>
        <w:t>[R3]interface GigabitEthernet 0/0/3</w:t>
      </w:r>
    </w:p>
    <w:p w14:paraId="3BA98BA5" w14:textId="77777777" w:rsidR="00BA0562" w:rsidRDefault="00BA0562" w:rsidP="006132A9">
      <w:pPr>
        <w:pStyle w:val="TerminalDisplay"/>
      </w:pPr>
      <w:r>
        <w:t>[R3-GigabitEthernet0/0/3]ipv6 address auto dhcp</w:t>
      </w:r>
    </w:p>
    <w:p w14:paraId="725F1B8B" w14:textId="77777777" w:rsidR="00BA0562" w:rsidRDefault="00BA0562" w:rsidP="006132A9">
      <w:pPr>
        <w:pStyle w:val="TerminalDisplay"/>
      </w:pPr>
      <w:r>
        <w:t>[R3-GigabitEthernet0/0/3]quit</w:t>
      </w:r>
    </w:p>
    <w:p w14:paraId="45B0A532" w14:textId="77777777" w:rsidR="00BA0562" w:rsidRDefault="00BA0562" w:rsidP="0063284F">
      <w:r>
        <w:t># Выведите на экран адрес клиента и информацию о DNS-сервере.</w:t>
      </w:r>
    </w:p>
    <w:p w14:paraId="24BE5931" w14:textId="77777777" w:rsidR="00BA0562" w:rsidRDefault="00BA0562" w:rsidP="006132A9">
      <w:pPr>
        <w:pStyle w:val="TerminalDisplay"/>
      </w:pPr>
      <w:r>
        <w:t xml:space="preserve">[R3]display ipv6 interface brief </w:t>
      </w:r>
    </w:p>
    <w:p w14:paraId="3570611A" w14:textId="77777777" w:rsidR="00BA0562" w:rsidRDefault="00BA0562" w:rsidP="006132A9">
      <w:pPr>
        <w:pStyle w:val="TerminalDisplay"/>
      </w:pPr>
      <w:r>
        <w:t>*down: administratively down</w:t>
      </w:r>
    </w:p>
    <w:p w14:paraId="3349F40B" w14:textId="77777777" w:rsidR="00BA0562" w:rsidRDefault="00BA0562" w:rsidP="006132A9">
      <w:pPr>
        <w:pStyle w:val="TerminalDisplay"/>
      </w:pPr>
      <w:r>
        <w:t>(l): loopback</w:t>
      </w:r>
    </w:p>
    <w:p w14:paraId="37241C6B" w14:textId="77777777" w:rsidR="00BA0562" w:rsidRDefault="00BA0562" w:rsidP="006132A9">
      <w:pPr>
        <w:pStyle w:val="TerminalDisplay"/>
      </w:pPr>
      <w:r>
        <w:t>(s): spoofing</w:t>
      </w:r>
    </w:p>
    <w:p w14:paraId="7F630737" w14:textId="77777777" w:rsidR="00BA0562" w:rsidRDefault="00BA0562" w:rsidP="006132A9">
      <w:pPr>
        <w:pStyle w:val="TerminalDisplay"/>
      </w:pPr>
      <w:r>
        <w:t xml:space="preserve">Interface                     Physical               Protocol   </w:t>
      </w:r>
    </w:p>
    <w:p w14:paraId="1518BAB9" w14:textId="77777777" w:rsidR="00BA0562" w:rsidRDefault="00BA0562" w:rsidP="006132A9">
      <w:pPr>
        <w:pStyle w:val="TerminalDisplay"/>
      </w:pPr>
      <w:r>
        <w:t xml:space="preserve">GigabitEthernet0/0/3           up                     up         </w:t>
      </w:r>
    </w:p>
    <w:p w14:paraId="70C01ADA" w14:textId="77777777" w:rsidR="00BA0562" w:rsidRPr="006132A9" w:rsidRDefault="00BA0562" w:rsidP="006132A9">
      <w:pPr>
        <w:pStyle w:val="TerminalDisplay"/>
      </w:pPr>
      <w:r>
        <w:t>[IPv6 Address] 2000:23::1</w:t>
      </w:r>
    </w:p>
    <w:p w14:paraId="14D3209F" w14:textId="77777777" w:rsidR="00BA0562" w:rsidRPr="006132A9" w:rsidRDefault="00BA0562" w:rsidP="006132A9">
      <w:pPr>
        <w:pStyle w:val="TerminalDisplay"/>
      </w:pPr>
    </w:p>
    <w:p w14:paraId="02973E52" w14:textId="77777777" w:rsidR="00BA0562" w:rsidRPr="002D6070" w:rsidRDefault="00BA0562" w:rsidP="006132A9">
      <w:pPr>
        <w:pStyle w:val="TerminalDisplay"/>
      </w:pPr>
      <w:r>
        <w:t xml:space="preserve">[R3]display dns server </w:t>
      </w:r>
    </w:p>
    <w:p w14:paraId="7F3E78FF" w14:textId="77777777" w:rsidR="00BA0562" w:rsidRPr="002D6070" w:rsidRDefault="00BA0562" w:rsidP="006132A9">
      <w:pPr>
        <w:pStyle w:val="TerminalDisplay"/>
      </w:pPr>
      <w:r>
        <w:t>Type:</w:t>
      </w:r>
    </w:p>
    <w:p w14:paraId="1AB4CB19" w14:textId="77777777" w:rsidR="00BA0562" w:rsidRPr="002D6070" w:rsidRDefault="00BA0562" w:rsidP="006132A9">
      <w:pPr>
        <w:pStyle w:val="TerminalDisplay"/>
      </w:pPr>
      <w:r>
        <w:t>D:Dynamic     S:Static</w:t>
      </w:r>
    </w:p>
    <w:p w14:paraId="24E03D40" w14:textId="77777777" w:rsidR="00BA0562" w:rsidRPr="002D6070" w:rsidRDefault="00BA0562" w:rsidP="006132A9">
      <w:pPr>
        <w:pStyle w:val="TerminalDisplay"/>
      </w:pPr>
      <w:r>
        <w:t>No configured ip dns servers.</w:t>
      </w:r>
    </w:p>
    <w:p w14:paraId="499A7872" w14:textId="77777777" w:rsidR="00BA0562" w:rsidRPr="002D6070" w:rsidRDefault="00BA0562" w:rsidP="006132A9">
      <w:pPr>
        <w:pStyle w:val="TerminalDisplay"/>
      </w:pPr>
      <w:r>
        <w:t>No.  Type  IPv6 Address                             Interface Name</w:t>
      </w:r>
    </w:p>
    <w:p w14:paraId="460B9018" w14:textId="77777777" w:rsidR="00BA0562" w:rsidRDefault="00BA0562" w:rsidP="006132A9">
      <w:pPr>
        <w:pStyle w:val="TerminalDisplay"/>
      </w:pPr>
      <w:r>
        <w:t xml:space="preserve">1     D   </w:t>
      </w:r>
      <w:r>
        <w:rPr>
          <w:b/>
          <w:bCs/>
        </w:rPr>
        <w:t xml:space="preserve"> 2000:23::2 </w:t>
      </w:r>
      <w:r>
        <w:t xml:space="preserve">                              -</w:t>
      </w:r>
    </w:p>
    <w:p w14:paraId="44A3CB06" w14:textId="77777777" w:rsidR="00BA0562" w:rsidRPr="004B3AE9" w:rsidRDefault="00BA0562" w:rsidP="004B3AE9">
      <w:pPr>
        <w:pStyle w:val="TerminalDisplay"/>
        <w:shd w:val="clear" w:color="auto" w:fill="auto"/>
        <w:rPr>
          <w:i/>
          <w:iCs/>
        </w:rPr>
      </w:pPr>
      <w:r>
        <w:rPr>
          <w:i/>
          <w:iCs/>
        </w:rPr>
        <w:t>GigabitEthernet0/0/3 на маршрутизаторе R3 получил глобальный IPv6-адрес одноадресной рассылки.</w:t>
      </w:r>
    </w:p>
    <w:p w14:paraId="5AB08B02" w14:textId="3829E50E" w:rsidR="00BA0562" w:rsidRPr="004B3AE9" w:rsidRDefault="00BA0562" w:rsidP="004B3AE9">
      <w:pPr>
        <w:pStyle w:val="TerminalDisplay"/>
        <w:shd w:val="clear" w:color="auto" w:fill="auto"/>
        <w:rPr>
          <w:i/>
          <w:iCs/>
        </w:rPr>
      </w:pPr>
      <w:r>
        <w:rPr>
          <w:i/>
          <w:iCs/>
        </w:rPr>
        <w:t>Посмотрите, настроен ли сервер DHCPv6 для передачи информации о шлюзе клиентам</w:t>
      </w:r>
      <w:r w:rsidR="00F40D8B">
        <w:rPr>
          <w:i/>
          <w:iCs/>
        </w:rPr>
        <w:t>?</w:t>
      </w:r>
    </w:p>
    <w:p w14:paraId="41D19FCC" w14:textId="77777777" w:rsidR="00BA0562" w:rsidRDefault="00BA0562" w:rsidP="0063284F">
      <w:r>
        <w:t>В данном случае сервер DHCPv6 не передает клиенту адрес шлюза IPv6.</w:t>
      </w:r>
    </w:p>
    <w:p w14:paraId="21EC274F" w14:textId="77777777" w:rsidR="00BA0562" w:rsidRDefault="00BA0562" w:rsidP="0063284F">
      <w:r>
        <w:t xml:space="preserve">Когда настроен режим DHCPv6 с отслеживанием состояния, клиенты DHCPv6 получают маршрут по умолчанию IPv6-шлюза с помощью команды </w:t>
      </w:r>
      <w:r>
        <w:rPr>
          <w:b/>
          <w:bCs/>
        </w:rPr>
        <w:t>ipv6 address auto global default</w:t>
      </w:r>
      <w:r>
        <w:t xml:space="preserve">. Если настроен режим DHCPv6 без отслеживания состояния, то с помощью этой команды клиенты DHCPv6 получают глобальный IPv6-адрес одноадресной рассылки и маршрут по умолчанию к IPv6-шлюзу. С помощью команды </w:t>
      </w:r>
      <w:r>
        <w:rPr>
          <w:b/>
          <w:bCs/>
        </w:rPr>
        <w:t>undo ipv6 nd ra halt</w:t>
      </w:r>
      <w:r>
        <w:t xml:space="preserve"> убедитесь, что на интерфейсе удаленного устройства, подключенного к локальному устройству, была включена функция отправки пакетов RA.</w:t>
      </w:r>
    </w:p>
    <w:p w14:paraId="7BACBF23" w14:textId="77777777" w:rsidR="00BA0562" w:rsidRDefault="00BA0562" w:rsidP="0063284F">
      <w:r>
        <w:t># Настройте сервер DHCPv6 для передачи адресов шлюза клиентам.</w:t>
      </w:r>
    </w:p>
    <w:p w14:paraId="2D2D9FD2" w14:textId="77777777" w:rsidR="00BA0562" w:rsidRDefault="00BA0562" w:rsidP="006132A9">
      <w:pPr>
        <w:pStyle w:val="TerminalDisplay"/>
      </w:pPr>
      <w:r>
        <w:t>[R2]interface GigabitEthernet 0/0/4</w:t>
      </w:r>
    </w:p>
    <w:p w14:paraId="4A5909BD" w14:textId="77777777" w:rsidR="00BA0562" w:rsidRDefault="00BA0562" w:rsidP="006132A9">
      <w:pPr>
        <w:pStyle w:val="TerminalDisplay"/>
      </w:pPr>
      <w:r>
        <w:t xml:space="preserve">[R2-GigabitEthernet0/0/4]undo ipv6 nd ra halt </w:t>
      </w:r>
    </w:p>
    <w:p w14:paraId="54D77851" w14:textId="77777777" w:rsidR="00BA0562" w:rsidRDefault="00BA0562" w:rsidP="0063284F">
      <w:r>
        <w:t xml:space="preserve">Команда </w:t>
      </w:r>
      <w:r>
        <w:rPr>
          <w:b/>
          <w:bCs/>
        </w:rPr>
        <w:t>undo ipv6 nd ra halt</w:t>
      </w:r>
      <w:r>
        <w:t xml:space="preserve"> позволяет системе отправлять пакеты RA. По умолчанию интерфейсы маршрутизатора не отправляют пакеты RA.</w:t>
      </w:r>
    </w:p>
    <w:p w14:paraId="692FA167" w14:textId="77777777" w:rsidR="00BA0562" w:rsidRDefault="00BA0562" w:rsidP="006132A9">
      <w:pPr>
        <w:pStyle w:val="TerminalDisplay"/>
      </w:pPr>
      <w:r>
        <w:t xml:space="preserve">[R2-GigabitEthernet0/0/4]ipv6 nd autoconfig managed-address-flag </w:t>
      </w:r>
    </w:p>
    <w:p w14:paraId="634FCE6C" w14:textId="77777777" w:rsidR="00BA0562" w:rsidRDefault="00BA0562" w:rsidP="0063284F">
      <w:r>
        <w:t xml:space="preserve">Команда </w:t>
      </w:r>
      <w:r>
        <w:rPr>
          <w:b/>
          <w:bCs/>
        </w:rPr>
        <w:t>ipv6 nd autoconfig managed-address-flag</w:t>
      </w:r>
      <w:r>
        <w:t xml:space="preserve"> используется для установки флага управляемой конфигурации адресов (флаг M) в сообщениях RA, указывающего, должны или нет хосты использовать автоконфигурацию с отслеживанием состояния для получения адресов. По умолчанию флаг не установлен.</w:t>
      </w:r>
    </w:p>
    <w:p w14:paraId="07AEF58E" w14:textId="77777777" w:rsidR="00BA0562" w:rsidRDefault="00BA0562" w:rsidP="0063284F">
      <w:pPr>
        <w:pStyle w:val="ItemList"/>
      </w:pPr>
      <w:r>
        <w:t>Если флаг M установлен, хост получает IPv6-адрес посредством автоконфигурации с отслеживанием состояния.</w:t>
      </w:r>
    </w:p>
    <w:p w14:paraId="5E0F06C6" w14:textId="77777777" w:rsidR="00BA0562" w:rsidRDefault="00BA0562" w:rsidP="0063284F">
      <w:pPr>
        <w:pStyle w:val="ItemList"/>
      </w:pPr>
      <w:r>
        <w:lastRenderedPageBreak/>
        <w:t>Если флаг M не установлен, хост использует автоконфигурацию без отслеживания состояния для получения IPv6-адреса, то есть хост генерирует IPv6-адрес на основе информации о префиксе в пакете RA.</w:t>
      </w:r>
    </w:p>
    <w:p w14:paraId="0183D0FF" w14:textId="77777777" w:rsidR="00BA0562" w:rsidRDefault="00BA0562" w:rsidP="006132A9">
      <w:pPr>
        <w:pStyle w:val="TerminalDisplay"/>
      </w:pPr>
      <w:r>
        <w:t xml:space="preserve">[R2-GigabitEthernet0/0/4]ipv6 nd autoconfig other-flag </w:t>
      </w:r>
    </w:p>
    <w:p w14:paraId="38F56BCD" w14:textId="77777777" w:rsidR="00BA0562" w:rsidRDefault="00BA0562" w:rsidP="0063284F">
      <w:r>
        <w:t xml:space="preserve">Команда </w:t>
      </w:r>
      <w:r>
        <w:rPr>
          <w:b/>
          <w:bCs/>
        </w:rPr>
        <w:t>ipv6 nd autoconfig other-flag</w:t>
      </w:r>
      <w:r>
        <w:t xml:space="preserve"> устанавливает флаг другой конфигурации (флаг O) в сообщениях RA. По умолчанию флаг не установлен.</w:t>
      </w:r>
    </w:p>
    <w:p w14:paraId="3A3574E9" w14:textId="77777777" w:rsidR="00BA0562" w:rsidRDefault="00BA0562" w:rsidP="0063284F">
      <w:pPr>
        <w:pStyle w:val="ItemList"/>
      </w:pPr>
      <w:r>
        <w:t>Если флаг O установлен, хост использует автоконфигурацию с отслеживанием состояния для получения других параметров конфигурации (за исключением IPv6-адреса), в том числе продолжительность работы маршрутизатора, время доступности соседа, интервал повторной передачи и PMTU.</w:t>
      </w:r>
    </w:p>
    <w:p w14:paraId="2FD2E0FE" w14:textId="77777777" w:rsidR="00BA0562" w:rsidRDefault="00BA0562" w:rsidP="0063284F">
      <w:pPr>
        <w:pStyle w:val="ItemList"/>
      </w:pPr>
      <w:r>
        <w:t>Если флаг O не установлен, хост может получить настройки параметров (за исключением IPv6-адреса), в том числе продолжительность работы маршрутизатора, время доступности соседа, интервал повторной передачи и PMTU, посредством автоконфигурации без отслеживания состояния. Это означает, что устройство маршрутизации анонсирует эти конфигурации с помощью сообщений RA подключенным хостам.</w:t>
      </w:r>
    </w:p>
    <w:p w14:paraId="480E3BA7" w14:textId="77777777" w:rsidR="00BA0562" w:rsidRDefault="00BA0562" w:rsidP="006132A9">
      <w:pPr>
        <w:pStyle w:val="TerminalDisplay"/>
      </w:pPr>
      <w:r>
        <w:t>[R2-GigabitEthernet0/0/4]quit</w:t>
      </w:r>
    </w:p>
    <w:p w14:paraId="6513452A" w14:textId="77777777" w:rsidR="00BA0562" w:rsidRDefault="00BA0562" w:rsidP="0063284F">
      <w:r>
        <w:t># Настройте клиент на получение маршрута по умолчанию посредством сообщений RA.</w:t>
      </w:r>
    </w:p>
    <w:p w14:paraId="2F5151BF" w14:textId="77777777" w:rsidR="00BA0562" w:rsidRDefault="00BA0562" w:rsidP="006132A9">
      <w:pPr>
        <w:pStyle w:val="TerminalDisplay"/>
      </w:pPr>
      <w:r>
        <w:t>[R3]interface GigabitEthernet 0/0/3</w:t>
      </w:r>
    </w:p>
    <w:p w14:paraId="5DB9DF08" w14:textId="77777777" w:rsidR="00BA0562" w:rsidRDefault="00BA0562" w:rsidP="006132A9">
      <w:pPr>
        <w:pStyle w:val="TerminalDisplay"/>
      </w:pPr>
      <w:r>
        <w:t>[R3-GigabitEthernet0/0/3] ipv6 address auto global default</w:t>
      </w:r>
    </w:p>
    <w:p w14:paraId="3EAE1D28" w14:textId="77777777" w:rsidR="00BA0562" w:rsidRDefault="00BA0562" w:rsidP="0063284F">
      <w:r>
        <w:t># Выведите на экран маршруты R3.</w:t>
      </w:r>
    </w:p>
    <w:p w14:paraId="38A16CE9" w14:textId="77777777" w:rsidR="00BA0562" w:rsidRDefault="00BA0562" w:rsidP="006132A9">
      <w:pPr>
        <w:pStyle w:val="TerminalDisplay"/>
      </w:pPr>
      <w:r>
        <w:t xml:space="preserve">[R3]display ipv6 routing-table </w:t>
      </w:r>
    </w:p>
    <w:p w14:paraId="23DBF745" w14:textId="77777777" w:rsidR="00BA0562" w:rsidRDefault="00BA0562" w:rsidP="006132A9">
      <w:pPr>
        <w:pStyle w:val="TerminalDisplay"/>
      </w:pPr>
      <w:r>
        <w:t>Routing Table : Public</w:t>
      </w:r>
    </w:p>
    <w:p w14:paraId="48A9D6A0" w14:textId="77777777" w:rsidR="00BA0562" w:rsidRDefault="00BA0562" w:rsidP="006132A9">
      <w:pPr>
        <w:pStyle w:val="TerminalDisplay"/>
      </w:pPr>
      <w:r>
        <w:t xml:space="preserve">        Destinations : 4        Routes : 4</w:t>
      </w:r>
    </w:p>
    <w:p w14:paraId="369B99AF" w14:textId="77777777" w:rsidR="00BA0562" w:rsidRDefault="00BA0562" w:rsidP="006132A9">
      <w:pPr>
        <w:pStyle w:val="TerminalDisplay"/>
      </w:pPr>
    </w:p>
    <w:p w14:paraId="0A639516" w14:textId="1C7745A6" w:rsidR="00BA0562" w:rsidRPr="006132A9" w:rsidRDefault="00BA0562" w:rsidP="006132A9">
      <w:pPr>
        <w:pStyle w:val="TerminalDisplay"/>
      </w:pPr>
      <w:r>
        <w:t xml:space="preserve"> Destination     </w:t>
      </w:r>
      <w:r>
        <w:tab/>
        <w:t xml:space="preserve">: ::                                </w:t>
      </w:r>
      <w:r>
        <w:tab/>
        <w:t xml:space="preserve">PrefixLength   </w:t>
      </w:r>
      <w:r>
        <w:tab/>
        <w:t>: 0</w:t>
      </w:r>
    </w:p>
    <w:p w14:paraId="295B1D8C" w14:textId="01B51F1D" w:rsidR="00BA0562" w:rsidRPr="006132A9" w:rsidRDefault="00BA0562" w:rsidP="006132A9">
      <w:pPr>
        <w:pStyle w:val="TerminalDisplay"/>
      </w:pPr>
      <w:r>
        <w:t xml:space="preserve"> NextHop       </w:t>
      </w:r>
      <w:r>
        <w:tab/>
        <w:t xml:space="preserve">: FE80::A2F4:79FF:FE5A:CDAE         </w:t>
      </w:r>
      <w:r>
        <w:tab/>
        <w:t xml:space="preserve">Preference     </w:t>
      </w:r>
      <w:r>
        <w:tab/>
        <w:t>: 64</w:t>
      </w:r>
    </w:p>
    <w:p w14:paraId="27895250" w14:textId="10DCCD1A" w:rsidR="00BA0562" w:rsidRDefault="00BA0562" w:rsidP="006132A9">
      <w:pPr>
        <w:pStyle w:val="TerminalDisplay"/>
      </w:pPr>
      <w:r>
        <w:t xml:space="preserve"> Cost           </w:t>
      </w:r>
      <w:r>
        <w:tab/>
        <w:t xml:space="preserve">: 0                                </w:t>
      </w:r>
      <w:r>
        <w:tab/>
        <w:t xml:space="preserve">Protocol       </w:t>
      </w:r>
      <w:r>
        <w:tab/>
        <w:t>: Unr</w:t>
      </w:r>
    </w:p>
    <w:p w14:paraId="5A27815B" w14:textId="1DB70237" w:rsidR="00BA0562" w:rsidRDefault="00BA0562" w:rsidP="006132A9">
      <w:pPr>
        <w:pStyle w:val="TerminalDisplay"/>
      </w:pPr>
      <w:r>
        <w:t xml:space="preserve"> RelayNextHop  </w:t>
      </w:r>
      <w:r>
        <w:tab/>
        <w:t xml:space="preserve">: ::                                </w:t>
      </w:r>
      <w:r>
        <w:tab/>
        <w:t xml:space="preserve">TunnelID      </w:t>
      </w:r>
      <w:r>
        <w:tab/>
        <w:t>: 0x0</w:t>
      </w:r>
    </w:p>
    <w:p w14:paraId="389A6609" w14:textId="5F9CCED1" w:rsidR="00BA0562" w:rsidRDefault="00BA0562" w:rsidP="006132A9">
      <w:pPr>
        <w:pStyle w:val="TerminalDisplay"/>
      </w:pPr>
      <w:r>
        <w:t xml:space="preserve"> Interface        </w:t>
      </w:r>
      <w:r>
        <w:tab/>
        <w:t xml:space="preserve">: GigabitEthernet0/0/3               </w:t>
      </w:r>
      <w:r>
        <w:tab/>
        <w:t xml:space="preserve">Flags          </w:t>
      </w:r>
      <w:r>
        <w:tab/>
        <w:t>: D</w:t>
      </w:r>
    </w:p>
    <w:p w14:paraId="16494947" w14:textId="77777777" w:rsidR="00BA0562" w:rsidRDefault="00BA0562" w:rsidP="006132A9">
      <w:pPr>
        <w:pStyle w:val="TerminalDisplay"/>
      </w:pPr>
    </w:p>
    <w:p w14:paraId="148CF2C0" w14:textId="0DD2809D" w:rsidR="00BA0562" w:rsidRDefault="00BA0562" w:rsidP="006132A9">
      <w:pPr>
        <w:pStyle w:val="TerminalDisplay"/>
      </w:pPr>
      <w:r>
        <w:t xml:space="preserve"> Destination      </w:t>
      </w:r>
      <w:r>
        <w:tab/>
        <w:t xml:space="preserve">: ::1                              </w:t>
      </w:r>
      <w:r>
        <w:tab/>
        <w:t xml:space="preserve">PrefixLength   </w:t>
      </w:r>
      <w:r>
        <w:tab/>
        <w:t>: 128</w:t>
      </w:r>
    </w:p>
    <w:p w14:paraId="7E496DF0" w14:textId="1C874E45" w:rsidR="00BA0562" w:rsidRDefault="00BA0562" w:rsidP="006132A9">
      <w:pPr>
        <w:pStyle w:val="TerminalDisplay"/>
      </w:pPr>
      <w:r>
        <w:t xml:space="preserve"> NextHop        </w:t>
      </w:r>
      <w:r>
        <w:tab/>
        <w:t xml:space="preserve">: ::1                              </w:t>
      </w:r>
      <w:r>
        <w:tab/>
        <w:t xml:space="preserve">Preference     </w:t>
      </w:r>
      <w:r>
        <w:tab/>
        <w:t>: 0</w:t>
      </w:r>
    </w:p>
    <w:p w14:paraId="620B873F" w14:textId="0E7AEA9D" w:rsidR="00BA0562" w:rsidRDefault="00BA0562" w:rsidP="006132A9">
      <w:pPr>
        <w:pStyle w:val="TerminalDisplay"/>
      </w:pPr>
      <w:r>
        <w:t xml:space="preserve"> Cost            </w:t>
      </w:r>
      <w:r>
        <w:tab/>
        <w:t xml:space="preserve">: 0                               </w:t>
      </w:r>
      <w:r>
        <w:tab/>
        <w:t xml:space="preserve">Protocol       </w:t>
      </w:r>
      <w:r>
        <w:tab/>
        <w:t>: Direct</w:t>
      </w:r>
    </w:p>
    <w:p w14:paraId="6F506DDA" w14:textId="1FA4C088" w:rsidR="00BA0562" w:rsidRDefault="00BA0562" w:rsidP="006132A9">
      <w:pPr>
        <w:pStyle w:val="TerminalDisplay"/>
      </w:pPr>
      <w:r>
        <w:t xml:space="preserve"> RelayNextHop    </w:t>
      </w:r>
      <w:r>
        <w:tab/>
        <w:t xml:space="preserve">: ::                               </w:t>
      </w:r>
      <w:r>
        <w:tab/>
        <w:t xml:space="preserve">TunnelID      </w:t>
      </w:r>
      <w:r>
        <w:tab/>
        <w:t>: 0x0</w:t>
      </w:r>
    </w:p>
    <w:p w14:paraId="7B932899" w14:textId="26943AE9" w:rsidR="00BA0562" w:rsidRDefault="00BA0562" w:rsidP="006132A9">
      <w:pPr>
        <w:pStyle w:val="TerminalDisplay"/>
      </w:pPr>
      <w:r>
        <w:t xml:space="preserve"> Interface         </w:t>
      </w:r>
      <w:r>
        <w:tab/>
        <w:t xml:space="preserve">: InLoopBack0                     </w:t>
      </w:r>
      <w:r>
        <w:tab/>
        <w:t xml:space="preserve">Flags         </w:t>
      </w:r>
      <w:r>
        <w:tab/>
        <w:t>: D</w:t>
      </w:r>
    </w:p>
    <w:p w14:paraId="57895EB5" w14:textId="77777777" w:rsidR="00BA0562" w:rsidRDefault="00BA0562" w:rsidP="006132A9">
      <w:pPr>
        <w:pStyle w:val="TerminalDisplay"/>
      </w:pPr>
    </w:p>
    <w:p w14:paraId="4C031999" w14:textId="26B7A7EE" w:rsidR="00BA0562" w:rsidRDefault="00BA0562" w:rsidP="006132A9">
      <w:pPr>
        <w:pStyle w:val="TerminalDisplay"/>
      </w:pPr>
      <w:r>
        <w:t xml:space="preserve"> Destination       </w:t>
      </w:r>
      <w:r>
        <w:tab/>
        <w:t xml:space="preserve">: 2000:23::1                       </w:t>
      </w:r>
      <w:r>
        <w:tab/>
        <w:t xml:space="preserve">PrefixLength   </w:t>
      </w:r>
      <w:r>
        <w:tab/>
        <w:t>: 128</w:t>
      </w:r>
    </w:p>
    <w:p w14:paraId="2DF9E63D" w14:textId="6EB22FE6" w:rsidR="00BA0562" w:rsidRDefault="00BA0562" w:rsidP="006132A9">
      <w:pPr>
        <w:pStyle w:val="TerminalDisplay"/>
      </w:pPr>
      <w:r>
        <w:t xml:space="preserve"> NextHop         </w:t>
      </w:r>
      <w:r>
        <w:tab/>
        <w:t xml:space="preserve">: ::1                              </w:t>
      </w:r>
      <w:r>
        <w:tab/>
        <w:t xml:space="preserve">Preference     </w:t>
      </w:r>
      <w:r>
        <w:tab/>
        <w:t>: 0</w:t>
      </w:r>
    </w:p>
    <w:p w14:paraId="67027BF6" w14:textId="44E46D9C" w:rsidR="00BA0562" w:rsidRDefault="00BA0562" w:rsidP="006132A9">
      <w:pPr>
        <w:pStyle w:val="TerminalDisplay"/>
      </w:pPr>
      <w:r>
        <w:t xml:space="preserve"> Cost             </w:t>
      </w:r>
      <w:r>
        <w:tab/>
        <w:t xml:space="preserve">: 0                               </w:t>
      </w:r>
      <w:r>
        <w:tab/>
        <w:t xml:space="preserve">Protocol       </w:t>
      </w:r>
      <w:r>
        <w:tab/>
        <w:t>: Direct</w:t>
      </w:r>
    </w:p>
    <w:p w14:paraId="655A8958" w14:textId="0A4DD89C" w:rsidR="00BA0562" w:rsidRDefault="00BA0562" w:rsidP="006132A9">
      <w:pPr>
        <w:pStyle w:val="TerminalDisplay"/>
      </w:pPr>
      <w:r>
        <w:t xml:space="preserve"> RelayNextHop     </w:t>
      </w:r>
      <w:r>
        <w:tab/>
        <w:t xml:space="preserve">: ::                               </w:t>
      </w:r>
      <w:r>
        <w:tab/>
        <w:t xml:space="preserve">TunnelID      </w:t>
      </w:r>
      <w:r>
        <w:tab/>
        <w:t>: 0x0</w:t>
      </w:r>
    </w:p>
    <w:p w14:paraId="5D53F445" w14:textId="677B9177" w:rsidR="00BA0562" w:rsidRDefault="00BA0562" w:rsidP="006132A9">
      <w:pPr>
        <w:pStyle w:val="TerminalDisplay"/>
      </w:pPr>
      <w:r>
        <w:t xml:space="preserve"> Interface          </w:t>
      </w:r>
      <w:r>
        <w:tab/>
        <w:t xml:space="preserve">: GigabitEthernet0/0/3              </w:t>
      </w:r>
      <w:r>
        <w:tab/>
        <w:t xml:space="preserve">Flags          </w:t>
      </w:r>
      <w:r>
        <w:tab/>
        <w:t>: D</w:t>
      </w:r>
    </w:p>
    <w:p w14:paraId="78CEEC34" w14:textId="77777777" w:rsidR="00BA0562" w:rsidRDefault="00BA0562" w:rsidP="006132A9">
      <w:pPr>
        <w:pStyle w:val="TerminalDisplay"/>
      </w:pPr>
    </w:p>
    <w:p w14:paraId="354891BC" w14:textId="0A88764C" w:rsidR="00BA0562" w:rsidRDefault="00BA0562" w:rsidP="006132A9">
      <w:pPr>
        <w:pStyle w:val="TerminalDisplay"/>
      </w:pPr>
      <w:r>
        <w:t xml:space="preserve"> Destination        </w:t>
      </w:r>
      <w:r>
        <w:tab/>
        <w:t xml:space="preserve">: FE80::                           </w:t>
      </w:r>
      <w:r>
        <w:tab/>
        <w:t xml:space="preserve">PrefixLength   </w:t>
      </w:r>
      <w:r>
        <w:tab/>
        <w:t>: 10</w:t>
      </w:r>
    </w:p>
    <w:p w14:paraId="3C0BA31A" w14:textId="302F02F3" w:rsidR="00BA0562" w:rsidRDefault="00BA0562" w:rsidP="006132A9">
      <w:pPr>
        <w:pStyle w:val="TerminalDisplay"/>
      </w:pPr>
      <w:r>
        <w:t xml:space="preserve"> NextHop          </w:t>
      </w:r>
      <w:r>
        <w:tab/>
        <w:t xml:space="preserve">: ::                               </w:t>
      </w:r>
      <w:r>
        <w:tab/>
        <w:t xml:space="preserve">Preference     </w:t>
      </w:r>
      <w:r>
        <w:tab/>
        <w:t>: 0</w:t>
      </w:r>
    </w:p>
    <w:p w14:paraId="257CF310" w14:textId="1690E6BE" w:rsidR="00BA0562" w:rsidRDefault="00BA0562" w:rsidP="006132A9">
      <w:pPr>
        <w:pStyle w:val="TerminalDisplay"/>
      </w:pPr>
      <w:r>
        <w:t xml:space="preserve"> Cost              </w:t>
      </w:r>
      <w:r>
        <w:tab/>
        <w:t xml:space="preserve">: 0                               </w:t>
      </w:r>
      <w:r>
        <w:tab/>
        <w:t xml:space="preserve">Protocol       </w:t>
      </w:r>
      <w:r>
        <w:tab/>
        <w:t>: Direct</w:t>
      </w:r>
    </w:p>
    <w:p w14:paraId="458585C1" w14:textId="4FF0BEEB" w:rsidR="00BA0562" w:rsidRDefault="00BA0562" w:rsidP="006132A9">
      <w:pPr>
        <w:pStyle w:val="TerminalDisplay"/>
      </w:pPr>
      <w:r>
        <w:t xml:space="preserve"> RelayNextHop      </w:t>
      </w:r>
      <w:r>
        <w:tab/>
        <w:t xml:space="preserve">: ::                               </w:t>
      </w:r>
      <w:r>
        <w:tab/>
        <w:t xml:space="preserve">TunnelID      </w:t>
      </w:r>
      <w:r>
        <w:tab/>
        <w:t>: 0x0</w:t>
      </w:r>
    </w:p>
    <w:p w14:paraId="2E6907E5" w14:textId="61D92A8A" w:rsidR="00BA0562" w:rsidRDefault="00BA0562" w:rsidP="006132A9">
      <w:pPr>
        <w:pStyle w:val="TerminalDisplay"/>
      </w:pPr>
      <w:r>
        <w:t xml:space="preserve"> Interface           </w:t>
      </w:r>
      <w:r>
        <w:tab/>
        <w:t xml:space="preserve">: NULL0                          </w:t>
      </w:r>
      <w:r>
        <w:tab/>
        <w:t xml:space="preserve">Flags         </w:t>
      </w:r>
      <w:r>
        <w:tab/>
        <w:t>: D</w:t>
      </w:r>
    </w:p>
    <w:p w14:paraId="0E609A4F" w14:textId="77777777" w:rsidR="00BA0562" w:rsidRDefault="00BA0562" w:rsidP="002075CB">
      <w:pPr>
        <w:pStyle w:val="Step"/>
        <w:outlineLvl w:val="9"/>
      </w:pPr>
      <w:r>
        <w:lastRenderedPageBreak/>
        <w:t>Настройте R1 для получения IPv6-адреса в режиме без отслеживания состояния.</w:t>
      </w:r>
    </w:p>
    <w:p w14:paraId="2B0C926E" w14:textId="77777777" w:rsidR="00BA0562" w:rsidRDefault="00BA0562" w:rsidP="0063284F">
      <w:r>
        <w:t># Включите RA на GigabitEthernet0/0/3 маршрутизатора R2.</w:t>
      </w:r>
    </w:p>
    <w:p w14:paraId="1C5A559D" w14:textId="77777777" w:rsidR="00BA0562" w:rsidRDefault="00BA0562" w:rsidP="006132A9">
      <w:pPr>
        <w:pStyle w:val="TerminalDisplay"/>
      </w:pPr>
      <w:r>
        <w:t>[R2]interface GigabitEthernet 0/0/3</w:t>
      </w:r>
    </w:p>
    <w:p w14:paraId="50931EBB" w14:textId="77777777" w:rsidR="00BA0562" w:rsidRDefault="00BA0562" w:rsidP="006132A9">
      <w:pPr>
        <w:pStyle w:val="TerminalDisplay"/>
      </w:pPr>
      <w:r>
        <w:t xml:space="preserve">[R2-GigabitEthernet0/0/3]undo ipv6 nd ra halt </w:t>
      </w:r>
    </w:p>
    <w:p w14:paraId="370EDCB4" w14:textId="77777777" w:rsidR="00BA0562" w:rsidRDefault="00BA0562" w:rsidP="004B3AE9"/>
    <w:p w14:paraId="5035A707" w14:textId="77777777" w:rsidR="00BA0562" w:rsidRDefault="00BA0562" w:rsidP="006132A9">
      <w:pPr>
        <w:pStyle w:val="TerminalDisplay"/>
      </w:pPr>
      <w:r>
        <w:t># Включите функцию автоконфигурации адреса без отслеживания состояния на GigabitEthernet0/0/3 маршрутизатора R1.</w:t>
      </w:r>
    </w:p>
    <w:p w14:paraId="355595E1" w14:textId="77777777" w:rsidR="00BA0562" w:rsidRDefault="00BA0562" w:rsidP="006132A9">
      <w:pPr>
        <w:pStyle w:val="TerminalDisplay"/>
      </w:pPr>
      <w:r>
        <w:t>[R1]interface GigabitEthernet 0/0/3</w:t>
      </w:r>
    </w:p>
    <w:p w14:paraId="2F63A684" w14:textId="77777777" w:rsidR="00BA0562" w:rsidRDefault="00BA0562" w:rsidP="006132A9">
      <w:pPr>
        <w:pStyle w:val="TerminalDisplay"/>
      </w:pPr>
      <w:r>
        <w:t xml:space="preserve">[R1-GigabitEthernet0/0/3] ipv6 address auto global </w:t>
      </w:r>
    </w:p>
    <w:p w14:paraId="1CF7DE43" w14:textId="77777777" w:rsidR="00BA0562" w:rsidRDefault="00BA0562" w:rsidP="0063284F">
      <w:r>
        <w:t># Выведите на экран конфигурацию IP-адреса маршрутизатора R1.</w:t>
      </w:r>
    </w:p>
    <w:p w14:paraId="6C166EAE" w14:textId="77777777" w:rsidR="00BA0562" w:rsidRDefault="00BA0562" w:rsidP="006132A9">
      <w:pPr>
        <w:pStyle w:val="TerminalDisplay"/>
      </w:pPr>
      <w:r>
        <w:t xml:space="preserve">[R1]display ipv6 interface brief </w:t>
      </w:r>
    </w:p>
    <w:p w14:paraId="33A0E7D9" w14:textId="77777777" w:rsidR="00BA0562" w:rsidRDefault="00BA0562" w:rsidP="006132A9">
      <w:pPr>
        <w:pStyle w:val="TerminalDisplay"/>
      </w:pPr>
      <w:r>
        <w:t>*down: administratively down</w:t>
      </w:r>
    </w:p>
    <w:p w14:paraId="3EEB3331" w14:textId="77777777" w:rsidR="00BA0562" w:rsidRDefault="00BA0562" w:rsidP="006132A9">
      <w:pPr>
        <w:pStyle w:val="TerminalDisplay"/>
      </w:pPr>
      <w:r>
        <w:t>(l): loopback</w:t>
      </w:r>
    </w:p>
    <w:p w14:paraId="6017C3F4" w14:textId="77777777" w:rsidR="00BA0562" w:rsidRDefault="00BA0562" w:rsidP="006132A9">
      <w:pPr>
        <w:pStyle w:val="TerminalDisplay"/>
      </w:pPr>
      <w:r>
        <w:t>(s): spoofing</w:t>
      </w:r>
    </w:p>
    <w:p w14:paraId="0AC549BA" w14:textId="77777777" w:rsidR="00BA0562" w:rsidRDefault="00BA0562" w:rsidP="006132A9">
      <w:pPr>
        <w:pStyle w:val="TerminalDisplay"/>
      </w:pPr>
      <w:r>
        <w:t xml:space="preserve">Interface                     Physical               Protocol   </w:t>
      </w:r>
    </w:p>
    <w:p w14:paraId="4DAA0F21" w14:textId="77777777" w:rsidR="00BA0562" w:rsidRDefault="00BA0562" w:rsidP="006132A9">
      <w:pPr>
        <w:pStyle w:val="TerminalDisplay"/>
      </w:pPr>
      <w:r>
        <w:t xml:space="preserve">GigabitEthernet0/0/3            up                     up         </w:t>
      </w:r>
    </w:p>
    <w:p w14:paraId="1013456D" w14:textId="77777777" w:rsidR="00BA0562" w:rsidRDefault="00BA0562" w:rsidP="006132A9">
      <w:pPr>
        <w:pStyle w:val="TerminalDisplay"/>
      </w:pPr>
      <w:r>
        <w:t>[IPv6 Address] 2000:12::2E0:FCFF:FE4D:355</w:t>
      </w:r>
    </w:p>
    <w:p w14:paraId="4E5B114E" w14:textId="77777777" w:rsidR="00BA0562" w:rsidRPr="004B3AE9" w:rsidRDefault="00BA0562" w:rsidP="004B3AE9">
      <w:pPr>
        <w:pStyle w:val="TerminalDisplay"/>
        <w:shd w:val="clear" w:color="auto" w:fill="auto"/>
        <w:rPr>
          <w:i/>
          <w:iCs/>
        </w:rPr>
      </w:pPr>
      <w:r>
        <w:rPr>
          <w:i/>
          <w:iCs/>
        </w:rPr>
        <w:t>GigabitEthernet0/0/3 маршрутизатора R1 генерирует глобальный IPv6-адрес одноадресной рассылки на основе префикса IPv6-адреса, полученного из сообщения RA, которое отправил маршрутизатор R2, и локально сгенерированного идентификатора интерфейса.</w:t>
      </w:r>
    </w:p>
    <w:p w14:paraId="16B3CBB5" w14:textId="77777777" w:rsidR="00BA0562" w:rsidRDefault="00BA0562" w:rsidP="002075CB">
      <w:pPr>
        <w:pStyle w:val="Step"/>
        <w:outlineLvl w:val="9"/>
      </w:pPr>
      <w:r>
        <w:t>Настройте статический маршрут IPv6.</w:t>
      </w:r>
    </w:p>
    <w:p w14:paraId="0A9AA796" w14:textId="77777777" w:rsidR="00BA0562" w:rsidRDefault="00BA0562" w:rsidP="0063284F">
      <w:r>
        <w:t># Настройте статический маршрут на маршрутизаторе R1, чтобы обеспечить соединение между GigabitEthernet0/0/3 на маршрутизаторе R1 и GigabitEthernet0/0/3 на маршрутизаторе R3.</w:t>
      </w:r>
    </w:p>
    <w:p w14:paraId="6A1BEE3F" w14:textId="77777777" w:rsidR="00BA0562" w:rsidRDefault="00BA0562" w:rsidP="006132A9">
      <w:pPr>
        <w:pStyle w:val="TerminalDisplay"/>
      </w:pPr>
      <w:r>
        <w:t xml:space="preserve">[R1]ipv6 route-static 2000:23:: 64 2000:12::2 </w:t>
      </w:r>
    </w:p>
    <w:p w14:paraId="4C8FCF09" w14:textId="77777777" w:rsidR="00BA0562" w:rsidRDefault="00BA0562" w:rsidP="006132A9">
      <w:pPr>
        <w:pStyle w:val="TerminalDisplay"/>
      </w:pPr>
      <w:r>
        <w:t xml:space="preserve">Info: The destination address and mask of the configured static route mismatched, and the static route 2000:23::/64 was generated. </w:t>
      </w:r>
    </w:p>
    <w:p w14:paraId="4406788A" w14:textId="77777777" w:rsidR="00BA0562" w:rsidRDefault="00BA0562" w:rsidP="0063284F">
      <w:r>
        <w:t># Проверьте возможность установления связи.</w:t>
      </w:r>
    </w:p>
    <w:p w14:paraId="474B3208" w14:textId="77777777" w:rsidR="00BA0562" w:rsidRDefault="00BA0562" w:rsidP="006132A9">
      <w:pPr>
        <w:pStyle w:val="TerminalDisplay"/>
      </w:pPr>
      <w:r>
        <w:t>[R1]ping ipv6 2000:23::1</w:t>
      </w:r>
    </w:p>
    <w:p w14:paraId="2ACB25F7" w14:textId="77777777" w:rsidR="00BA0562" w:rsidRDefault="00BA0562" w:rsidP="006132A9">
      <w:pPr>
        <w:pStyle w:val="TerminalDisplay"/>
      </w:pPr>
      <w:r>
        <w:t xml:space="preserve">  PING 2000:23::1 : 56  data bytes, press CTRL_C to break</w:t>
      </w:r>
    </w:p>
    <w:p w14:paraId="4E7C2C07" w14:textId="77777777" w:rsidR="00BA0562" w:rsidRDefault="00BA0562" w:rsidP="006132A9">
      <w:pPr>
        <w:pStyle w:val="TerminalDisplay"/>
      </w:pPr>
      <w:r>
        <w:t xml:space="preserve">    Reply from 2000:23::1 </w:t>
      </w:r>
    </w:p>
    <w:p w14:paraId="0CB1E455" w14:textId="77777777" w:rsidR="00BA0562" w:rsidRDefault="00BA0562" w:rsidP="006132A9">
      <w:pPr>
        <w:pStyle w:val="TerminalDisplay"/>
      </w:pPr>
      <w:r>
        <w:t xml:space="preserve">    bytes=56 Sequence=1 hop limit=63  time = 20 ms</w:t>
      </w:r>
    </w:p>
    <w:p w14:paraId="1F9157EA" w14:textId="77777777" w:rsidR="00BA0562" w:rsidRDefault="00BA0562" w:rsidP="006132A9">
      <w:pPr>
        <w:pStyle w:val="TerminalDisplay"/>
      </w:pPr>
      <w:r>
        <w:t xml:space="preserve">    Reply from 2000:23::1 </w:t>
      </w:r>
    </w:p>
    <w:p w14:paraId="25E666FA" w14:textId="77777777" w:rsidR="00BA0562" w:rsidRDefault="00BA0562" w:rsidP="006132A9">
      <w:pPr>
        <w:pStyle w:val="TerminalDisplay"/>
      </w:pPr>
      <w:r>
        <w:t xml:space="preserve">    bytes=56 Sequence=2 hop limit=63  time = 20 ms</w:t>
      </w:r>
    </w:p>
    <w:p w14:paraId="13095CCA" w14:textId="77777777" w:rsidR="00BA0562" w:rsidRDefault="00BA0562" w:rsidP="006132A9">
      <w:pPr>
        <w:pStyle w:val="TerminalDisplay"/>
      </w:pPr>
      <w:r>
        <w:t xml:space="preserve">    Reply from 2000:23::1 </w:t>
      </w:r>
    </w:p>
    <w:p w14:paraId="69396E4C" w14:textId="77777777" w:rsidR="00BA0562" w:rsidRDefault="00BA0562" w:rsidP="006132A9">
      <w:pPr>
        <w:pStyle w:val="TerminalDisplay"/>
      </w:pPr>
      <w:r>
        <w:t xml:space="preserve">    bytes=56 Sequence=3 hop limit=63  time = 30 ms</w:t>
      </w:r>
    </w:p>
    <w:p w14:paraId="5B494D4C" w14:textId="77777777" w:rsidR="00BA0562" w:rsidRDefault="00BA0562" w:rsidP="006132A9">
      <w:pPr>
        <w:pStyle w:val="TerminalDisplay"/>
      </w:pPr>
      <w:r>
        <w:t xml:space="preserve">    Reply from 2000:23::1 </w:t>
      </w:r>
    </w:p>
    <w:p w14:paraId="262747D5" w14:textId="77777777" w:rsidR="00BA0562" w:rsidRDefault="00BA0562" w:rsidP="006132A9">
      <w:pPr>
        <w:pStyle w:val="TerminalDisplay"/>
      </w:pPr>
      <w:r>
        <w:t xml:space="preserve">    bytes=56 Sequence=4 hop limit=63  time = 20 ms</w:t>
      </w:r>
    </w:p>
    <w:p w14:paraId="4BFB8D72" w14:textId="77777777" w:rsidR="00BA0562" w:rsidRDefault="00BA0562" w:rsidP="006132A9">
      <w:pPr>
        <w:pStyle w:val="TerminalDisplay"/>
      </w:pPr>
      <w:r>
        <w:t xml:space="preserve">    Reply from 2000:23::1 </w:t>
      </w:r>
    </w:p>
    <w:p w14:paraId="0C6E2ACE" w14:textId="77777777" w:rsidR="00BA0562" w:rsidRDefault="00BA0562" w:rsidP="006132A9">
      <w:pPr>
        <w:pStyle w:val="TerminalDisplay"/>
      </w:pPr>
      <w:r>
        <w:t xml:space="preserve">    bytes=56 Sequence=5 hop limit=63  time = 30 ms</w:t>
      </w:r>
    </w:p>
    <w:p w14:paraId="796CD2E3" w14:textId="77777777" w:rsidR="00BA0562" w:rsidRDefault="00BA0562" w:rsidP="006132A9">
      <w:pPr>
        <w:pStyle w:val="TerminalDisplay"/>
      </w:pPr>
    </w:p>
    <w:p w14:paraId="5EE33531" w14:textId="77777777" w:rsidR="00BA0562" w:rsidRDefault="00BA0562" w:rsidP="006132A9">
      <w:pPr>
        <w:pStyle w:val="TerminalDisplay"/>
      </w:pPr>
      <w:r>
        <w:t xml:space="preserve">  --- 2000:23::1 ping statistics ---</w:t>
      </w:r>
    </w:p>
    <w:p w14:paraId="4D7C73D7" w14:textId="77777777" w:rsidR="00BA0562" w:rsidRDefault="00BA0562" w:rsidP="006132A9">
      <w:pPr>
        <w:pStyle w:val="TerminalDisplay"/>
      </w:pPr>
      <w:r>
        <w:t xml:space="preserve">    5 packet(s) transmitted</w:t>
      </w:r>
    </w:p>
    <w:p w14:paraId="3A74CD2E" w14:textId="77777777" w:rsidR="00BA0562" w:rsidRDefault="00BA0562" w:rsidP="006132A9">
      <w:pPr>
        <w:pStyle w:val="TerminalDisplay"/>
      </w:pPr>
      <w:r>
        <w:t xml:space="preserve">    5 packet(s) received</w:t>
      </w:r>
    </w:p>
    <w:p w14:paraId="2DF041E4" w14:textId="77777777" w:rsidR="00BA0562" w:rsidRDefault="00BA0562" w:rsidP="006132A9">
      <w:pPr>
        <w:pStyle w:val="TerminalDisplay"/>
      </w:pPr>
      <w:r>
        <w:t xml:space="preserve">    0.00% packet loss</w:t>
      </w:r>
    </w:p>
    <w:p w14:paraId="751C9C0B" w14:textId="77777777" w:rsidR="00BA0562" w:rsidRDefault="00BA0562" w:rsidP="006132A9">
      <w:pPr>
        <w:pStyle w:val="TerminalDisplay"/>
      </w:pPr>
      <w:r>
        <w:t>round-trip min/avg/max = 20/24/30 ms</w:t>
      </w:r>
    </w:p>
    <w:p w14:paraId="659B587E" w14:textId="77777777" w:rsidR="00BA0562" w:rsidRDefault="00BA0562" w:rsidP="0063284F">
      <w:r>
        <w:lastRenderedPageBreak/>
        <w:t>R1 имеет статический маршрут к сети 2000:23::/64. R3 получает маршрут по умолчанию через DHCPv6. Следовательно, GigabitEthernet0/0/3 на R1 и GigabitEthernet0/0/3 на R3 могут взаимодействовать друг с другом.</w:t>
      </w:r>
    </w:p>
    <w:p w14:paraId="139EB56A" w14:textId="77777777" w:rsidR="00BA0562" w:rsidRDefault="00BA0562" w:rsidP="0063284F">
      <w:r>
        <w:t># Выведите на экран информацию о соседях IPv6.</w:t>
      </w:r>
    </w:p>
    <w:p w14:paraId="4AA25C9A" w14:textId="77777777" w:rsidR="00BA0562" w:rsidRDefault="00BA0562" w:rsidP="006132A9">
      <w:pPr>
        <w:pStyle w:val="TerminalDisplay"/>
      </w:pPr>
      <w:r>
        <w:t xml:space="preserve">[R1]display ipv6 neighbors </w:t>
      </w:r>
    </w:p>
    <w:p w14:paraId="51C76985" w14:textId="77777777" w:rsidR="00BA0562" w:rsidRDefault="00BA0562" w:rsidP="006132A9">
      <w:pPr>
        <w:pStyle w:val="TerminalDisplay"/>
      </w:pPr>
      <w:r>
        <w:t>-----------------------------------------------------------------------------</w:t>
      </w:r>
    </w:p>
    <w:p w14:paraId="6A27EA88" w14:textId="1AC00923" w:rsidR="00BA0562" w:rsidRDefault="00BA0562" w:rsidP="006132A9">
      <w:pPr>
        <w:pStyle w:val="TerminalDisplay"/>
      </w:pPr>
      <w:r>
        <w:t xml:space="preserve">IPv6 Address   </w:t>
      </w:r>
      <w:r>
        <w:tab/>
        <w:t xml:space="preserve">: 2000:12::2                                        </w:t>
      </w:r>
    </w:p>
    <w:p w14:paraId="185D4DBB" w14:textId="009E9C56" w:rsidR="00BA0562" w:rsidRDefault="00BA0562" w:rsidP="006132A9">
      <w:pPr>
        <w:pStyle w:val="TerminalDisplay"/>
      </w:pPr>
      <w:r>
        <w:t xml:space="preserve">Link-layer     </w:t>
      </w:r>
      <w:r>
        <w:tab/>
        <w:t xml:space="preserve">: 00e0-fc12-6486                      </w:t>
      </w:r>
      <w:r>
        <w:tab/>
        <w:t xml:space="preserve">State     </w:t>
      </w:r>
      <w:r>
        <w:tab/>
        <w:t xml:space="preserve">: STALE        </w:t>
      </w:r>
    </w:p>
    <w:p w14:paraId="4E7BCF1B" w14:textId="5538D70B" w:rsidR="00BA0562" w:rsidRDefault="00BA0562" w:rsidP="006132A9">
      <w:pPr>
        <w:pStyle w:val="TerminalDisplay"/>
      </w:pPr>
      <w:r>
        <w:t xml:space="preserve">Interface      </w:t>
      </w:r>
      <w:r>
        <w:tab/>
        <w:t xml:space="preserve">: GE0/0/3                             </w:t>
      </w:r>
      <w:r>
        <w:tab/>
        <w:t xml:space="preserve">Age      </w:t>
      </w:r>
      <w:r>
        <w:tab/>
        <w:t xml:space="preserve">: 8                   </w:t>
      </w:r>
    </w:p>
    <w:p w14:paraId="7EC52648" w14:textId="44859F30" w:rsidR="00BA0562" w:rsidRDefault="00BA0562" w:rsidP="006132A9">
      <w:pPr>
        <w:pStyle w:val="TerminalDisplay"/>
      </w:pPr>
      <w:r>
        <w:t xml:space="preserve">VLAN       </w:t>
      </w:r>
      <w:r>
        <w:tab/>
        <w:t xml:space="preserve">: -                                   </w:t>
      </w:r>
      <w:r>
        <w:tab/>
        <w:t xml:space="preserve">CEVLAN  </w:t>
      </w:r>
      <w:r>
        <w:tab/>
        <w:t xml:space="preserve">: -                   </w:t>
      </w:r>
    </w:p>
    <w:p w14:paraId="6C5A9270" w14:textId="4C326626" w:rsidR="00BA0562" w:rsidRDefault="00BA0562" w:rsidP="006132A9">
      <w:pPr>
        <w:pStyle w:val="TerminalDisplay"/>
      </w:pPr>
      <w:r>
        <w:t xml:space="preserve">VPN name      :                                   </w:t>
      </w:r>
      <w:r>
        <w:tab/>
        <w:t xml:space="preserve">Is Router  </w:t>
      </w:r>
      <w:r>
        <w:tab/>
        <w:t xml:space="preserve">: TRUE             </w:t>
      </w:r>
    </w:p>
    <w:p w14:paraId="69B0BD4F" w14:textId="542B4799" w:rsidR="00BA0562" w:rsidRDefault="00BA0562" w:rsidP="006132A9">
      <w:pPr>
        <w:pStyle w:val="TerminalDisplay"/>
      </w:pPr>
      <w:r>
        <w:t xml:space="preserve">Secure FLAG   </w:t>
      </w:r>
      <w:r>
        <w:tab/>
        <w:t xml:space="preserve">: UN-SECURE                          </w:t>
      </w:r>
    </w:p>
    <w:p w14:paraId="3C5B6BD2" w14:textId="77777777" w:rsidR="00BA0562" w:rsidRDefault="00BA0562" w:rsidP="006132A9">
      <w:pPr>
        <w:pStyle w:val="TerminalDisplay"/>
      </w:pPr>
    </w:p>
    <w:p w14:paraId="1A443540" w14:textId="1B66A827" w:rsidR="00BA0562" w:rsidRDefault="00BA0562" w:rsidP="006132A9">
      <w:pPr>
        <w:pStyle w:val="TerminalDisplay"/>
      </w:pPr>
      <w:r>
        <w:t xml:space="preserve">IPv6 Address   </w:t>
      </w:r>
      <w:r>
        <w:tab/>
        <w:t xml:space="preserve">: FE80::2E0:FCFF:FE12:6486                          </w:t>
      </w:r>
    </w:p>
    <w:p w14:paraId="45BBA98C" w14:textId="0479B571" w:rsidR="00BA0562" w:rsidRDefault="00BA0562" w:rsidP="006132A9">
      <w:pPr>
        <w:pStyle w:val="TerminalDisplay"/>
      </w:pPr>
      <w:r>
        <w:t xml:space="preserve">Link-layer     </w:t>
      </w:r>
      <w:r>
        <w:tab/>
        <w:t xml:space="preserve">: 00e0-fc12-6486                     </w:t>
      </w:r>
      <w:r>
        <w:tab/>
        <w:t xml:space="preserve">State    </w:t>
      </w:r>
      <w:r>
        <w:tab/>
        <w:t xml:space="preserve">: STALE        </w:t>
      </w:r>
    </w:p>
    <w:p w14:paraId="4B643CC5" w14:textId="2A4A0D95" w:rsidR="00BA0562" w:rsidRDefault="00BA0562" w:rsidP="006132A9">
      <w:pPr>
        <w:pStyle w:val="TerminalDisplay"/>
      </w:pPr>
      <w:r>
        <w:t xml:space="preserve">Interface      </w:t>
      </w:r>
      <w:r>
        <w:tab/>
        <w:t xml:space="preserve">: GE0/0/3                            </w:t>
      </w:r>
      <w:r>
        <w:tab/>
        <w:t xml:space="preserve">Age     </w:t>
      </w:r>
      <w:r>
        <w:tab/>
        <w:t xml:space="preserve">: 8                   </w:t>
      </w:r>
    </w:p>
    <w:p w14:paraId="5F7C3465" w14:textId="75F7E9D0" w:rsidR="00BA0562" w:rsidRDefault="00BA0562" w:rsidP="006132A9">
      <w:pPr>
        <w:pStyle w:val="TerminalDisplay"/>
      </w:pPr>
      <w:r>
        <w:t xml:space="preserve">VLAN         </w:t>
      </w:r>
      <w:r>
        <w:tab/>
        <w:t xml:space="preserve">: -                                  </w:t>
      </w:r>
      <w:r>
        <w:tab/>
        <w:t xml:space="preserve">CEVLAN  </w:t>
      </w:r>
      <w:r>
        <w:tab/>
        <w:t xml:space="preserve">: –                   </w:t>
      </w:r>
    </w:p>
    <w:p w14:paraId="3AF2F6EF" w14:textId="42D1C4DA" w:rsidR="00BA0562" w:rsidRDefault="00BA0562" w:rsidP="006132A9">
      <w:pPr>
        <w:pStyle w:val="TerminalDisplay"/>
      </w:pPr>
      <w:r>
        <w:t xml:space="preserve">VPN name      </w:t>
      </w:r>
      <w:r>
        <w:tab/>
        <w:t xml:space="preserve">:                                  </w:t>
      </w:r>
      <w:r>
        <w:tab/>
        <w:t xml:space="preserve">Is Router  </w:t>
      </w:r>
      <w:r>
        <w:tab/>
        <w:t xml:space="preserve">: TRUE             </w:t>
      </w:r>
    </w:p>
    <w:p w14:paraId="15F80C6A" w14:textId="3F6FA175" w:rsidR="00BA0562" w:rsidRDefault="00BA0562" w:rsidP="006132A9">
      <w:pPr>
        <w:pStyle w:val="TerminalDisplay"/>
      </w:pPr>
      <w:r>
        <w:t xml:space="preserve">Secure FLAG   </w:t>
      </w:r>
      <w:r>
        <w:tab/>
        <w:t xml:space="preserve">: UN-SECURE                          </w:t>
      </w:r>
    </w:p>
    <w:p w14:paraId="6800ECF6" w14:textId="77777777" w:rsidR="00BA0562" w:rsidRDefault="00BA0562" w:rsidP="006132A9">
      <w:pPr>
        <w:pStyle w:val="TerminalDisplay"/>
      </w:pPr>
      <w:r>
        <w:t>-----------------------------------------------------------------------------</w:t>
      </w:r>
    </w:p>
    <w:p w14:paraId="068F8AE3" w14:textId="77777777" w:rsidR="00BA0562" w:rsidRDefault="00BA0562" w:rsidP="006132A9">
      <w:pPr>
        <w:pStyle w:val="TerminalDisplay"/>
      </w:pPr>
      <w:r>
        <w:t xml:space="preserve">Total: 2       Dynamic: 2       Static: 0      </w:t>
      </w:r>
    </w:p>
    <w:p w14:paraId="4BCFE10F" w14:textId="77777777" w:rsidR="00BA0562" w:rsidRDefault="00BA0562" w:rsidP="0063284F"/>
    <w:p w14:paraId="00F9D7F1" w14:textId="77777777" w:rsidR="0063284F" w:rsidRDefault="0063284F" w:rsidP="0063284F">
      <w:pPr>
        <w:pStyle w:val="End"/>
      </w:pPr>
      <w:r>
        <w:t>----Конец</w:t>
      </w:r>
    </w:p>
    <w:p w14:paraId="0BDDE3B7" w14:textId="77777777" w:rsidR="00BA0562" w:rsidRDefault="00BA0562" w:rsidP="0063284F">
      <w:pPr>
        <w:pStyle w:val="Heading2"/>
      </w:pPr>
      <w:bookmarkStart w:id="202" w:name="_Toc66968639"/>
      <w:r>
        <w:t>Проверка</w:t>
      </w:r>
      <w:bookmarkEnd w:id="202"/>
    </w:p>
    <w:p w14:paraId="5A758892" w14:textId="77777777" w:rsidR="00BA0562" w:rsidRPr="006E3A2C" w:rsidRDefault="00BA0562" w:rsidP="0063284F">
      <w:r>
        <w:t>Подробности данной операции здесь не приводятся.</w:t>
      </w:r>
    </w:p>
    <w:p w14:paraId="6A052B01" w14:textId="19FD1491" w:rsidR="00BA0562" w:rsidRDefault="00C97018" w:rsidP="0063284F">
      <w:pPr>
        <w:pStyle w:val="Heading2"/>
      </w:pPr>
      <w:bookmarkStart w:id="203" w:name="_Toc66968640"/>
      <w:r>
        <w:t>Справочные конфигурации</w:t>
      </w:r>
      <w:bookmarkEnd w:id="203"/>
    </w:p>
    <w:p w14:paraId="634FC557" w14:textId="77777777" w:rsidR="00BA0562" w:rsidRDefault="00BA0562" w:rsidP="0063284F">
      <w:r>
        <w:t>Конфигурация на R1</w:t>
      </w:r>
    </w:p>
    <w:p w14:paraId="06527DBD" w14:textId="77777777" w:rsidR="00BA0562" w:rsidRDefault="00BA0562" w:rsidP="006132A9">
      <w:pPr>
        <w:pStyle w:val="TerminalDisplay"/>
      </w:pPr>
      <w:r>
        <w:t>#</w:t>
      </w:r>
    </w:p>
    <w:p w14:paraId="25AE7B0D" w14:textId="77777777" w:rsidR="00BA0562" w:rsidRDefault="00BA0562" w:rsidP="006132A9">
      <w:pPr>
        <w:pStyle w:val="TerminalDisplay"/>
      </w:pPr>
      <w:r>
        <w:t xml:space="preserve"> sysname R1</w:t>
      </w:r>
    </w:p>
    <w:p w14:paraId="31B36ED3" w14:textId="77777777" w:rsidR="00BA0562" w:rsidRDefault="00BA0562" w:rsidP="006132A9">
      <w:pPr>
        <w:pStyle w:val="TerminalDisplay"/>
      </w:pPr>
      <w:r>
        <w:t>#</w:t>
      </w:r>
    </w:p>
    <w:p w14:paraId="4BAF6AF8" w14:textId="77777777" w:rsidR="00BA0562" w:rsidRDefault="00BA0562" w:rsidP="006132A9">
      <w:pPr>
        <w:pStyle w:val="TerminalDisplay"/>
      </w:pPr>
      <w:r>
        <w:t>ipv6</w:t>
      </w:r>
    </w:p>
    <w:p w14:paraId="23A78F87" w14:textId="77777777" w:rsidR="00BA0562" w:rsidRDefault="00BA0562" w:rsidP="006132A9">
      <w:pPr>
        <w:pStyle w:val="TerminalDisplay"/>
      </w:pPr>
      <w:r>
        <w:t>#</w:t>
      </w:r>
    </w:p>
    <w:p w14:paraId="6E39E2F1" w14:textId="77777777" w:rsidR="00BA0562" w:rsidRDefault="00BA0562" w:rsidP="006132A9">
      <w:pPr>
        <w:pStyle w:val="TerminalDisplay"/>
      </w:pPr>
      <w:r>
        <w:t>interface GigabitEthernet0/0/3</w:t>
      </w:r>
    </w:p>
    <w:p w14:paraId="3DC41A88" w14:textId="77777777" w:rsidR="00BA0562" w:rsidRDefault="00BA0562" w:rsidP="006132A9">
      <w:pPr>
        <w:pStyle w:val="TerminalDisplay"/>
      </w:pPr>
      <w:r>
        <w:t xml:space="preserve"> ipv6 enable</w:t>
      </w:r>
    </w:p>
    <w:p w14:paraId="273AAB4D" w14:textId="77777777" w:rsidR="00BA0562" w:rsidRDefault="00BA0562" w:rsidP="006132A9">
      <w:pPr>
        <w:pStyle w:val="TerminalDisplay"/>
      </w:pPr>
      <w:r>
        <w:t xml:space="preserve"> ipv6 address auto link-local             </w:t>
      </w:r>
    </w:p>
    <w:p w14:paraId="10CA5EED" w14:textId="77777777" w:rsidR="00BA0562" w:rsidRDefault="00BA0562" w:rsidP="006132A9">
      <w:pPr>
        <w:pStyle w:val="TerminalDisplay"/>
      </w:pPr>
      <w:r>
        <w:t xml:space="preserve"> ipv6 address auto global</w:t>
      </w:r>
    </w:p>
    <w:p w14:paraId="3EA8552F" w14:textId="77777777" w:rsidR="00BA0562" w:rsidRDefault="00BA0562" w:rsidP="006132A9">
      <w:pPr>
        <w:pStyle w:val="TerminalDisplay"/>
      </w:pPr>
      <w:r>
        <w:t>#</w:t>
      </w:r>
    </w:p>
    <w:p w14:paraId="5AD8B08F" w14:textId="77777777" w:rsidR="00BA0562" w:rsidRDefault="00BA0562" w:rsidP="006132A9">
      <w:pPr>
        <w:pStyle w:val="TerminalDisplay"/>
      </w:pPr>
      <w:r>
        <w:t>ipv6 route-static 2000:23:: 64 2000:12::2</w:t>
      </w:r>
    </w:p>
    <w:p w14:paraId="45FA388A" w14:textId="77777777" w:rsidR="00BA0562" w:rsidRDefault="00BA0562" w:rsidP="006132A9">
      <w:pPr>
        <w:pStyle w:val="TerminalDisplay"/>
      </w:pPr>
      <w:r>
        <w:t>#</w:t>
      </w:r>
    </w:p>
    <w:p w14:paraId="2B57D0C3" w14:textId="77777777" w:rsidR="00BA0562" w:rsidRDefault="00BA0562" w:rsidP="006132A9">
      <w:pPr>
        <w:pStyle w:val="TerminalDisplay"/>
      </w:pPr>
      <w:r>
        <w:t>return</w:t>
      </w:r>
    </w:p>
    <w:p w14:paraId="62F09F61" w14:textId="77777777" w:rsidR="00BA0562" w:rsidRDefault="00BA0562" w:rsidP="0063284F">
      <w:r>
        <w:t>Конфигурация на R2</w:t>
      </w:r>
    </w:p>
    <w:p w14:paraId="441F4493" w14:textId="77777777" w:rsidR="00BA0562" w:rsidRDefault="00BA0562" w:rsidP="006132A9">
      <w:pPr>
        <w:pStyle w:val="TerminalDisplay"/>
      </w:pPr>
      <w:r>
        <w:t>#</w:t>
      </w:r>
    </w:p>
    <w:p w14:paraId="7E968A4C" w14:textId="77777777" w:rsidR="00BA0562" w:rsidRDefault="00BA0562" w:rsidP="006132A9">
      <w:pPr>
        <w:pStyle w:val="TerminalDisplay"/>
      </w:pPr>
      <w:r>
        <w:lastRenderedPageBreak/>
        <w:t xml:space="preserve"> sysname R2</w:t>
      </w:r>
    </w:p>
    <w:p w14:paraId="70449013" w14:textId="77777777" w:rsidR="00BA0562" w:rsidRDefault="00BA0562" w:rsidP="006132A9">
      <w:pPr>
        <w:pStyle w:val="TerminalDisplay"/>
      </w:pPr>
      <w:r>
        <w:t>#</w:t>
      </w:r>
    </w:p>
    <w:p w14:paraId="11581C85" w14:textId="77777777" w:rsidR="00BA0562" w:rsidRDefault="00BA0562" w:rsidP="006132A9">
      <w:pPr>
        <w:pStyle w:val="TerminalDisplay"/>
      </w:pPr>
      <w:r>
        <w:t>ipv6</w:t>
      </w:r>
    </w:p>
    <w:p w14:paraId="7C4AD847" w14:textId="77777777" w:rsidR="00BA0562" w:rsidRDefault="00BA0562" w:rsidP="006132A9">
      <w:pPr>
        <w:pStyle w:val="TerminalDisplay"/>
      </w:pPr>
      <w:r>
        <w:t>#</w:t>
      </w:r>
    </w:p>
    <w:p w14:paraId="5E582450" w14:textId="77777777" w:rsidR="00BA0562" w:rsidRDefault="00BA0562" w:rsidP="006132A9">
      <w:pPr>
        <w:pStyle w:val="TerminalDisplay"/>
      </w:pPr>
      <w:r>
        <w:t>dhcp enable</w:t>
      </w:r>
    </w:p>
    <w:p w14:paraId="7675E91A" w14:textId="77777777" w:rsidR="00BA0562" w:rsidRDefault="00BA0562" w:rsidP="006132A9">
      <w:pPr>
        <w:pStyle w:val="TerminalDisplay"/>
      </w:pPr>
      <w:r>
        <w:t xml:space="preserve">#                                 </w:t>
      </w:r>
    </w:p>
    <w:p w14:paraId="247C74B2" w14:textId="77777777" w:rsidR="00BA0562" w:rsidRDefault="00BA0562" w:rsidP="006132A9">
      <w:pPr>
        <w:pStyle w:val="TerminalDisplay"/>
      </w:pPr>
      <w:r>
        <w:t>dhcpv6 pool pool1</w:t>
      </w:r>
    </w:p>
    <w:p w14:paraId="55959A05" w14:textId="77777777" w:rsidR="00BA0562" w:rsidRDefault="00BA0562" w:rsidP="006132A9">
      <w:pPr>
        <w:pStyle w:val="TerminalDisplay"/>
      </w:pPr>
      <w:r>
        <w:t xml:space="preserve"> address prefix 2000:23::/64</w:t>
      </w:r>
    </w:p>
    <w:p w14:paraId="674284FC" w14:textId="77777777" w:rsidR="00BA0562" w:rsidRDefault="00BA0562" w:rsidP="006132A9">
      <w:pPr>
        <w:pStyle w:val="TerminalDisplay"/>
      </w:pPr>
      <w:r>
        <w:t xml:space="preserve"> dns-server 2000:23::2</w:t>
      </w:r>
    </w:p>
    <w:p w14:paraId="7DF4A936" w14:textId="77777777" w:rsidR="00BA0562" w:rsidRDefault="00BA0562" w:rsidP="006132A9">
      <w:pPr>
        <w:pStyle w:val="TerminalDisplay"/>
      </w:pPr>
      <w:r>
        <w:t>#</w:t>
      </w:r>
    </w:p>
    <w:p w14:paraId="2E0C6B83" w14:textId="77777777" w:rsidR="00BA0562" w:rsidRDefault="00BA0562" w:rsidP="006132A9">
      <w:pPr>
        <w:pStyle w:val="TerminalDisplay"/>
      </w:pPr>
      <w:r>
        <w:t>interface GigabitEthernet0/0/3</w:t>
      </w:r>
    </w:p>
    <w:p w14:paraId="2D8553D6" w14:textId="77777777" w:rsidR="00BA0562" w:rsidRDefault="00BA0562" w:rsidP="006132A9">
      <w:pPr>
        <w:pStyle w:val="TerminalDisplay"/>
      </w:pPr>
      <w:r>
        <w:t xml:space="preserve"> ipv6 enable</w:t>
      </w:r>
    </w:p>
    <w:p w14:paraId="6EEE0B03" w14:textId="77777777" w:rsidR="00BA0562" w:rsidRDefault="00BA0562" w:rsidP="006132A9">
      <w:pPr>
        <w:pStyle w:val="TerminalDisplay"/>
      </w:pPr>
      <w:r>
        <w:t xml:space="preserve"> ipv6 address 2000:12::2/64               </w:t>
      </w:r>
    </w:p>
    <w:p w14:paraId="3D295CDD" w14:textId="77777777" w:rsidR="00BA0562" w:rsidRDefault="00BA0562" w:rsidP="006132A9">
      <w:pPr>
        <w:pStyle w:val="TerminalDisplay"/>
      </w:pPr>
      <w:r>
        <w:t xml:space="preserve"> ipv6 address auto link-local</w:t>
      </w:r>
    </w:p>
    <w:p w14:paraId="76DC5DFA" w14:textId="77777777" w:rsidR="00BA0562" w:rsidRDefault="00BA0562" w:rsidP="006132A9">
      <w:pPr>
        <w:pStyle w:val="TerminalDisplay"/>
      </w:pPr>
      <w:r>
        <w:t xml:space="preserve"> undo ipv6 nd ra halt</w:t>
      </w:r>
    </w:p>
    <w:p w14:paraId="7F0E3BE6" w14:textId="77777777" w:rsidR="00BA0562" w:rsidRDefault="00BA0562" w:rsidP="006132A9">
      <w:pPr>
        <w:pStyle w:val="TerminalDisplay"/>
      </w:pPr>
      <w:r>
        <w:t>interface GigabitEthernet0/0/4</w:t>
      </w:r>
    </w:p>
    <w:p w14:paraId="601CDEF6" w14:textId="77777777" w:rsidR="00BA0562" w:rsidRDefault="00BA0562" w:rsidP="006132A9">
      <w:pPr>
        <w:pStyle w:val="TerminalDisplay"/>
      </w:pPr>
      <w:r>
        <w:t>#</w:t>
      </w:r>
    </w:p>
    <w:p w14:paraId="4EA27FAC" w14:textId="77777777" w:rsidR="00BA0562" w:rsidRDefault="00BA0562" w:rsidP="006132A9">
      <w:pPr>
        <w:pStyle w:val="TerminalDisplay"/>
      </w:pPr>
      <w:r>
        <w:t>ipv6 enable</w:t>
      </w:r>
    </w:p>
    <w:p w14:paraId="4B08D06F" w14:textId="77777777" w:rsidR="00BA0562" w:rsidRDefault="00BA0562" w:rsidP="006132A9">
      <w:pPr>
        <w:pStyle w:val="TerminalDisplay"/>
      </w:pPr>
      <w:r>
        <w:t xml:space="preserve"> ipv6 address 2000:23::2/64</w:t>
      </w:r>
    </w:p>
    <w:p w14:paraId="2C312232" w14:textId="77777777" w:rsidR="00BA0562" w:rsidRDefault="00BA0562" w:rsidP="006132A9">
      <w:pPr>
        <w:pStyle w:val="TerminalDisplay"/>
      </w:pPr>
      <w:r>
        <w:t xml:space="preserve"> ipv6 address auto link-local</w:t>
      </w:r>
    </w:p>
    <w:p w14:paraId="73F992E8" w14:textId="77777777" w:rsidR="00BA0562" w:rsidRDefault="00BA0562" w:rsidP="006132A9">
      <w:pPr>
        <w:pStyle w:val="TerminalDisplay"/>
      </w:pPr>
      <w:r>
        <w:t xml:space="preserve"> undo ipv6 nd ra halt</w:t>
      </w:r>
    </w:p>
    <w:p w14:paraId="4885B7B5" w14:textId="77777777" w:rsidR="00BA0562" w:rsidRDefault="00BA0562" w:rsidP="006132A9">
      <w:pPr>
        <w:pStyle w:val="TerminalDisplay"/>
      </w:pPr>
      <w:r>
        <w:t xml:space="preserve"> ipv6 nd autoconfig managed-address-flag</w:t>
      </w:r>
    </w:p>
    <w:p w14:paraId="4CE5641C" w14:textId="77777777" w:rsidR="00BA0562" w:rsidRDefault="00BA0562" w:rsidP="006132A9">
      <w:pPr>
        <w:pStyle w:val="TerminalDisplay"/>
      </w:pPr>
      <w:r>
        <w:t xml:space="preserve"> dhcpv6 server pool1</w:t>
      </w:r>
    </w:p>
    <w:p w14:paraId="173E5958" w14:textId="77777777" w:rsidR="00BA0562" w:rsidRDefault="00BA0562" w:rsidP="006132A9">
      <w:pPr>
        <w:pStyle w:val="TerminalDisplay"/>
      </w:pPr>
      <w:r>
        <w:t>#</w:t>
      </w:r>
    </w:p>
    <w:p w14:paraId="4DF65045" w14:textId="77777777" w:rsidR="00BA0562" w:rsidRDefault="00BA0562" w:rsidP="006132A9">
      <w:pPr>
        <w:pStyle w:val="TerminalDisplay"/>
      </w:pPr>
      <w:r>
        <w:t>return</w:t>
      </w:r>
    </w:p>
    <w:p w14:paraId="7D7255F5" w14:textId="77777777" w:rsidR="00BA0562" w:rsidRDefault="00BA0562" w:rsidP="0063284F">
      <w:r>
        <w:t>Конфигурация на R3</w:t>
      </w:r>
    </w:p>
    <w:p w14:paraId="2658919D" w14:textId="77777777" w:rsidR="00BA0562" w:rsidRDefault="00BA0562" w:rsidP="006132A9">
      <w:pPr>
        <w:pStyle w:val="TerminalDisplay"/>
      </w:pPr>
      <w:r>
        <w:t>#</w:t>
      </w:r>
    </w:p>
    <w:p w14:paraId="2ED70662" w14:textId="77777777" w:rsidR="00BA0562" w:rsidRDefault="00BA0562" w:rsidP="006132A9">
      <w:pPr>
        <w:pStyle w:val="TerminalDisplay"/>
      </w:pPr>
      <w:r>
        <w:t xml:space="preserve"> sysname R3</w:t>
      </w:r>
    </w:p>
    <w:p w14:paraId="0A1CA8FC" w14:textId="77777777" w:rsidR="00BA0562" w:rsidRDefault="00BA0562" w:rsidP="006132A9">
      <w:pPr>
        <w:pStyle w:val="TerminalDisplay"/>
      </w:pPr>
      <w:r>
        <w:t>#</w:t>
      </w:r>
    </w:p>
    <w:p w14:paraId="088B74B0" w14:textId="77777777" w:rsidR="00BA0562" w:rsidRDefault="00BA0562" w:rsidP="006132A9">
      <w:pPr>
        <w:pStyle w:val="TerminalDisplay"/>
      </w:pPr>
      <w:r>
        <w:t>ipv6</w:t>
      </w:r>
    </w:p>
    <w:p w14:paraId="69082CB2" w14:textId="77777777" w:rsidR="00BA0562" w:rsidRDefault="00BA0562" w:rsidP="006132A9">
      <w:pPr>
        <w:pStyle w:val="TerminalDisplay"/>
      </w:pPr>
      <w:r>
        <w:t>#</w:t>
      </w:r>
    </w:p>
    <w:p w14:paraId="79A7A1AC" w14:textId="77777777" w:rsidR="00BA0562" w:rsidRDefault="00BA0562" w:rsidP="006132A9">
      <w:pPr>
        <w:pStyle w:val="TerminalDisplay"/>
      </w:pPr>
      <w:r>
        <w:t>dhcp enable</w:t>
      </w:r>
    </w:p>
    <w:p w14:paraId="2EF22ABD" w14:textId="77777777" w:rsidR="00BA0562" w:rsidRDefault="00BA0562" w:rsidP="006132A9">
      <w:pPr>
        <w:pStyle w:val="TerminalDisplay"/>
      </w:pPr>
      <w:r>
        <w:t xml:space="preserve">#                        </w:t>
      </w:r>
    </w:p>
    <w:p w14:paraId="1B5E53D4" w14:textId="77777777" w:rsidR="00BA0562" w:rsidRDefault="00BA0562" w:rsidP="006132A9">
      <w:pPr>
        <w:pStyle w:val="TerminalDisplay"/>
      </w:pPr>
      <w:r>
        <w:t>interface GigabitEthernet0/0/3</w:t>
      </w:r>
    </w:p>
    <w:p w14:paraId="0CC2A437" w14:textId="77777777" w:rsidR="00BA0562" w:rsidRDefault="00BA0562" w:rsidP="006132A9">
      <w:pPr>
        <w:pStyle w:val="TerminalDisplay"/>
      </w:pPr>
      <w:r>
        <w:t xml:space="preserve"> ipv6 enable</w:t>
      </w:r>
    </w:p>
    <w:p w14:paraId="22228E4D" w14:textId="77777777" w:rsidR="00BA0562" w:rsidRDefault="00BA0562" w:rsidP="006132A9">
      <w:pPr>
        <w:pStyle w:val="TerminalDisplay"/>
      </w:pPr>
      <w:r>
        <w:t xml:space="preserve"> ipv6 address auto link-local</w:t>
      </w:r>
    </w:p>
    <w:p w14:paraId="22B9DBEB" w14:textId="77777777" w:rsidR="00BA0562" w:rsidRDefault="00BA0562" w:rsidP="006132A9">
      <w:pPr>
        <w:pStyle w:val="TerminalDisplay"/>
      </w:pPr>
      <w:r>
        <w:t xml:space="preserve"> ipv6 address auto global default</w:t>
      </w:r>
    </w:p>
    <w:p w14:paraId="4F3685D6" w14:textId="77777777" w:rsidR="00BA0562" w:rsidRDefault="00BA0562" w:rsidP="006132A9">
      <w:pPr>
        <w:pStyle w:val="TerminalDisplay"/>
      </w:pPr>
      <w:r>
        <w:t xml:space="preserve"> ipv6 address auto dhcp</w:t>
      </w:r>
    </w:p>
    <w:p w14:paraId="79B936CF" w14:textId="77777777" w:rsidR="00BA0562" w:rsidRDefault="00BA0562" w:rsidP="006132A9">
      <w:pPr>
        <w:pStyle w:val="TerminalDisplay"/>
      </w:pPr>
      <w:r>
        <w:t>#</w:t>
      </w:r>
    </w:p>
    <w:p w14:paraId="51789BC2" w14:textId="77777777" w:rsidR="00BA0562" w:rsidRDefault="00BA0562" w:rsidP="006132A9">
      <w:pPr>
        <w:pStyle w:val="TerminalDisplay"/>
      </w:pPr>
      <w:r>
        <w:t>return</w:t>
      </w:r>
    </w:p>
    <w:p w14:paraId="1AFC455C" w14:textId="77777777" w:rsidR="00BA0562" w:rsidRDefault="00BA0562" w:rsidP="0063284F">
      <w:pPr>
        <w:pStyle w:val="Heading2"/>
      </w:pPr>
      <w:bookmarkStart w:id="204" w:name="_Toc35261184"/>
      <w:bookmarkStart w:id="205" w:name="_Toc66968641"/>
      <w:r>
        <w:t>Вопросы</w:t>
      </w:r>
      <w:bookmarkEnd w:id="204"/>
      <w:bookmarkEnd w:id="205"/>
    </w:p>
    <w:p w14:paraId="5AFD92C4" w14:textId="77777777" w:rsidR="00BA0562" w:rsidRDefault="00BA0562" w:rsidP="002075CB">
      <w:pPr>
        <w:pStyle w:val="ItemStep"/>
        <w:outlineLvl w:val="9"/>
      </w:pPr>
      <w:r>
        <w:t>Почему интерфейс-источник должен быть указан на шаге 3 (для проверки связи между локальными адресами канала), но не должен быть указан на шаге 7 (для проверки связи между адресами GUA)?</w:t>
      </w:r>
    </w:p>
    <w:p w14:paraId="4CF459D2" w14:textId="77777777" w:rsidR="00BA0562" w:rsidRDefault="00BA0562" w:rsidP="002075CB">
      <w:pPr>
        <w:pStyle w:val="ItemStep"/>
        <w:outlineLvl w:val="9"/>
      </w:pPr>
      <w:r>
        <w:t>Объясните, в чем отличие между конфигурацией адреса с отслеживанием состояния и конфигурацией адреса без отслеживания состояния?</w:t>
      </w:r>
    </w:p>
    <w:p w14:paraId="5526A75A" w14:textId="77777777" w:rsidR="009B15B3" w:rsidRDefault="009B15B3" w:rsidP="0000387B">
      <w:pPr>
        <w:sectPr w:rsidR="009B15B3" w:rsidSect="002075CB">
          <w:pgSz w:w="11906" w:h="16838" w:code="9"/>
          <w:pgMar w:top="1701" w:right="1134" w:bottom="1701" w:left="1134" w:header="567" w:footer="567" w:gutter="0"/>
          <w:cols w:space="425"/>
          <w:docGrid w:linePitch="312"/>
        </w:sectPr>
      </w:pPr>
    </w:p>
    <w:p w14:paraId="46EF0E46" w14:textId="77777777" w:rsidR="00BA0562" w:rsidRPr="002A299A" w:rsidRDefault="00BA0562" w:rsidP="00FB59F1">
      <w:pPr>
        <w:pStyle w:val="Heading1"/>
      </w:pPr>
      <w:bookmarkStart w:id="206" w:name="_Toc66968642"/>
      <w:r>
        <w:lastRenderedPageBreak/>
        <w:t>Основы сетевого программирования и автоматизации</w:t>
      </w:r>
      <w:bookmarkEnd w:id="206"/>
    </w:p>
    <w:p w14:paraId="5C036074" w14:textId="77777777" w:rsidR="00BA0562" w:rsidRDefault="00BA0562" w:rsidP="00FD1A9F">
      <w:pPr>
        <w:pStyle w:val="Heading2"/>
        <w:numPr>
          <w:ilvl w:val="1"/>
          <w:numId w:val="20"/>
        </w:numPr>
      </w:pPr>
      <w:bookmarkStart w:id="207" w:name="_Toc35261193"/>
      <w:bookmarkStart w:id="208" w:name="_Toc66968643"/>
      <w:r>
        <w:t>Общая информация</w:t>
      </w:r>
      <w:bookmarkEnd w:id="207"/>
      <w:bookmarkEnd w:id="208"/>
    </w:p>
    <w:p w14:paraId="089837DB" w14:textId="77777777" w:rsidR="00BA0562" w:rsidRDefault="00BA0562" w:rsidP="002A299A">
      <w:pPr>
        <w:pStyle w:val="Heading3"/>
      </w:pPr>
      <w:bookmarkStart w:id="209" w:name="_Toc66968644"/>
      <w:r>
        <w:t>О лабораторной работе</w:t>
      </w:r>
      <w:bookmarkEnd w:id="209"/>
    </w:p>
    <w:p w14:paraId="52A38DBF" w14:textId="77777777" w:rsidR="00BA0562" w:rsidRPr="00BA0562" w:rsidRDefault="00BA0562" w:rsidP="002A299A">
      <w:pPr>
        <w:rPr>
          <w:color w:val="000000"/>
        </w:rPr>
      </w:pPr>
      <w:r>
        <w:t>С помощью этой лабораторной работы вы поймете, как использовать Python telnetlib.</w:t>
      </w:r>
    </w:p>
    <w:p w14:paraId="6781B346" w14:textId="77777777" w:rsidR="00BA0562" w:rsidRDefault="00BA0562" w:rsidP="002A299A">
      <w:pPr>
        <w:pStyle w:val="Heading3"/>
      </w:pPr>
      <w:bookmarkStart w:id="210" w:name="_Toc7361470"/>
      <w:bookmarkStart w:id="211" w:name="_Toc66968645"/>
      <w:r>
        <w:t>Цели</w:t>
      </w:r>
      <w:bookmarkEnd w:id="210"/>
      <w:bookmarkEnd w:id="211"/>
    </w:p>
    <w:p w14:paraId="75C76AEE" w14:textId="77777777" w:rsidR="00BA0562" w:rsidRDefault="00BA0562" w:rsidP="002A299A">
      <w:pPr>
        <w:pStyle w:val="ItemList"/>
      </w:pPr>
      <w:r>
        <w:t>Изучение базового синтаксиса языка Python</w:t>
      </w:r>
    </w:p>
    <w:p w14:paraId="7E5E18E1" w14:textId="77777777" w:rsidR="00BA0562" w:rsidRDefault="00BA0562" w:rsidP="002A299A">
      <w:pPr>
        <w:pStyle w:val="ItemList"/>
      </w:pPr>
      <w:r>
        <w:t>Использование telnetlib</w:t>
      </w:r>
    </w:p>
    <w:p w14:paraId="7AED69A5" w14:textId="77777777" w:rsidR="00BA0562" w:rsidRPr="0000387B" w:rsidRDefault="00BA0562" w:rsidP="002A299A">
      <w:pPr>
        <w:pStyle w:val="Heading3"/>
      </w:pPr>
      <w:bookmarkStart w:id="212" w:name="_Toc66968646"/>
      <w:r>
        <w:t>Топология сети</w:t>
      </w:r>
      <w:bookmarkEnd w:id="212"/>
    </w:p>
    <w:p w14:paraId="00FACD2A" w14:textId="77777777" w:rsidR="00BA0562" w:rsidRPr="001A6388" w:rsidRDefault="00BA0562" w:rsidP="002A299A">
      <w:r>
        <w:t>У компании есть коммутатор с IP-адресом управления 192.168.56.101/24. Необходимо написать сценарий автоматизации для просмотра текущего конфигурационного файла устройства.</w:t>
      </w:r>
    </w:p>
    <w:p w14:paraId="309D7F3A" w14:textId="77777777" w:rsidR="00BA0562" w:rsidRPr="00193622" w:rsidRDefault="00BA0562" w:rsidP="002075CB">
      <w:pPr>
        <w:pStyle w:val="FigureDescription"/>
        <w:outlineLvl w:val="9"/>
      </w:pPr>
      <w:r>
        <w:t>Топология сети для сетевого программирования и автоматизации, используемая в данной лабораторной работе</w:t>
      </w:r>
    </w:p>
    <w:p w14:paraId="2526AC0A" w14:textId="568202E9" w:rsidR="00BA0562" w:rsidRDefault="002A73E2" w:rsidP="0022530D">
      <w:pPr>
        <w:jc w:val="center"/>
        <w:rPr>
          <w:noProof/>
        </w:rPr>
      </w:pPr>
      <w:r>
        <w:rPr>
          <w:noProof/>
          <w:lang w:eastAsia="zh-TW"/>
        </w:rPr>
        <w:drawing>
          <wp:inline distT="0" distB="0" distL="0" distR="0" wp14:anchorId="5A1EEA19" wp14:editId="2E51DA3B">
            <wp:extent cx="4032562" cy="876300"/>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42118" cy="878377"/>
                    </a:xfrm>
                    <a:prstGeom prst="rect">
                      <a:avLst/>
                    </a:prstGeom>
                    <a:noFill/>
                    <a:ln>
                      <a:noFill/>
                    </a:ln>
                  </pic:spPr>
                </pic:pic>
              </a:graphicData>
            </a:graphic>
          </wp:inline>
        </w:drawing>
      </w:r>
    </w:p>
    <w:p w14:paraId="57A2C40D" w14:textId="77777777" w:rsidR="002A299A" w:rsidRDefault="002A299A" w:rsidP="002A299A"/>
    <w:p w14:paraId="1A4802B3" w14:textId="77777777" w:rsidR="00BA0562" w:rsidRPr="0000387B" w:rsidRDefault="00BA0562" w:rsidP="002A299A">
      <w:pPr>
        <w:pStyle w:val="Heading2"/>
      </w:pPr>
      <w:bookmarkStart w:id="213" w:name="_Toc66968647"/>
      <w:r>
        <w:t>Лабораторная работа</w:t>
      </w:r>
      <w:bookmarkEnd w:id="213"/>
    </w:p>
    <w:p w14:paraId="579C5243" w14:textId="77777777" w:rsidR="00BA0562" w:rsidRDefault="00BA0562" w:rsidP="002A299A">
      <w:pPr>
        <w:pStyle w:val="Heading3"/>
      </w:pPr>
      <w:bookmarkStart w:id="214" w:name="_Toc66968648"/>
      <w:r>
        <w:t>План работы</w:t>
      </w:r>
      <w:bookmarkEnd w:id="214"/>
    </w:p>
    <w:p w14:paraId="230CA7E3" w14:textId="77777777" w:rsidR="00BA0562" w:rsidRDefault="00BA0562" w:rsidP="002075CB">
      <w:pPr>
        <w:pStyle w:val="ItemStep"/>
        <w:outlineLvl w:val="9"/>
      </w:pPr>
      <w:r>
        <w:t>Настройка параметров Telnet: установка пароля Telnet, включение Telnet и настройка разрешения на доступ через Telnet.</w:t>
      </w:r>
    </w:p>
    <w:p w14:paraId="3791773F" w14:textId="77777777" w:rsidR="00BA0562" w:rsidRDefault="00BA0562" w:rsidP="002075CB">
      <w:pPr>
        <w:pStyle w:val="ItemStep"/>
        <w:outlineLvl w:val="9"/>
      </w:pPr>
      <w:r>
        <w:lastRenderedPageBreak/>
        <w:t>Компиляция сценария Python: вызов модуля telnetlib для входа в устройство и проверка конфигурации.</w:t>
      </w:r>
    </w:p>
    <w:p w14:paraId="6298862C" w14:textId="77777777" w:rsidR="00BA0562" w:rsidRDefault="00BA0562" w:rsidP="002A299A">
      <w:pPr>
        <w:pStyle w:val="Heading3"/>
      </w:pPr>
      <w:bookmarkStart w:id="215" w:name="_Toc66968649"/>
      <w:r>
        <w:t>Процедура конфигурирования</w:t>
      </w:r>
      <w:bookmarkEnd w:id="215"/>
    </w:p>
    <w:p w14:paraId="10604178" w14:textId="77777777" w:rsidR="00BA0562" w:rsidRDefault="00BA0562" w:rsidP="002075CB">
      <w:pPr>
        <w:pStyle w:val="Step"/>
        <w:outlineLvl w:val="9"/>
      </w:pPr>
      <w:bookmarkStart w:id="216" w:name="_Toc7361479"/>
      <w:r>
        <w:t>Настройте Telnet на коммутаторе.</w:t>
      </w:r>
      <w:bookmarkEnd w:id="216"/>
    </w:p>
    <w:p w14:paraId="57BC5941" w14:textId="77777777" w:rsidR="00BA0562" w:rsidRDefault="00BA0562" w:rsidP="002A299A">
      <w:r>
        <w:t># Задайте пароль для входа Telnet.</w:t>
      </w:r>
    </w:p>
    <w:p w14:paraId="6FB90972" w14:textId="77777777" w:rsidR="00BA0562" w:rsidRDefault="00BA0562" w:rsidP="006132A9">
      <w:pPr>
        <w:pStyle w:val="TerminalDisplay"/>
      </w:pPr>
      <w:r>
        <w:t>[Huawei]user-interface vty 0 4</w:t>
      </w:r>
    </w:p>
    <w:p w14:paraId="28AC5DC4" w14:textId="77777777" w:rsidR="00BA0562" w:rsidRDefault="00BA0562" w:rsidP="006132A9">
      <w:pPr>
        <w:pStyle w:val="TerminalDisplay"/>
      </w:pPr>
      <w:r>
        <w:t>[Huawei-ui-vty0-4]authentication-mode password</w:t>
      </w:r>
    </w:p>
    <w:p w14:paraId="7795EBB6" w14:textId="77777777" w:rsidR="00BA0562" w:rsidRDefault="00BA0562" w:rsidP="006132A9">
      <w:pPr>
        <w:pStyle w:val="TerminalDisplay"/>
      </w:pPr>
      <w:r>
        <w:t>[Huawei-ui-vty0-4]set authentication password simple Huawei@123</w:t>
      </w:r>
    </w:p>
    <w:p w14:paraId="4D809835" w14:textId="77777777" w:rsidR="00BA0562" w:rsidRDefault="00BA0562" w:rsidP="006132A9">
      <w:pPr>
        <w:pStyle w:val="TerminalDisplay"/>
      </w:pPr>
      <w:r>
        <w:t>[Huawei-ui-vty0-4]protocol inbound telnet</w:t>
      </w:r>
    </w:p>
    <w:p w14:paraId="595C0317" w14:textId="77777777" w:rsidR="00BA0562" w:rsidRDefault="00BA0562" w:rsidP="006132A9">
      <w:pPr>
        <w:pStyle w:val="TerminalDisplay"/>
      </w:pPr>
      <w:r>
        <w:t>[Huawei-ui-vty0-4]user privilege level 15</w:t>
      </w:r>
    </w:p>
    <w:p w14:paraId="39EF8164" w14:textId="77777777" w:rsidR="00BA0562" w:rsidRDefault="00BA0562" w:rsidP="002A299A">
      <w:r>
        <w:t xml:space="preserve">Перед использованием сценария Python для входа в устройство через Telnet необходимо задать пароль Telnet и включить функцию Telnet на устройстве. Установите пароль </w:t>
      </w:r>
      <w:r>
        <w:rPr>
          <w:b/>
          <w:bCs/>
        </w:rPr>
        <w:t>Huawei@123</w:t>
      </w:r>
      <w:r>
        <w:t xml:space="preserve"> для входа Telnet.</w:t>
      </w:r>
    </w:p>
    <w:p w14:paraId="3443B2B8" w14:textId="77777777" w:rsidR="00BA0562" w:rsidRDefault="00BA0562" w:rsidP="002A299A">
      <w:r>
        <w:t># Включите службу Telnet, чтобы разрешить доступ через Telnet.</w:t>
      </w:r>
    </w:p>
    <w:p w14:paraId="242C0B12" w14:textId="77777777" w:rsidR="00BA0562" w:rsidRDefault="00BA0562" w:rsidP="006132A9">
      <w:pPr>
        <w:pStyle w:val="TerminalDisplay"/>
      </w:pPr>
      <w:r>
        <w:t xml:space="preserve">[Huawei]telnet server enable </w:t>
      </w:r>
    </w:p>
    <w:p w14:paraId="48B17D4B" w14:textId="77777777" w:rsidR="00BA0562" w:rsidRDefault="00BA0562" w:rsidP="006132A9">
      <w:pPr>
        <w:pStyle w:val="TerminalDisplay"/>
      </w:pPr>
      <w:r>
        <w:t>Info: The Telnet server has been enabled.</w:t>
      </w:r>
    </w:p>
    <w:p w14:paraId="5C207239" w14:textId="77777777" w:rsidR="00BA0562" w:rsidRDefault="00BA0562" w:rsidP="002A299A">
      <w:r>
        <w:t># Войдите с ПК в коммутатор через Telnet с помощью командного интерфейса.</w:t>
      </w:r>
    </w:p>
    <w:p w14:paraId="63CAD596" w14:textId="77777777" w:rsidR="00BA0562" w:rsidRDefault="00BA0562" w:rsidP="006132A9">
      <w:pPr>
        <w:pStyle w:val="TerminalDisplay"/>
      </w:pPr>
      <w:r>
        <w:t>C:\Users\XXX&gt;telnet 192.168.56.101</w:t>
      </w:r>
    </w:p>
    <w:p w14:paraId="7770D65F" w14:textId="77777777" w:rsidR="00BA0562" w:rsidRDefault="00BA0562" w:rsidP="006132A9">
      <w:pPr>
        <w:pStyle w:val="TerminalDisplay"/>
      </w:pPr>
      <w:r>
        <w:t xml:space="preserve">Login authentication  </w:t>
      </w:r>
    </w:p>
    <w:p w14:paraId="3EDCF685" w14:textId="77777777" w:rsidR="00BA0562" w:rsidRDefault="00BA0562" w:rsidP="006132A9">
      <w:pPr>
        <w:pStyle w:val="TerminalDisplay"/>
      </w:pPr>
      <w:r>
        <w:t xml:space="preserve">                                                                                                   Password:                                                                       </w:t>
      </w:r>
    </w:p>
    <w:p w14:paraId="3DEA1778" w14:textId="77777777" w:rsidR="00BA0562" w:rsidRDefault="00BA0562" w:rsidP="006132A9">
      <w:pPr>
        <w:pStyle w:val="TerminalDisplay"/>
      </w:pPr>
      <w:r>
        <w:t xml:space="preserve">Info: The max number of VTY users is 5, and the number of current VTY users on line is 1.                    The current login time is 2020-01-15 21:12:57.                            </w:t>
      </w:r>
    </w:p>
    <w:p w14:paraId="5893378D" w14:textId="77777777" w:rsidR="00BA0562" w:rsidRDefault="00BA0562" w:rsidP="006132A9">
      <w:pPr>
        <w:pStyle w:val="TerminalDisplay"/>
      </w:pPr>
      <w:r>
        <w:t>&lt;Huawei&gt;</w:t>
      </w:r>
    </w:p>
    <w:p w14:paraId="22C6F7B6" w14:textId="77777777" w:rsidR="00BA0562" w:rsidRPr="002A299A" w:rsidRDefault="00BA0562" w:rsidP="00790482">
      <w:r>
        <w:t>Функции Telnet сконфигурированы корректно.</w:t>
      </w:r>
    </w:p>
    <w:p w14:paraId="4619D2A4" w14:textId="77777777" w:rsidR="00BA0562" w:rsidRDefault="00BA0562" w:rsidP="002075CB">
      <w:pPr>
        <w:pStyle w:val="Step"/>
        <w:outlineLvl w:val="9"/>
      </w:pPr>
      <w:r>
        <w:t>Напишите код на языке Python.</w:t>
      </w:r>
    </w:p>
    <w:p w14:paraId="67B2A907" w14:textId="77777777" w:rsidR="00BA0562" w:rsidRDefault="00BA0562" w:rsidP="006132A9">
      <w:pPr>
        <w:pStyle w:val="TerminalDisplay"/>
      </w:pPr>
      <w:r>
        <w:t>import telnetlib</w:t>
      </w:r>
    </w:p>
    <w:p w14:paraId="4C0B6E60" w14:textId="77777777" w:rsidR="00BA0562" w:rsidRDefault="00BA0562" w:rsidP="006132A9">
      <w:pPr>
        <w:pStyle w:val="TerminalDisplay"/>
      </w:pPr>
      <w:r>
        <w:t>import time</w:t>
      </w:r>
    </w:p>
    <w:p w14:paraId="6D9623E0" w14:textId="77777777" w:rsidR="00BA0562" w:rsidRDefault="00BA0562" w:rsidP="006132A9">
      <w:pPr>
        <w:pStyle w:val="TerminalDisplay"/>
      </w:pPr>
    </w:p>
    <w:p w14:paraId="33EB41C3" w14:textId="77777777" w:rsidR="00BA0562" w:rsidRDefault="00BA0562" w:rsidP="006132A9">
      <w:pPr>
        <w:pStyle w:val="TerminalDisplay"/>
      </w:pPr>
      <w:r>
        <w:t>host = '192.168.56.101'</w:t>
      </w:r>
    </w:p>
    <w:p w14:paraId="63469334" w14:textId="77777777" w:rsidR="00BA0562" w:rsidRDefault="00BA0562" w:rsidP="006132A9">
      <w:pPr>
        <w:pStyle w:val="TerminalDisplay"/>
      </w:pPr>
      <w:r>
        <w:t>password = 'Huawei@123'</w:t>
      </w:r>
    </w:p>
    <w:p w14:paraId="258A2907" w14:textId="77777777" w:rsidR="00BA0562" w:rsidRDefault="00BA0562" w:rsidP="006132A9">
      <w:pPr>
        <w:pStyle w:val="TerminalDisplay"/>
      </w:pPr>
    </w:p>
    <w:p w14:paraId="4054C40A" w14:textId="77777777" w:rsidR="00BA0562" w:rsidRDefault="00BA0562" w:rsidP="006132A9">
      <w:pPr>
        <w:pStyle w:val="TerminalDisplay"/>
      </w:pPr>
      <w:r>
        <w:t>tn = telnetlib.Telnet(host)</w:t>
      </w:r>
    </w:p>
    <w:p w14:paraId="0EF18CF3" w14:textId="77777777" w:rsidR="00BA0562" w:rsidRDefault="00BA0562" w:rsidP="006132A9">
      <w:pPr>
        <w:pStyle w:val="TerminalDisplay"/>
      </w:pPr>
    </w:p>
    <w:p w14:paraId="63B90D88" w14:textId="77777777" w:rsidR="00BA0562" w:rsidRDefault="00BA0562" w:rsidP="006132A9">
      <w:pPr>
        <w:pStyle w:val="TerminalDisplay"/>
      </w:pPr>
      <w:r>
        <w:t>tn.read_until(b"Password:")</w:t>
      </w:r>
    </w:p>
    <w:p w14:paraId="4D4910A5" w14:textId="77777777" w:rsidR="00BA0562" w:rsidRPr="00513773" w:rsidRDefault="00BA0562" w:rsidP="006132A9">
      <w:pPr>
        <w:pStyle w:val="TerminalDisplay"/>
      </w:pPr>
      <w:r>
        <w:t>tn.write(password.encode('ascii') + b"\n")</w:t>
      </w:r>
    </w:p>
    <w:p w14:paraId="0710558C" w14:textId="77777777" w:rsidR="00BA0562" w:rsidRDefault="00BA0562" w:rsidP="006132A9">
      <w:pPr>
        <w:pStyle w:val="TerminalDisplay"/>
      </w:pPr>
      <w:r>
        <w:t>tn.write(b'display cu \n')</w:t>
      </w:r>
    </w:p>
    <w:p w14:paraId="18AE99E7" w14:textId="77777777" w:rsidR="00BA0562" w:rsidRDefault="00BA0562" w:rsidP="006132A9">
      <w:pPr>
        <w:pStyle w:val="TerminalDisplay"/>
      </w:pPr>
      <w:r>
        <w:t>time.sleep(1)</w:t>
      </w:r>
    </w:p>
    <w:p w14:paraId="7D52F5AD" w14:textId="77777777" w:rsidR="00BA0562" w:rsidRDefault="00BA0562" w:rsidP="006132A9">
      <w:pPr>
        <w:pStyle w:val="TerminalDisplay"/>
      </w:pPr>
    </w:p>
    <w:p w14:paraId="72A7E7FA" w14:textId="77777777" w:rsidR="00BA0562" w:rsidRDefault="00BA0562" w:rsidP="006132A9">
      <w:pPr>
        <w:pStyle w:val="TerminalDisplay"/>
      </w:pPr>
      <w:r>
        <w:t>print(tn.read_very_eager().decode('ascii'))</w:t>
      </w:r>
    </w:p>
    <w:p w14:paraId="2E7B6505" w14:textId="77777777" w:rsidR="00BA0562" w:rsidRDefault="00BA0562" w:rsidP="006132A9">
      <w:pPr>
        <w:pStyle w:val="TerminalDisplay"/>
      </w:pPr>
      <w:r>
        <w:t>tn.close()</w:t>
      </w:r>
    </w:p>
    <w:p w14:paraId="4EDF4CC1" w14:textId="77777777" w:rsidR="00BA0562" w:rsidRDefault="00BA0562" w:rsidP="002A299A">
      <w:r>
        <w:t xml:space="preserve">Сценарий Python вызывает модуль telnetlib для входа в коммутатор S1, выполняет команду </w:t>
      </w:r>
      <w:r>
        <w:rPr>
          <w:b/>
          <w:bCs/>
        </w:rPr>
        <w:t>display current-configuration</w:t>
      </w:r>
      <w:r>
        <w:t xml:space="preserve"> и выводит на экран результаты выполнения команды.</w:t>
      </w:r>
    </w:p>
    <w:p w14:paraId="67905D14" w14:textId="19A62670" w:rsidR="00BA0562" w:rsidRDefault="002A73E2" w:rsidP="002075CB">
      <w:pPr>
        <w:pStyle w:val="Step"/>
        <w:outlineLvl w:val="9"/>
      </w:pPr>
      <w:r>
        <w:lastRenderedPageBreak/>
        <w:t>Запустите компилятор.</w:t>
      </w:r>
    </w:p>
    <w:p w14:paraId="284FC7B8" w14:textId="77777777" w:rsidR="00BA0562" w:rsidRDefault="0022530D" w:rsidP="002A299A">
      <w:pPr>
        <w:rPr>
          <w:noProof/>
        </w:rPr>
      </w:pPr>
      <w:r>
        <w:rPr>
          <w:noProof/>
          <w:lang w:eastAsia="zh-TW"/>
        </w:rPr>
        <w:drawing>
          <wp:inline distT="0" distB="0" distL="0" distR="0" wp14:anchorId="1FC98589" wp14:editId="1114AB0B">
            <wp:extent cx="4243070" cy="4633595"/>
            <wp:effectExtent l="0" t="0" r="508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43070" cy="4633595"/>
                    </a:xfrm>
                    <a:prstGeom prst="rect">
                      <a:avLst/>
                    </a:prstGeom>
                    <a:noFill/>
                  </pic:spPr>
                </pic:pic>
              </a:graphicData>
            </a:graphic>
          </wp:inline>
        </w:drawing>
      </w:r>
    </w:p>
    <w:p w14:paraId="17ADB690" w14:textId="77777777" w:rsidR="002A299A" w:rsidRDefault="002A299A" w:rsidP="002A299A"/>
    <w:p w14:paraId="7E41682F" w14:textId="77777777" w:rsidR="00BA0562" w:rsidRDefault="00BA0562" w:rsidP="002A299A">
      <w:r>
        <w:t>В этой лабораторной среде используется компилятор Jupyter Notebook. Но можно использовать и другие компиляторы.</w:t>
      </w:r>
    </w:p>
    <w:p w14:paraId="2E46C3EB" w14:textId="77777777" w:rsidR="00BA0562" w:rsidRDefault="00BA0562" w:rsidP="002075CB">
      <w:pPr>
        <w:pStyle w:val="Step"/>
        <w:outlineLvl w:val="9"/>
      </w:pPr>
      <w:r>
        <w:t>Командный вывод выглядит следующим образом:</w:t>
      </w:r>
    </w:p>
    <w:p w14:paraId="6BD6D720" w14:textId="77777777" w:rsidR="00BA0562" w:rsidRDefault="00BA0562" w:rsidP="006132A9">
      <w:pPr>
        <w:pStyle w:val="TerminalDisplay"/>
      </w:pPr>
      <w:r>
        <w:t>Info: The max number of VTY users is 5, and the number</w:t>
      </w:r>
    </w:p>
    <w:p w14:paraId="2C07CEC7" w14:textId="77777777" w:rsidR="00BA0562" w:rsidRDefault="00BA0562" w:rsidP="006132A9">
      <w:pPr>
        <w:pStyle w:val="TerminalDisplay"/>
      </w:pPr>
      <w:r>
        <w:t xml:space="preserve">      of current VTY users on line is 2.</w:t>
      </w:r>
    </w:p>
    <w:p w14:paraId="42946E5A" w14:textId="77777777" w:rsidR="00BA0562" w:rsidRDefault="00BA0562" w:rsidP="006132A9">
      <w:pPr>
        <w:pStyle w:val="TerminalDisplay"/>
      </w:pPr>
      <w:r>
        <w:t xml:space="preserve">      The current login time is 2020-01-15 20:19:11.</w:t>
      </w:r>
    </w:p>
    <w:p w14:paraId="535A462A" w14:textId="77777777" w:rsidR="00BA0562" w:rsidRDefault="00BA0562" w:rsidP="006132A9">
      <w:pPr>
        <w:pStyle w:val="TerminalDisplay"/>
      </w:pPr>
      <w:r>
        <w:t xml:space="preserve">&lt;Huawei&gt;display cu </w:t>
      </w:r>
    </w:p>
    <w:p w14:paraId="4942A06F" w14:textId="77777777" w:rsidR="00BA0562" w:rsidRDefault="00BA0562" w:rsidP="006132A9">
      <w:pPr>
        <w:pStyle w:val="TerminalDisplay"/>
      </w:pPr>
      <w:r>
        <w:t>#</w:t>
      </w:r>
    </w:p>
    <w:p w14:paraId="1C11A0BD" w14:textId="77777777" w:rsidR="00BA0562" w:rsidRDefault="00BA0562" w:rsidP="006132A9">
      <w:pPr>
        <w:pStyle w:val="TerminalDisplay"/>
      </w:pPr>
      <w:r>
        <w:t>sysname Huawei</w:t>
      </w:r>
    </w:p>
    <w:p w14:paraId="6B50210A" w14:textId="77777777" w:rsidR="00BA0562" w:rsidRDefault="00BA0562" w:rsidP="006132A9">
      <w:pPr>
        <w:pStyle w:val="TerminalDisplay"/>
      </w:pPr>
      <w:r>
        <w:t>#</w:t>
      </w:r>
    </w:p>
    <w:p w14:paraId="7C10672D" w14:textId="77777777" w:rsidR="00BA0562" w:rsidRDefault="00BA0562" w:rsidP="006132A9">
      <w:pPr>
        <w:pStyle w:val="TerminalDisplay"/>
      </w:pPr>
      <w:r>
        <w:t>cluster enable</w:t>
      </w:r>
    </w:p>
    <w:p w14:paraId="1C5334F1" w14:textId="77777777" w:rsidR="00BA0562" w:rsidRDefault="00BA0562" w:rsidP="006132A9">
      <w:pPr>
        <w:pStyle w:val="TerminalDisplay"/>
      </w:pPr>
      <w:r>
        <w:t>ntdp enable</w:t>
      </w:r>
    </w:p>
    <w:p w14:paraId="3F22C450" w14:textId="77777777" w:rsidR="00BA0562" w:rsidRDefault="00BA0562" w:rsidP="006132A9">
      <w:pPr>
        <w:pStyle w:val="TerminalDisplay"/>
      </w:pPr>
      <w:r>
        <w:t>ndp enable</w:t>
      </w:r>
    </w:p>
    <w:p w14:paraId="33D204D5" w14:textId="77777777" w:rsidR="00BA0562" w:rsidRDefault="00BA0562" w:rsidP="006132A9">
      <w:pPr>
        <w:pStyle w:val="TerminalDisplay"/>
      </w:pPr>
      <w:r>
        <w:t>#</w:t>
      </w:r>
    </w:p>
    <w:p w14:paraId="1B103C11" w14:textId="77777777" w:rsidR="00BA0562" w:rsidRDefault="00BA0562" w:rsidP="006132A9">
      <w:pPr>
        <w:pStyle w:val="TerminalDisplay"/>
      </w:pPr>
      <w:r>
        <w:t>drop illegal-mac alarm</w:t>
      </w:r>
    </w:p>
    <w:p w14:paraId="58DD261A" w14:textId="77777777" w:rsidR="00BA0562" w:rsidRDefault="00BA0562" w:rsidP="006132A9">
      <w:pPr>
        <w:pStyle w:val="TerminalDisplay"/>
      </w:pPr>
      <w:r>
        <w:t>#</w:t>
      </w:r>
    </w:p>
    <w:p w14:paraId="370B89B0" w14:textId="77777777" w:rsidR="00BA0562" w:rsidRDefault="00BA0562" w:rsidP="006132A9">
      <w:pPr>
        <w:pStyle w:val="TerminalDisplay"/>
      </w:pPr>
      <w:r>
        <w:t>diffserv domain default</w:t>
      </w:r>
    </w:p>
    <w:p w14:paraId="50AE0166" w14:textId="77777777" w:rsidR="00BA0562" w:rsidRDefault="00BA0562" w:rsidP="006132A9">
      <w:pPr>
        <w:pStyle w:val="TerminalDisplay"/>
      </w:pPr>
      <w:r>
        <w:t>#</w:t>
      </w:r>
    </w:p>
    <w:p w14:paraId="3E788570" w14:textId="77777777" w:rsidR="00BA0562" w:rsidRDefault="00BA0562" w:rsidP="006132A9">
      <w:pPr>
        <w:pStyle w:val="TerminalDisplay"/>
      </w:pPr>
      <w:r>
        <w:t>drop-profile default</w:t>
      </w:r>
    </w:p>
    <w:p w14:paraId="30A3FC4B" w14:textId="77777777" w:rsidR="00BA0562" w:rsidRDefault="00BA0562" w:rsidP="006132A9">
      <w:pPr>
        <w:pStyle w:val="TerminalDisplay"/>
      </w:pPr>
      <w:r>
        <w:lastRenderedPageBreak/>
        <w:t>#</w:t>
      </w:r>
    </w:p>
    <w:p w14:paraId="1E12A496" w14:textId="77777777" w:rsidR="00BA0562" w:rsidRDefault="00BA0562" w:rsidP="006132A9">
      <w:pPr>
        <w:pStyle w:val="TerminalDisplay"/>
      </w:pPr>
      <w:r>
        <w:t>aaa</w:t>
      </w:r>
    </w:p>
    <w:p w14:paraId="4C40D214" w14:textId="77777777" w:rsidR="00BA0562" w:rsidRDefault="00BA0562" w:rsidP="006132A9">
      <w:pPr>
        <w:pStyle w:val="TerminalDisplay"/>
      </w:pPr>
      <w:r>
        <w:t xml:space="preserve"> authentication-scheme default</w:t>
      </w:r>
    </w:p>
    <w:p w14:paraId="6DC81CF5" w14:textId="77777777" w:rsidR="00BA0562" w:rsidRDefault="00BA0562" w:rsidP="006132A9">
      <w:pPr>
        <w:pStyle w:val="TerminalDisplay"/>
      </w:pPr>
      <w:r>
        <w:t xml:space="preserve"> authorization-scheme default</w:t>
      </w:r>
    </w:p>
    <w:p w14:paraId="310BDF16" w14:textId="77777777" w:rsidR="00BA0562" w:rsidRDefault="00BA0562" w:rsidP="006132A9">
      <w:pPr>
        <w:pStyle w:val="TerminalDisplay"/>
      </w:pPr>
      <w:r>
        <w:t xml:space="preserve"> accounting-scheme default</w:t>
      </w:r>
    </w:p>
    <w:p w14:paraId="2F7A210A" w14:textId="77777777" w:rsidR="00BA0562" w:rsidRDefault="00BA0562" w:rsidP="006132A9">
      <w:pPr>
        <w:pStyle w:val="TerminalDisplay"/>
      </w:pPr>
      <w:r>
        <w:t xml:space="preserve"> domain default</w:t>
      </w:r>
    </w:p>
    <w:p w14:paraId="7B52527F" w14:textId="77777777" w:rsidR="00BA0562" w:rsidRDefault="00BA0562" w:rsidP="006132A9">
      <w:pPr>
        <w:pStyle w:val="TerminalDisplay"/>
      </w:pPr>
      <w:r>
        <w:t xml:space="preserve"> domain default_admin</w:t>
      </w:r>
    </w:p>
    <w:p w14:paraId="2033D87C" w14:textId="77777777" w:rsidR="00BA0562" w:rsidRDefault="00BA0562" w:rsidP="006132A9">
      <w:pPr>
        <w:pStyle w:val="TerminalDisplay"/>
      </w:pPr>
      <w:r>
        <w:t xml:space="preserve"> local-user admin password simple admin</w:t>
      </w:r>
    </w:p>
    <w:p w14:paraId="0004DAC0" w14:textId="77777777" w:rsidR="00BA0562" w:rsidRDefault="00BA0562" w:rsidP="006132A9">
      <w:pPr>
        <w:pStyle w:val="TerminalDisplay"/>
      </w:pPr>
      <w:r>
        <w:t xml:space="preserve"> local-user admin service-type http</w:t>
      </w:r>
    </w:p>
    <w:p w14:paraId="5548B916" w14:textId="77777777" w:rsidR="00BA0562" w:rsidRDefault="00BA0562" w:rsidP="006132A9">
      <w:pPr>
        <w:pStyle w:val="TerminalDisplay"/>
      </w:pPr>
      <w:r>
        <w:t>#</w:t>
      </w:r>
    </w:p>
    <w:p w14:paraId="61F169D1" w14:textId="77777777" w:rsidR="00BA0562" w:rsidRDefault="00BA0562" w:rsidP="006132A9">
      <w:pPr>
        <w:pStyle w:val="TerminalDisplay"/>
      </w:pPr>
      <w:r>
        <w:t>interface Vlanif1</w:t>
      </w:r>
    </w:p>
    <w:p w14:paraId="0575630D" w14:textId="77777777" w:rsidR="00BA0562" w:rsidRDefault="00BA0562" w:rsidP="006132A9">
      <w:pPr>
        <w:pStyle w:val="TerminalDisplay"/>
      </w:pPr>
      <w:r>
        <w:t xml:space="preserve"> ip address 192.168.56.101 255.255.255.0</w:t>
      </w:r>
    </w:p>
    <w:p w14:paraId="0365A153" w14:textId="77777777" w:rsidR="00BA0562" w:rsidRDefault="00BA0562" w:rsidP="006132A9">
      <w:pPr>
        <w:pStyle w:val="TerminalDisplay"/>
      </w:pPr>
      <w:r>
        <w:t xml:space="preserve">  ---- More ----</w:t>
      </w:r>
    </w:p>
    <w:p w14:paraId="6CEA9815" w14:textId="77777777" w:rsidR="002A299A" w:rsidRPr="00EA42BC" w:rsidRDefault="002A299A" w:rsidP="002A299A">
      <w:pPr>
        <w:pStyle w:val="End"/>
      </w:pPr>
      <w:r>
        <w:t>----Конец</w:t>
      </w:r>
    </w:p>
    <w:p w14:paraId="7ED960E6" w14:textId="77777777" w:rsidR="00BA0562" w:rsidRDefault="00BA0562" w:rsidP="002A299A">
      <w:pPr>
        <w:pStyle w:val="Heading3"/>
      </w:pPr>
      <w:bookmarkStart w:id="217" w:name="_Toc66968650"/>
      <w:r>
        <w:t>Интерпретация кода</w:t>
      </w:r>
      <w:bookmarkEnd w:id="217"/>
    </w:p>
    <w:p w14:paraId="746760BF" w14:textId="77777777" w:rsidR="00BA0562" w:rsidRDefault="00BA0562" w:rsidP="002075CB">
      <w:pPr>
        <w:pStyle w:val="Step"/>
        <w:outlineLvl w:val="9"/>
      </w:pPr>
      <w:r>
        <w:t>Импортируйте модуль.</w:t>
      </w:r>
    </w:p>
    <w:p w14:paraId="3CF76FB4" w14:textId="77777777" w:rsidR="00BA0562" w:rsidRDefault="00BA0562" w:rsidP="006132A9">
      <w:pPr>
        <w:pStyle w:val="TerminalDisplay"/>
      </w:pPr>
      <w:r>
        <w:t>import telnetlib</w:t>
      </w:r>
    </w:p>
    <w:p w14:paraId="7B853104" w14:textId="77777777" w:rsidR="00BA0562" w:rsidRPr="00C27900" w:rsidRDefault="00BA0562" w:rsidP="006132A9">
      <w:pPr>
        <w:pStyle w:val="TerminalDisplay"/>
      </w:pPr>
      <w:r>
        <w:t>import time</w:t>
      </w:r>
    </w:p>
    <w:p w14:paraId="3FB6647C" w14:textId="77777777" w:rsidR="00BA0562" w:rsidRDefault="00BA0562" w:rsidP="002A299A">
      <w:r>
        <w:t>Импортируйте модули telnetlib и time. Python предоставляет оба модуля, и установка их не требуется.</w:t>
      </w:r>
    </w:p>
    <w:p w14:paraId="5339B09A" w14:textId="77777777" w:rsidR="00BA0562" w:rsidRDefault="00BA0562" w:rsidP="002A299A">
      <w:r>
        <w:t>В этом разделе описаны общие классы и методы Telnetlib, используемого в качестве клиента, в том числе read_until, read_very_eager() и write() в классе Telnet. Дополнительные методы Telnet см. в официальном документе для telnetlib, который опубликован на странице https://docs.python.org/3/library/telnetlib.html#telnet-example.</w:t>
      </w:r>
    </w:p>
    <w:p w14:paraId="6738EFB1" w14:textId="77777777" w:rsidR="00BA0562" w:rsidRDefault="00BA0562" w:rsidP="002A299A">
      <w:r>
        <w:t>По умолчанию Python выполняет весь код последовательно без интервалов. При использовании Telnet для передачи коммутатору команд конфигурирования коммутатор может не отвечать вовремя или выходные данные команды могут быть неполными. В этом случае можно использовать метод sleep в модуле time, чтобы вручную приостановить работу программы.</w:t>
      </w:r>
    </w:p>
    <w:p w14:paraId="0E503AC9" w14:textId="77777777" w:rsidR="00BA0562" w:rsidRDefault="00BA0562" w:rsidP="002075CB">
      <w:pPr>
        <w:pStyle w:val="Step"/>
        <w:outlineLvl w:val="9"/>
      </w:pPr>
      <w:r>
        <w:t>Войдите в устройство.</w:t>
      </w:r>
    </w:p>
    <w:p w14:paraId="36EBF08F" w14:textId="77777777" w:rsidR="00BA0562" w:rsidRDefault="00BA0562" w:rsidP="002A299A">
      <w:r>
        <w:t>Вызовите несколько методов класса Telnet в модуле telnetlib для входа в S1.</w:t>
      </w:r>
    </w:p>
    <w:p w14:paraId="147878FD" w14:textId="77777777" w:rsidR="00BA0562" w:rsidRDefault="00BA0562" w:rsidP="006132A9">
      <w:pPr>
        <w:pStyle w:val="TerminalDisplay"/>
      </w:pPr>
      <w:r>
        <w:t>host = '192.168.56.101'</w:t>
      </w:r>
      <w:bookmarkStart w:id="218" w:name="_Hlk30013158"/>
      <w:bookmarkEnd w:id="218"/>
    </w:p>
    <w:p w14:paraId="6CC64FFC" w14:textId="77777777" w:rsidR="00BA0562" w:rsidRDefault="00BA0562" w:rsidP="006132A9">
      <w:pPr>
        <w:pStyle w:val="TerminalDisplay"/>
      </w:pPr>
      <w:r>
        <w:t>password = 'Huawei@123'</w:t>
      </w:r>
    </w:p>
    <w:p w14:paraId="0EF75ABB" w14:textId="77777777" w:rsidR="00BA0562" w:rsidRDefault="00BA0562" w:rsidP="006132A9">
      <w:pPr>
        <w:pStyle w:val="TerminalDisplay"/>
      </w:pPr>
      <w:r>
        <w:t>tn = telnetlib.Telnet(host)</w:t>
      </w:r>
    </w:p>
    <w:p w14:paraId="426065DD" w14:textId="77777777" w:rsidR="00BA0562" w:rsidRDefault="00BA0562" w:rsidP="002A299A">
      <w:r>
        <w:t>Создайте две переменные. host и password — это адрес и пароль для входа в устройство соответственно, которые совпадают с адресом и паролем, настроенными на устройстве. В этом примере для входа используется только пароль Telnet. Следовательно, указывать имя пользователя не требуется.</w:t>
      </w:r>
    </w:p>
    <w:p w14:paraId="0730B664" w14:textId="77777777" w:rsidR="00BA0562" w:rsidRDefault="00BA0562" w:rsidP="002A299A">
      <w:r>
        <w:t>telnetlib.Telnet() указывает, что вызывается метод Telnet() в классе telnetlib. Этот метод содержит параметры для входа, включая IP-адрес и номер порта. Если информация о порте не указана, по умолчанию используется порт 23.</w:t>
      </w:r>
    </w:p>
    <w:p w14:paraId="72D1CB67" w14:textId="77777777" w:rsidR="00BA0562" w:rsidRPr="0077719F" w:rsidRDefault="00BA0562" w:rsidP="002A299A">
      <w:r>
        <w:lastRenderedPageBreak/>
        <w:t>В этом примере tn = telnetlib.Telnet(host) означает, что осуществляется вход в устройство с номером хоста 192.168.56.101, и для tn устанавливается значение telnetlib.Telnet(host).</w:t>
      </w:r>
    </w:p>
    <w:p w14:paraId="75752DA5" w14:textId="77777777" w:rsidR="00BA0562" w:rsidRDefault="00BA0562" w:rsidP="006132A9">
      <w:pPr>
        <w:pStyle w:val="TerminalDisplay"/>
      </w:pPr>
      <w:r>
        <w:t>tn.read_until(b"Password:")</w:t>
      </w:r>
    </w:p>
    <w:p w14:paraId="2B64FD44" w14:textId="77777777" w:rsidR="00BA0562" w:rsidRDefault="00BA0562" w:rsidP="002A299A">
      <w:r>
        <w:t>При входе в устройство с адресом 192.168.56.101 через Telnet отображается следующая информация:</w:t>
      </w:r>
    </w:p>
    <w:p w14:paraId="5C54E9F3" w14:textId="77777777" w:rsidR="00BA0562" w:rsidRDefault="00A5717F" w:rsidP="002A299A">
      <w:r>
        <w:rPr>
          <w:noProof/>
          <w:lang w:eastAsia="zh-TW"/>
        </w:rPr>
        <w:drawing>
          <wp:inline distT="0" distB="0" distL="0" distR="0" wp14:anchorId="60F28967" wp14:editId="538E2E66">
            <wp:extent cx="2911475" cy="1543685"/>
            <wp:effectExtent l="0" t="0" r="3175" b="0"/>
            <wp:docPr id="3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11475" cy="1543685"/>
                    </a:xfrm>
                    <a:prstGeom prst="rect">
                      <a:avLst/>
                    </a:prstGeom>
                    <a:noFill/>
                    <a:ln>
                      <a:noFill/>
                    </a:ln>
                  </pic:spPr>
                </pic:pic>
              </a:graphicData>
            </a:graphic>
          </wp:inline>
        </w:drawing>
      </w:r>
    </w:p>
    <w:p w14:paraId="409FFDB9" w14:textId="77777777" w:rsidR="00BA0562" w:rsidRDefault="00BA0562" w:rsidP="002A299A">
      <w:r>
        <w:t>Примите во внимание, что программа не знает, какую информацию требуется считывать. Поэтому используется read_until() — чтение до тех пор, пока не будет найдена заданная в скобках строка.</w:t>
      </w:r>
    </w:p>
    <w:p w14:paraId="54D57201" w14:textId="54942F6F" w:rsidR="00BA0562" w:rsidRPr="007D3844" w:rsidRDefault="00BA0562" w:rsidP="002A299A">
      <w:r>
        <w:t>В этом примере tn.read_until(b"Password:") указывает, что чтение данных осущест</w:t>
      </w:r>
      <w:r w:rsidR="002B0C86">
        <w:t xml:space="preserve">вляется до строки «Password:». </w:t>
      </w:r>
      <w:r>
        <w:t xml:space="preserve">Буква «b» перед </w:t>
      </w:r>
      <w:r w:rsidR="002B0C86">
        <w:t>«</w:t>
      </w:r>
      <w:r>
        <w:t>Password:</w:t>
      </w:r>
      <w:r w:rsidR="002B0C86">
        <w:t>»</w:t>
      </w:r>
      <w:r>
        <w:t xml:space="preserve"> указывает, что код Unicode по умолчанию в Python3 изменен на байты. Это требование функции к входным данным. Более подробную информацию см. в официальном документе для telnetlib. Если этот параметр не передается, программа сообщает об ошибке.</w:t>
      </w:r>
    </w:p>
    <w:p w14:paraId="1B837B5D" w14:textId="77777777" w:rsidR="00BA0562" w:rsidRPr="00513773" w:rsidRDefault="00BA0562" w:rsidP="006132A9">
      <w:pPr>
        <w:pStyle w:val="TerminalDisplay"/>
      </w:pPr>
      <w:r>
        <w:t>tn.write(password.encode('ascii') + b"\n")</w:t>
      </w:r>
    </w:p>
    <w:p w14:paraId="1E2060F3" w14:textId="77777777" w:rsidR="00BA0562" w:rsidRDefault="00BA0562" w:rsidP="002A299A">
      <w:r>
        <w:t>После того, как в коде отображается Password:, программа вводит пароль. Этот параметр был определен и используется в качестве пароля для входа в Telnet. Для записи пароля используйте write().</w:t>
      </w:r>
    </w:p>
    <w:p w14:paraId="124C8BCB" w14:textId="41428B71" w:rsidR="002B0C86" w:rsidRDefault="00BA0562" w:rsidP="002A299A">
      <w:r>
        <w:t>В этом примере tn.write (password.encode('ascii') + b"\n") состоит из двух частей: password.encode('ascii') и b"\n". password.encode('ascii'). Это указывает, что символьная строка Huawei@123, используемая в качестве пар</w:t>
      </w:r>
      <w:r w:rsidR="002B0C86">
        <w:t>оля, имеет тип кодировки ASCII.</w:t>
      </w:r>
    </w:p>
    <w:p w14:paraId="53EC9143" w14:textId="2C3AA845" w:rsidR="002B0C86" w:rsidRDefault="00BA0562" w:rsidP="002A299A">
      <w:r>
        <w:t>«+» обозначает, что символьные строки до и после сим</w:t>
      </w:r>
      <w:r w:rsidR="002B0C86">
        <w:t>вола будут объединены.</w:t>
      </w:r>
    </w:p>
    <w:p w14:paraId="5B340CAA" w14:textId="358D8C4F" w:rsidR="00BA0562" w:rsidRDefault="00BA0562" w:rsidP="002A299A">
      <w:r>
        <w:t>\n — символ новой строки, который эквивалентен нажатию клавиши Enter. Следовательно, код в этой строке эквивалентен вводу пароля Huawei@123 и нажатию Enter.</w:t>
      </w:r>
    </w:p>
    <w:p w14:paraId="76D6AD0C" w14:textId="77777777" w:rsidR="00BA0562" w:rsidRDefault="00BA0562" w:rsidP="002075CB">
      <w:pPr>
        <w:pStyle w:val="Step"/>
        <w:outlineLvl w:val="9"/>
      </w:pPr>
      <w:r>
        <w:t>Выполните команды конфигурирования.</w:t>
      </w:r>
    </w:p>
    <w:p w14:paraId="24B996A7" w14:textId="77777777" w:rsidR="00BA0562" w:rsidRDefault="00BA0562" w:rsidP="002A299A">
      <w:r>
        <w:t>После входа в устройство через Telnet используйте сценарий Python для выполнения команд.</w:t>
      </w:r>
    </w:p>
    <w:p w14:paraId="7ED550B7" w14:textId="77777777" w:rsidR="00BA0562" w:rsidRPr="00F62ED6" w:rsidRDefault="00BA0562" w:rsidP="006132A9">
      <w:pPr>
        <w:pStyle w:val="TerminalDisplay"/>
      </w:pPr>
      <w:r>
        <w:t>tn.write(b'display cu \n')</w:t>
      </w:r>
    </w:p>
    <w:p w14:paraId="58868AB1" w14:textId="77777777" w:rsidR="00BA0562" w:rsidRDefault="00BA0562" w:rsidP="002A299A">
      <w:r>
        <w:t xml:space="preserve">write() используется для ввода команд, которые необходимо выполнить на устройстве. Команда </w:t>
      </w:r>
      <w:r>
        <w:rPr>
          <w:b/>
          <w:bCs/>
        </w:rPr>
        <w:t>display cu</w:t>
      </w:r>
      <w:r>
        <w:t xml:space="preserve"> — это сокращенная форма команды </w:t>
      </w:r>
      <w:r>
        <w:rPr>
          <w:b/>
          <w:bCs/>
        </w:rPr>
        <w:t>display current-configuration</w:t>
      </w:r>
      <w:r>
        <w:t>, которая выводит на экран текущую конфигурацию устройства.</w:t>
      </w:r>
    </w:p>
    <w:p w14:paraId="3C839F36" w14:textId="77777777" w:rsidR="00BA0562" w:rsidRDefault="00BA0562" w:rsidP="006132A9">
      <w:pPr>
        <w:pStyle w:val="TerminalDisplay"/>
      </w:pPr>
      <w:r>
        <w:t>time.sleep(1)</w:t>
      </w:r>
    </w:p>
    <w:p w14:paraId="207FBE93" w14:textId="77777777" w:rsidR="00BA0562" w:rsidRDefault="00BA0562" w:rsidP="002A299A">
      <w:r>
        <w:lastRenderedPageBreak/>
        <w:t>time.sleep(1) используется для приостановки выполнения программы на одну секунду, чтобы дождаться предоставления коммутатором данных перед выполнением последующего кода. Если время ожидания не указано, программа непосредственно выполняет следующую строку кода. В результате происходит сбой чтения данных.</w:t>
      </w:r>
    </w:p>
    <w:p w14:paraId="5FBECCB7" w14:textId="77777777" w:rsidR="00BA0562" w:rsidRDefault="00BA0562" w:rsidP="006132A9">
      <w:pPr>
        <w:pStyle w:val="TerminalDisplay"/>
      </w:pPr>
      <w:r>
        <w:t>print(tn.read_very_eager().decode('ascii'))</w:t>
      </w:r>
      <w:bookmarkStart w:id="219" w:name="_Hlk30014596"/>
      <w:bookmarkEnd w:id="219"/>
    </w:p>
    <w:p w14:paraId="35C074FA" w14:textId="77777777" w:rsidR="00BA0562" w:rsidRDefault="00BA0562" w:rsidP="002A299A">
      <w:r>
        <w:t>print() указывает, что содержимое в скобках отображается на консоли.</w:t>
      </w:r>
    </w:p>
    <w:p w14:paraId="33547543" w14:textId="77777777" w:rsidR="00BA0562" w:rsidRDefault="00BA0562" w:rsidP="002A299A">
      <w:r>
        <w:t>tn.read_very_eager() указывает на чтение как можно большего количества данных.</w:t>
      </w:r>
    </w:p>
    <w:p w14:paraId="4A234808" w14:textId="77777777" w:rsidR="00BA0562" w:rsidRDefault="00BA0562" w:rsidP="002A299A">
      <w:r>
        <w:t>. decode('ascii') указывает, что считанные данные декодируются в ASCII.</w:t>
      </w:r>
    </w:p>
    <w:p w14:paraId="468F39B1" w14:textId="77777777" w:rsidR="00BA0562" w:rsidRDefault="00BA0562" w:rsidP="002A299A">
      <w:r>
        <w:t xml:space="preserve">Код в этом примере позволяет отображать выводимые данные с S1 в течение одной секунды на консоли после выполнения команды </w:t>
      </w:r>
      <w:r>
        <w:rPr>
          <w:b/>
          <w:bCs/>
        </w:rPr>
        <w:t>display cu</w:t>
      </w:r>
      <w:r>
        <w:t>.</w:t>
      </w:r>
    </w:p>
    <w:p w14:paraId="7FA50C85" w14:textId="77777777" w:rsidR="00BA0562" w:rsidRDefault="00BA0562" w:rsidP="002075CB">
      <w:pPr>
        <w:pStyle w:val="Step"/>
        <w:outlineLvl w:val="9"/>
      </w:pPr>
      <w:r>
        <w:t>Закройте сеанс.</w:t>
      </w:r>
    </w:p>
    <w:p w14:paraId="79DE469F" w14:textId="77777777" w:rsidR="00BA0562" w:rsidRDefault="00BA0562" w:rsidP="006132A9">
      <w:pPr>
        <w:pStyle w:val="TerminalDisplay"/>
      </w:pPr>
      <w:r>
        <w:t>tn.close()</w:t>
      </w:r>
    </w:p>
    <w:p w14:paraId="5F4828C9" w14:textId="77777777" w:rsidR="00BA0562" w:rsidRDefault="00BA0562" w:rsidP="002A299A">
      <w:r>
        <w:t>Для закрытия сеанса используется метод close(). Количество соединений VTY на устройстве ограничено. Таким образом, после выполнения сценариев необходимо закрывать сеансы.</w:t>
      </w:r>
    </w:p>
    <w:p w14:paraId="6E519DEE" w14:textId="77777777" w:rsidR="002A299A" w:rsidRPr="00990EC0" w:rsidRDefault="002A299A" w:rsidP="002A299A">
      <w:pPr>
        <w:pStyle w:val="End"/>
      </w:pPr>
      <w:r>
        <w:t>----Конец</w:t>
      </w:r>
    </w:p>
    <w:p w14:paraId="4C24976A" w14:textId="77777777" w:rsidR="00BA0562" w:rsidRDefault="00BA0562" w:rsidP="002A299A">
      <w:pPr>
        <w:pStyle w:val="Heading2"/>
      </w:pPr>
      <w:bookmarkStart w:id="220" w:name="_Toc7361480"/>
      <w:bookmarkStart w:id="221" w:name="_Toc66968651"/>
      <w:r>
        <w:t>Проверка</w:t>
      </w:r>
      <w:bookmarkEnd w:id="221"/>
    </w:p>
    <w:p w14:paraId="32D1A356" w14:textId="77777777" w:rsidR="00BA0562" w:rsidRPr="00057B68" w:rsidRDefault="00BA0562" w:rsidP="002A299A">
      <w:r>
        <w:t>Подробности данной операции здесь не приводятся.</w:t>
      </w:r>
    </w:p>
    <w:p w14:paraId="2F73EE50" w14:textId="3E0557FB" w:rsidR="00BA0562" w:rsidRDefault="00C97018" w:rsidP="002A299A">
      <w:pPr>
        <w:pStyle w:val="Heading2"/>
      </w:pPr>
      <w:bookmarkStart w:id="222" w:name="_Toc66968652"/>
      <w:r>
        <w:t>Справочные конфигурации</w:t>
      </w:r>
      <w:bookmarkEnd w:id="222"/>
    </w:p>
    <w:p w14:paraId="0D8A4543" w14:textId="77777777" w:rsidR="00BA0562" w:rsidRPr="00057B68" w:rsidRDefault="00BA0562" w:rsidP="002A299A">
      <w:r>
        <w:t>Подробная информация здесь не приводится.</w:t>
      </w:r>
    </w:p>
    <w:p w14:paraId="0C8FD8C9" w14:textId="77777777" w:rsidR="00BA0562" w:rsidRPr="0000387B" w:rsidRDefault="00BA0562" w:rsidP="002A299A">
      <w:pPr>
        <w:pStyle w:val="Heading2"/>
      </w:pPr>
      <w:bookmarkStart w:id="223" w:name="_Toc35261197"/>
      <w:bookmarkStart w:id="224" w:name="_Toc66968653"/>
      <w:r>
        <w:t>Вопросы</w:t>
      </w:r>
      <w:bookmarkEnd w:id="220"/>
      <w:bookmarkEnd w:id="223"/>
      <w:bookmarkEnd w:id="224"/>
    </w:p>
    <w:p w14:paraId="057C4867" w14:textId="77777777" w:rsidR="00BA0562" w:rsidRPr="00472F50" w:rsidRDefault="00BA0562" w:rsidP="002075CB">
      <w:pPr>
        <w:pStyle w:val="ItemStep"/>
        <w:outlineLvl w:val="9"/>
      </w:pPr>
      <w:r>
        <w:t>Как с помощью telnetlib настроить параметры устройства, например, IP-адрес интерфейса управления устройством?</w:t>
      </w:r>
    </w:p>
    <w:p w14:paraId="0BF23F6F" w14:textId="77777777" w:rsidR="00F42FB8" w:rsidRDefault="00BA0562" w:rsidP="002075CB">
      <w:pPr>
        <w:pStyle w:val="ItemStep"/>
        <w:outlineLvl w:val="9"/>
      </w:pPr>
      <w:r>
        <w:t>Как сохранить файл конфигурации в локальный каталог?</w:t>
      </w:r>
    </w:p>
    <w:p w14:paraId="677838A6" w14:textId="77777777" w:rsidR="00F42FB8" w:rsidRDefault="00F42FB8">
      <w:pPr>
        <w:topLinePunct w:val="0"/>
        <w:adjustRightInd/>
        <w:snapToGrid/>
        <w:spacing w:before="0" w:after="0" w:line="240" w:lineRule="auto"/>
        <w:ind w:left="0"/>
        <w:rPr>
          <w:rFonts w:cs="Arial"/>
          <w:szCs w:val="21"/>
        </w:rPr>
      </w:pPr>
      <w:r>
        <w:br w:type="page"/>
      </w:r>
    </w:p>
    <w:p w14:paraId="0A222268" w14:textId="77777777" w:rsidR="00F42FB8" w:rsidRPr="00790482" w:rsidRDefault="00F42FB8" w:rsidP="00FB59F1">
      <w:pPr>
        <w:pStyle w:val="Heading1"/>
        <w:rPr>
          <w:rStyle w:val="IntenseReference"/>
          <w:rFonts w:ascii="Huawei Sans" w:eastAsia="方正兰亭黑简体" w:hAnsi="Huawei Sans" w:cs="Book Antiqua"/>
          <w:b/>
          <w:bCs/>
          <w:smallCaps w:val="0"/>
          <w:color w:val="auto"/>
          <w:spacing w:val="0"/>
        </w:rPr>
      </w:pPr>
      <w:bookmarkStart w:id="225" w:name="_Toc35261185"/>
      <w:bookmarkStart w:id="226" w:name="_Toc35261198"/>
      <w:bookmarkStart w:id="227" w:name="_Toc66968654"/>
      <w:r>
        <w:lastRenderedPageBreak/>
        <w:t>Конфигурирование кампусной сети</w:t>
      </w:r>
      <w:bookmarkEnd w:id="225"/>
      <w:bookmarkEnd w:id="227"/>
    </w:p>
    <w:p w14:paraId="5A8EAB0C" w14:textId="77777777" w:rsidR="00F42FB8" w:rsidRPr="0027090C" w:rsidRDefault="00F42FB8" w:rsidP="00F42FB8">
      <w:pPr>
        <w:pStyle w:val="Heading2"/>
      </w:pPr>
      <w:bookmarkStart w:id="228" w:name="_Toc35261186"/>
      <w:bookmarkStart w:id="229" w:name="_Toc66968655"/>
      <w:r>
        <w:t>Справочная информация</w:t>
      </w:r>
      <w:bookmarkEnd w:id="228"/>
      <w:bookmarkEnd w:id="229"/>
    </w:p>
    <w:p w14:paraId="2E44DF33" w14:textId="1850D8D5" w:rsidR="00F42FB8" w:rsidRPr="0027090C" w:rsidRDefault="00F42FB8" w:rsidP="00F42FB8">
      <w:r>
        <w:t xml:space="preserve">Рекомендуемые команды и документация, представленные в настоящем документе, приводятся только в справочных целях. В реальных условиях их выбор зависит от модели и версии используемого </w:t>
      </w:r>
      <w:r w:rsidR="006F5D6E">
        <w:t>в</w:t>
      </w:r>
      <w:r>
        <w:t>ами продукта.</w:t>
      </w:r>
    </w:p>
    <w:p w14:paraId="23337A53" w14:textId="77777777" w:rsidR="00F42FB8" w:rsidRPr="0027090C" w:rsidRDefault="00F42FB8" w:rsidP="00F42FB8">
      <w:r>
        <w:t>Рекомендуемые документы:</w:t>
      </w:r>
    </w:p>
    <w:p w14:paraId="08E890FB" w14:textId="77777777" w:rsidR="00F42FB8" w:rsidRPr="0027090C" w:rsidRDefault="00F42FB8" w:rsidP="00F42FB8">
      <w:pPr>
        <w:pStyle w:val="ItemStep"/>
        <w:outlineLvl w:val="9"/>
      </w:pPr>
      <w:r>
        <w:t>Документация по продуктам AR600 и AR6000</w:t>
      </w:r>
    </w:p>
    <w:p w14:paraId="5D0EA3F4" w14:textId="77777777" w:rsidR="00F42FB8" w:rsidRPr="0027090C" w:rsidRDefault="00F42FB8" w:rsidP="00F42FB8">
      <w:pPr>
        <w:pStyle w:val="ItemStep"/>
        <w:outlineLvl w:val="9"/>
      </w:pPr>
      <w:r>
        <w:t>Документация по Ethernet-коммутаторам серий S2720, S5700 и S6700</w:t>
      </w:r>
    </w:p>
    <w:p w14:paraId="15B4BF61" w14:textId="77777777" w:rsidR="00F42FB8" w:rsidRPr="0027090C" w:rsidRDefault="00F42FB8" w:rsidP="00F42FB8">
      <w:pPr>
        <w:pStyle w:val="ItemStep"/>
        <w:outlineLvl w:val="9"/>
      </w:pPr>
      <w:r>
        <w:t>Документация по контроллеру беспроводного доступа (AC и Fit AP)</w:t>
      </w:r>
    </w:p>
    <w:p w14:paraId="521EA9C1" w14:textId="77777777" w:rsidR="00F42FB8" w:rsidRPr="0027090C" w:rsidRDefault="00F42FB8" w:rsidP="00F42FB8">
      <w:pPr>
        <w:pStyle w:val="ItemStep"/>
        <w:outlineLvl w:val="9"/>
      </w:pPr>
      <w:r>
        <w:t>Стандартная архитектура и типовые примеры применения кампусной сети</w:t>
      </w:r>
    </w:p>
    <w:p w14:paraId="7D632FD2" w14:textId="77777777" w:rsidR="00F42FB8" w:rsidRPr="0027090C" w:rsidRDefault="00F42FB8" w:rsidP="00F42FB8">
      <w:r>
        <w:t>Справочные ссылки:</w:t>
      </w:r>
    </w:p>
    <w:p w14:paraId="612E7BE8" w14:textId="77777777" w:rsidR="00F42FB8" w:rsidRPr="0027090C" w:rsidRDefault="00F42FB8" w:rsidP="00F42FB8">
      <w:pPr>
        <w:pStyle w:val="ItemStep"/>
        <w:numPr>
          <w:ilvl w:val="6"/>
          <w:numId w:val="35"/>
        </w:numPr>
        <w:outlineLvl w:val="9"/>
      </w:pPr>
      <w:r>
        <w:t>http://support.huawei.com/</w:t>
      </w:r>
    </w:p>
    <w:p w14:paraId="4F544D6B" w14:textId="77777777" w:rsidR="00F42FB8" w:rsidRPr="0027090C" w:rsidRDefault="00F42FB8" w:rsidP="00F42FB8">
      <w:pPr>
        <w:pStyle w:val="ItemStep"/>
        <w:outlineLvl w:val="9"/>
      </w:pPr>
      <w:r>
        <w:t>http://e.huawei.com/</w:t>
      </w:r>
    </w:p>
    <w:p w14:paraId="702AEF6A" w14:textId="77777777" w:rsidR="00F42FB8" w:rsidRPr="0027090C" w:rsidRDefault="00F42FB8" w:rsidP="00F42FB8">
      <w:pPr>
        <w:pStyle w:val="Heading2"/>
      </w:pPr>
      <w:bookmarkStart w:id="230" w:name="_Toc35261187"/>
      <w:bookmarkStart w:id="231" w:name="_Toc66968656"/>
      <w:r>
        <w:t>Общая информация</w:t>
      </w:r>
      <w:bookmarkEnd w:id="230"/>
      <w:bookmarkEnd w:id="231"/>
    </w:p>
    <w:p w14:paraId="3A2FA4C7" w14:textId="77777777" w:rsidR="00F42FB8" w:rsidRPr="0027090C" w:rsidRDefault="00F42FB8" w:rsidP="00F42FB8">
      <w:pPr>
        <w:pStyle w:val="Heading3"/>
      </w:pPr>
      <w:bookmarkStart w:id="232" w:name="_Toc66968657"/>
      <w:r>
        <w:t>О лабораторной работе</w:t>
      </w:r>
      <w:bookmarkEnd w:id="232"/>
    </w:p>
    <w:p w14:paraId="50D13617" w14:textId="77777777" w:rsidR="00F42FB8" w:rsidRPr="0027090C" w:rsidRDefault="00F42FB8" w:rsidP="00F42FB8">
      <w:r>
        <w:t>Повсеместное развертывание сетей связи является неотъемлемой частью развития информационного общества. В качестве основы при создании сети связи всегда используются кампусные сети. Кампусы есть повсюду, включая фабрики, административные здания и государственные учреждения, торговые центры, офисные здания, образовательные комплексы и парки. Согласно статистике, 90% городских жителей работают и живут в кампусах, 80% валового внутреннего продукта (ВВП) создается в кампусах, и каждый человек 18 часов в день проводит в кампусе. При строительстве любого объекта кампусной сети придается очень важное значение. Как инфраструктура, обеспечивающая подключение к цифровому миру, она играет ключевую роль для реализации повседневной работы, исследований и разработок, производства и управления операциями.</w:t>
      </w:r>
    </w:p>
    <w:p w14:paraId="0514FB5B" w14:textId="77777777" w:rsidR="00F42FB8" w:rsidRPr="0027090C" w:rsidRDefault="00F42FB8" w:rsidP="00F42FB8">
      <w:r>
        <w:t>В этой лабораторной работе вы создадите кампусную сеть, чтобы понять общие технологии и их применение в кампусных сетях.</w:t>
      </w:r>
    </w:p>
    <w:p w14:paraId="10FB9439" w14:textId="77777777" w:rsidR="00F42FB8" w:rsidRDefault="00F42FB8" w:rsidP="00F42FB8">
      <w:pPr>
        <w:pStyle w:val="Heading3"/>
      </w:pPr>
      <w:bookmarkStart w:id="233" w:name="_Toc66968658"/>
      <w:r>
        <w:t>Цели</w:t>
      </w:r>
      <w:bookmarkEnd w:id="233"/>
    </w:p>
    <w:p w14:paraId="1E721119" w14:textId="77777777" w:rsidR="00F42FB8" w:rsidRPr="00D42C00" w:rsidRDefault="00F42FB8" w:rsidP="00F42FB8">
      <w:r>
        <w:t>Лабораторная работа помогает получить практические навыки по изучению следующих тем:</w:t>
      </w:r>
    </w:p>
    <w:p w14:paraId="19069D03" w14:textId="77777777" w:rsidR="00F42FB8" w:rsidRPr="0027090C" w:rsidRDefault="00F42FB8" w:rsidP="00F42FB8">
      <w:pPr>
        <w:pStyle w:val="ItemList"/>
      </w:pPr>
      <w:r>
        <w:lastRenderedPageBreak/>
        <w:t>Общие концепции и архитектура кампусной сети</w:t>
      </w:r>
    </w:p>
    <w:p w14:paraId="2DC24705" w14:textId="77777777" w:rsidR="00F42FB8" w:rsidRPr="0027090C" w:rsidRDefault="00F42FB8" w:rsidP="00F42FB8">
      <w:pPr>
        <w:pStyle w:val="ItemList"/>
      </w:pPr>
      <w:r>
        <w:t>Наиболее распространенные сетевые технологии</w:t>
      </w:r>
    </w:p>
    <w:p w14:paraId="112B56DF" w14:textId="77777777" w:rsidR="00F42FB8" w:rsidRPr="0027090C" w:rsidRDefault="00F42FB8" w:rsidP="00F42FB8">
      <w:pPr>
        <w:pStyle w:val="ItemList"/>
      </w:pPr>
      <w:r>
        <w:t>Жизненный цикл кампусных сетей</w:t>
      </w:r>
    </w:p>
    <w:p w14:paraId="46B06A80" w14:textId="14E10C7A" w:rsidR="00F42FB8" w:rsidRPr="0027090C" w:rsidRDefault="00F42FB8" w:rsidP="00F42FB8">
      <w:pPr>
        <w:pStyle w:val="ItemList"/>
      </w:pPr>
      <w:r>
        <w:t>Основные этапы кампусной сети: планирование и проектирование, развертывание и внедрение, эксплуатация и техоб</w:t>
      </w:r>
      <w:r w:rsidR="00A45374">
        <w:t>служивание, а также оптимизация</w:t>
      </w:r>
    </w:p>
    <w:p w14:paraId="78F280E5" w14:textId="112B1185" w:rsidR="00F42FB8" w:rsidRPr="0027090C" w:rsidRDefault="00F42FB8" w:rsidP="00F42FB8">
      <w:pPr>
        <w:pStyle w:val="ItemList"/>
      </w:pPr>
      <w:r>
        <w:t>Процесс ре</w:t>
      </w:r>
      <w:r w:rsidR="00A45374">
        <w:t>ализации проекта кампусной сети</w:t>
      </w:r>
    </w:p>
    <w:p w14:paraId="0A47CD93" w14:textId="77777777" w:rsidR="00F42FB8" w:rsidRPr="0027090C" w:rsidRDefault="00F42FB8" w:rsidP="00F42FB8">
      <w:pPr>
        <w:pStyle w:val="Heading3"/>
      </w:pPr>
      <w:bookmarkStart w:id="234" w:name="_Toc66968659"/>
      <w:r>
        <w:t>Топология сети</w:t>
      </w:r>
      <w:bookmarkEnd w:id="234"/>
    </w:p>
    <w:p w14:paraId="7FA647F5" w14:textId="68B783E9" w:rsidR="00F42FB8" w:rsidRDefault="00F42FB8" w:rsidP="00F42FB8">
      <w:r>
        <w:t xml:space="preserve">В офисном здании необходимо создать сеть. Офисное здание имеет шесть этажей. В настоящее время в эксплуатацию введены три этажа: холл с рецепцией на первом этаже, административный отдел и кабинет генерального директора на втором этаже, отдел исследований и разработок и отдел маркетинга на третьем этаже. </w:t>
      </w:r>
      <w:r w:rsidR="003A3F0D">
        <w:t>Аппаратный зал</w:t>
      </w:r>
      <w:r>
        <w:t xml:space="preserve"> с основным оборудованием располагается на первом этаже, а на каждом из других этажей оборудовано небольшое помещение для размещения сетевых устройств.</w:t>
      </w:r>
    </w:p>
    <w:p w14:paraId="29236DC1" w14:textId="77777777" w:rsidR="00F42FB8" w:rsidRPr="0027090C" w:rsidRDefault="00F42FB8" w:rsidP="00F42FB8">
      <w:r>
        <w:t>Сформируйте проектную группу для завершения строительства сети.</w:t>
      </w:r>
    </w:p>
    <w:p w14:paraId="4F364062" w14:textId="77777777" w:rsidR="00F42FB8" w:rsidRPr="0027090C" w:rsidRDefault="00F42FB8" w:rsidP="00F42FB8">
      <w:pPr>
        <w:pStyle w:val="Heading2"/>
      </w:pPr>
      <w:bookmarkStart w:id="235" w:name="_Toc35261188"/>
      <w:bookmarkStart w:id="236" w:name="_Toc66968660"/>
      <w:r>
        <w:t>Задачи лабораторной работы</w:t>
      </w:r>
      <w:bookmarkEnd w:id="235"/>
      <w:bookmarkEnd w:id="236"/>
    </w:p>
    <w:p w14:paraId="6F50BD13" w14:textId="77777777" w:rsidR="00F42FB8" w:rsidRPr="0027090C" w:rsidRDefault="00F42FB8" w:rsidP="00F42FB8">
      <w:pPr>
        <w:pStyle w:val="Heading3"/>
      </w:pPr>
      <w:bookmarkStart w:id="237" w:name="_Toc66968661"/>
      <w:r>
        <w:t>Сбор и анализ требований</w:t>
      </w:r>
      <w:bookmarkEnd w:id="237"/>
    </w:p>
    <w:p w14:paraId="07727B11" w14:textId="1A071E46" w:rsidR="00F42FB8" w:rsidRPr="0027090C" w:rsidRDefault="004204BF" w:rsidP="00F42FB8">
      <w:r>
        <w:t>Определите, к</w:t>
      </w:r>
      <w:r w:rsidR="00F42FB8">
        <w:t>акую информацию необходимо получить от компании? Укажите не менее пяти требований.</w:t>
      </w:r>
    </w:p>
    <w:p w14:paraId="4DE7E3B6" w14:textId="779AE6E3" w:rsidR="00F42FB8" w:rsidRPr="0027090C" w:rsidRDefault="00F42FB8" w:rsidP="00F42FB8">
      <w:r>
        <w:t xml:space="preserve">Например: </w:t>
      </w:r>
      <w:r w:rsidR="004204BF">
        <w:t>к</w:t>
      </w:r>
      <w:r>
        <w:t>оличество терминалов, которые будут подключаться к корпоративной сети.</w:t>
      </w:r>
    </w:p>
    <w:p w14:paraId="5417A138" w14:textId="77777777" w:rsidR="00F42FB8" w:rsidRPr="009C0B09" w:rsidRDefault="00F42FB8" w:rsidP="00F42FB8">
      <w:pPr>
        <w:rPr>
          <w:u w:val="single"/>
        </w:rPr>
      </w:pPr>
      <w:r>
        <w:t>1.</w:t>
      </w:r>
      <w:r>
        <w:rPr>
          <w:u w:val="single"/>
          <w:vertAlign w:val="subscript"/>
        </w:rPr>
        <w:t xml:space="preserve">                                                                                                 </w:t>
      </w:r>
      <w:r>
        <w:rPr>
          <w:vertAlign w:val="subscript"/>
        </w:rPr>
        <w:t xml:space="preserve">                                                                                                 </w:t>
      </w:r>
    </w:p>
    <w:p w14:paraId="2990D4F6" w14:textId="77777777" w:rsidR="00F42FB8" w:rsidRPr="009C0B09" w:rsidRDefault="00F42FB8" w:rsidP="00F42FB8">
      <w:pPr>
        <w:rPr>
          <w:u w:val="single"/>
        </w:rPr>
      </w:pPr>
      <w:r>
        <w:t>2.</w:t>
      </w:r>
      <w:r>
        <w:rPr>
          <w:u w:val="single"/>
          <w:vertAlign w:val="subscript"/>
        </w:rPr>
        <w:t xml:space="preserve">                                                                                                 </w:t>
      </w:r>
      <w:r>
        <w:rPr>
          <w:vertAlign w:val="subscript"/>
        </w:rPr>
        <w:t xml:space="preserve">                                                                            </w:t>
      </w:r>
    </w:p>
    <w:p w14:paraId="34469F42" w14:textId="77777777" w:rsidR="00F42FB8" w:rsidRPr="009C0B09" w:rsidRDefault="00F42FB8" w:rsidP="00F42FB8">
      <w:pPr>
        <w:rPr>
          <w:u w:val="single"/>
        </w:rPr>
      </w:pPr>
      <w:r>
        <w:t>3.</w:t>
      </w:r>
      <w:r>
        <w:rPr>
          <w:u w:val="single"/>
          <w:vertAlign w:val="subscript"/>
        </w:rPr>
        <w:t xml:space="preserve">                                                                                                 </w:t>
      </w:r>
      <w:r>
        <w:rPr>
          <w:vertAlign w:val="subscript"/>
        </w:rPr>
        <w:t xml:space="preserve">                                                                       </w:t>
      </w:r>
    </w:p>
    <w:p w14:paraId="1458822B" w14:textId="77777777" w:rsidR="00F42FB8" w:rsidRPr="009C0B09" w:rsidRDefault="00F42FB8" w:rsidP="00F42FB8">
      <w:pPr>
        <w:rPr>
          <w:u w:val="single"/>
        </w:rPr>
      </w:pPr>
      <w:r>
        <w:t>4.</w:t>
      </w:r>
      <w:r>
        <w:rPr>
          <w:u w:val="single"/>
          <w:vertAlign w:val="subscript"/>
        </w:rPr>
        <w:t xml:space="preserve">                                                                                                 </w:t>
      </w:r>
      <w:r>
        <w:rPr>
          <w:vertAlign w:val="subscript"/>
        </w:rPr>
        <w:t xml:space="preserve">                                                                          </w:t>
      </w:r>
    </w:p>
    <w:p w14:paraId="22866146" w14:textId="77777777" w:rsidR="00F42FB8" w:rsidRPr="009C0B09" w:rsidRDefault="00F42FB8" w:rsidP="00F42FB8">
      <w:pPr>
        <w:rPr>
          <w:u w:val="single"/>
        </w:rPr>
      </w:pPr>
      <w:r>
        <w:t>5.</w:t>
      </w:r>
      <w:r>
        <w:rPr>
          <w:u w:val="single"/>
          <w:vertAlign w:val="subscript"/>
        </w:rPr>
        <w:t xml:space="preserve">                                                                                                 </w:t>
      </w:r>
      <w:r>
        <w:rPr>
          <w:vertAlign w:val="subscript"/>
        </w:rPr>
        <w:t xml:space="preserve">                                                                                                 </w:t>
      </w:r>
    </w:p>
    <w:p w14:paraId="142BAB56" w14:textId="77777777" w:rsidR="00F42FB8" w:rsidRPr="0027090C" w:rsidRDefault="00F42FB8" w:rsidP="004204BF">
      <w:pPr>
        <w:pageBreakBefore/>
      </w:pPr>
      <w:r>
        <w:lastRenderedPageBreak/>
        <w:t>Проанализируйте собранные требования.</w:t>
      </w:r>
    </w:p>
    <w:p w14:paraId="6A58B4F7" w14:textId="77777777" w:rsidR="00F42FB8" w:rsidRDefault="00F42FB8" w:rsidP="00F42FB8">
      <w:pPr>
        <w:pStyle w:val="ItemStep"/>
        <w:outlineLvl w:val="9"/>
      </w:pPr>
      <w:r>
        <w:t>Бюджет проекта</w:t>
      </w:r>
    </w:p>
    <w:p w14:paraId="682366CF" w14:textId="77777777" w:rsidR="00F42FB8" w:rsidRPr="0027090C" w:rsidRDefault="00F42FB8" w:rsidP="00F42FB8">
      <w:pPr>
        <w:pStyle w:val="ItemListText"/>
      </w:pPr>
      <w:r>
        <w:t>Бюджет ограничен. Проект необходимо реализовать с минимальными затратами.</w:t>
      </w:r>
    </w:p>
    <w:p w14:paraId="312BEF70" w14:textId="77777777" w:rsidR="00F42FB8" w:rsidRPr="009C0B09" w:rsidRDefault="00F42FB8" w:rsidP="00F42FB8">
      <w:pPr>
        <w:pStyle w:val="ItemListText"/>
        <w:rPr>
          <w:u w:val="single"/>
        </w:rPr>
      </w:pPr>
      <w:r>
        <w:rPr>
          <w:u w:val="single"/>
          <w:vertAlign w:val="subscript"/>
        </w:rPr>
        <w:t xml:space="preserve">                                                                                                 </w:t>
      </w:r>
      <w:r>
        <w:rPr>
          <w:vertAlign w:val="subscript"/>
        </w:rPr>
        <w:t xml:space="preserve">                                                                                                 </w:t>
      </w:r>
    </w:p>
    <w:p w14:paraId="7D8D662A" w14:textId="77777777" w:rsidR="00F42FB8" w:rsidRPr="0000387B" w:rsidRDefault="00F42FB8" w:rsidP="00F42FB8">
      <w:pPr>
        <w:pStyle w:val="ItemStep"/>
        <w:outlineLvl w:val="9"/>
        <w:rPr>
          <w:b/>
          <w:bCs/>
        </w:rPr>
      </w:pPr>
      <w:r>
        <w:t>Типы подключаемых терминалов</w:t>
      </w:r>
    </w:p>
    <w:p w14:paraId="3495483A" w14:textId="77777777" w:rsidR="00F42FB8" w:rsidRDefault="00F42FB8" w:rsidP="00F42FB8">
      <w:pPr>
        <w:pStyle w:val="ItemListText"/>
      </w:pPr>
      <w:r>
        <w:t>Будет осуществляться развертывание как проводных, так и беспроводных терминалов.</w:t>
      </w:r>
    </w:p>
    <w:p w14:paraId="5E00B35B" w14:textId="77777777" w:rsidR="00F42FB8" w:rsidRPr="009C0B09" w:rsidRDefault="00F42FB8" w:rsidP="00F42FB8">
      <w:pPr>
        <w:pStyle w:val="ItemListText"/>
        <w:rPr>
          <w:u w:val="single"/>
        </w:rPr>
      </w:pPr>
      <w:r>
        <w:rPr>
          <w:u w:val="single"/>
          <w:vertAlign w:val="subscript"/>
        </w:rPr>
        <w:t xml:space="preserve">                                                                                                 </w:t>
      </w:r>
      <w:r>
        <w:rPr>
          <w:vertAlign w:val="subscript"/>
        </w:rPr>
        <w:t xml:space="preserve">                                                                                            </w:t>
      </w:r>
    </w:p>
    <w:p w14:paraId="5BEDA58A" w14:textId="77777777" w:rsidR="00F42FB8" w:rsidRDefault="00F42FB8" w:rsidP="00F42FB8">
      <w:pPr>
        <w:pStyle w:val="ItemStep"/>
        <w:outlineLvl w:val="9"/>
      </w:pPr>
      <w:r>
        <w:t>Количество терминалов</w:t>
      </w:r>
    </w:p>
    <w:p w14:paraId="46F48629" w14:textId="77777777" w:rsidR="00F42FB8" w:rsidRPr="0027090C" w:rsidRDefault="00F42FB8" w:rsidP="00F42FB8">
      <w:pPr>
        <w:pStyle w:val="ItemListText"/>
      </w:pPr>
      <w:r>
        <w:t>Первый этаж: 10 проводных терминалов и 100 беспроводных терминалов</w:t>
      </w:r>
      <w:r>
        <w:br/>
        <w:t>Второй и третий этажи: 200 проводных терминалов и 50 беспроводных терминалов</w:t>
      </w:r>
    </w:p>
    <w:p w14:paraId="2DCBA35E" w14:textId="77777777" w:rsidR="00F42FB8" w:rsidRPr="009C0B09" w:rsidRDefault="00F42FB8" w:rsidP="00F42FB8">
      <w:pPr>
        <w:pStyle w:val="ItemListText"/>
        <w:rPr>
          <w:u w:val="single"/>
        </w:rPr>
      </w:pPr>
      <w:r>
        <w:rPr>
          <w:u w:val="single"/>
          <w:vertAlign w:val="subscript"/>
        </w:rPr>
        <w:t xml:space="preserve">                                                                                                 </w:t>
      </w:r>
      <w:r>
        <w:rPr>
          <w:vertAlign w:val="subscript"/>
        </w:rPr>
        <w:t xml:space="preserve">                                                                                                 </w:t>
      </w:r>
    </w:p>
    <w:p w14:paraId="78472A22" w14:textId="77777777" w:rsidR="00F42FB8" w:rsidRDefault="00F42FB8" w:rsidP="00F42FB8">
      <w:pPr>
        <w:pStyle w:val="ItemStep"/>
        <w:outlineLvl w:val="9"/>
      </w:pPr>
      <w:r>
        <w:t>Режим управления сетью</w:t>
      </w:r>
    </w:p>
    <w:p w14:paraId="5D284426" w14:textId="77777777" w:rsidR="00F42FB8" w:rsidRPr="0027090C" w:rsidRDefault="00F42FB8" w:rsidP="00F42FB8">
      <w:pPr>
        <w:pStyle w:val="ItemListText"/>
      </w:pPr>
      <w:r>
        <w:t>Унифицированное управление сетью с помощью SNMP.</w:t>
      </w:r>
    </w:p>
    <w:p w14:paraId="6CCB51EC" w14:textId="77777777" w:rsidR="00F42FB8" w:rsidRPr="009C0B09" w:rsidRDefault="00F42FB8" w:rsidP="00F42FB8">
      <w:pPr>
        <w:pStyle w:val="ItemListText"/>
        <w:rPr>
          <w:u w:val="single"/>
        </w:rPr>
      </w:pPr>
      <w:r>
        <w:rPr>
          <w:u w:val="single"/>
          <w:vertAlign w:val="subscript"/>
        </w:rPr>
        <w:t xml:space="preserve">                                                                                                 </w:t>
      </w:r>
    </w:p>
    <w:p w14:paraId="4F12CF0F" w14:textId="77777777" w:rsidR="00F42FB8" w:rsidRDefault="00F42FB8" w:rsidP="00F42FB8">
      <w:pPr>
        <w:pStyle w:val="ItemStep"/>
        <w:outlineLvl w:val="9"/>
      </w:pPr>
      <w:r>
        <w:t>Объем сетевого трафика и темпы роста</w:t>
      </w:r>
    </w:p>
    <w:p w14:paraId="1F9E43E6" w14:textId="77777777" w:rsidR="00F42FB8" w:rsidRPr="009A071F" w:rsidRDefault="00F42FB8" w:rsidP="00F42FB8">
      <w:pPr>
        <w:pStyle w:val="ItemListText"/>
      </w:pPr>
      <w:r>
        <w:t>Большая часть трафика — это внутренний трафик. Скорость проводного доступа должна быть 100 Мбит/с. Других особых требований нет.</w:t>
      </w:r>
    </w:p>
    <w:p w14:paraId="159F930B" w14:textId="77777777" w:rsidR="00F42FB8" w:rsidRPr="009C0B09" w:rsidRDefault="00F42FB8" w:rsidP="00F42FB8">
      <w:pPr>
        <w:pStyle w:val="ItemListText"/>
        <w:rPr>
          <w:u w:val="single"/>
        </w:rPr>
      </w:pPr>
      <w:r>
        <w:rPr>
          <w:u w:val="single"/>
          <w:vertAlign w:val="subscript"/>
        </w:rPr>
        <w:t xml:space="preserve">                                                                                                 </w:t>
      </w:r>
      <w:r>
        <w:rPr>
          <w:vertAlign w:val="subscript"/>
        </w:rPr>
        <w:t xml:space="preserve">                                                                                                 </w:t>
      </w:r>
    </w:p>
    <w:p w14:paraId="25D8C139" w14:textId="77777777" w:rsidR="00F42FB8" w:rsidRPr="0000387B" w:rsidRDefault="00F42FB8" w:rsidP="00F42FB8">
      <w:pPr>
        <w:pStyle w:val="ItemStep"/>
        <w:outlineLvl w:val="9"/>
        <w:rPr>
          <w:b/>
          <w:bCs/>
        </w:rPr>
      </w:pPr>
      <w:r>
        <w:t>Требования к доступности</w:t>
      </w:r>
    </w:p>
    <w:p w14:paraId="07797257" w14:textId="77777777" w:rsidR="00F42FB8" w:rsidRPr="0027090C" w:rsidRDefault="00F42FB8" w:rsidP="00F42FB8">
      <w:pPr>
        <w:pStyle w:val="ItemListText"/>
      </w:pPr>
      <w:r>
        <w:t>Необходимо реализовать резервирование определенных компонентов сети уровня 3 и поддержку возможностей аварийного переключения.</w:t>
      </w:r>
    </w:p>
    <w:p w14:paraId="592423C8" w14:textId="77777777" w:rsidR="00F42FB8" w:rsidRPr="009C0B09" w:rsidRDefault="00F42FB8" w:rsidP="00F42FB8">
      <w:pPr>
        <w:pStyle w:val="ItemListText"/>
        <w:rPr>
          <w:u w:val="single"/>
        </w:rPr>
      </w:pPr>
      <w:r>
        <w:rPr>
          <w:u w:val="single"/>
          <w:vertAlign w:val="subscript"/>
        </w:rPr>
        <w:t xml:space="preserve">                                                                                                 </w:t>
      </w:r>
      <w:r>
        <w:rPr>
          <w:vertAlign w:val="subscript"/>
        </w:rPr>
        <w:t xml:space="preserve">                                                                                                 </w:t>
      </w:r>
    </w:p>
    <w:p w14:paraId="5A7DA7FD" w14:textId="77777777" w:rsidR="00F42FB8" w:rsidRPr="0000387B" w:rsidRDefault="00F42FB8" w:rsidP="00F42FB8">
      <w:pPr>
        <w:pStyle w:val="ItemStep"/>
        <w:outlineLvl w:val="9"/>
        <w:rPr>
          <w:b/>
          <w:bCs/>
        </w:rPr>
      </w:pPr>
      <w:r>
        <w:t>Требования к безопасности</w:t>
      </w:r>
    </w:p>
    <w:p w14:paraId="21A28A2D" w14:textId="77777777" w:rsidR="00F42FB8" w:rsidRDefault="00F42FB8" w:rsidP="00F42FB8">
      <w:pPr>
        <w:pStyle w:val="ItemListText"/>
      </w:pPr>
      <w:r>
        <w:t>Необходимо реализовать контроль сетевого трафика.</w:t>
      </w:r>
    </w:p>
    <w:p w14:paraId="739B9E16" w14:textId="77777777" w:rsidR="00F42FB8" w:rsidRPr="009C0B09" w:rsidRDefault="00F42FB8" w:rsidP="00F42FB8">
      <w:pPr>
        <w:pStyle w:val="ItemListText"/>
        <w:rPr>
          <w:u w:val="single"/>
        </w:rPr>
      </w:pPr>
      <w:r>
        <w:rPr>
          <w:u w:val="single"/>
          <w:vertAlign w:val="subscript"/>
        </w:rPr>
        <w:t xml:space="preserve">                                                                                                 </w:t>
      </w:r>
      <w:r>
        <w:rPr>
          <w:vertAlign w:val="subscript"/>
        </w:rPr>
        <w:t xml:space="preserve">                                                                                                 </w:t>
      </w:r>
    </w:p>
    <w:p w14:paraId="340CA59C" w14:textId="77777777" w:rsidR="00F42FB8" w:rsidRDefault="00F42FB8" w:rsidP="00F42FB8">
      <w:pPr>
        <w:pStyle w:val="ItemStep"/>
        <w:outlineLvl w:val="9"/>
      </w:pPr>
      <w:r>
        <w:t>Режим доступа в Интернет</w:t>
      </w:r>
    </w:p>
    <w:p w14:paraId="643A0FA3" w14:textId="77777777" w:rsidR="00F42FB8" w:rsidRPr="0027090C" w:rsidRDefault="00F42FB8" w:rsidP="00F42FB8">
      <w:pPr>
        <w:pStyle w:val="ItemListText"/>
      </w:pPr>
      <w:r>
        <w:t>Для подключения к Интернету граничные устройства кампусной сети должны использовать статические IP-адреса.</w:t>
      </w:r>
    </w:p>
    <w:p w14:paraId="2276C25F" w14:textId="77777777" w:rsidR="00F42FB8" w:rsidRPr="009C0B09" w:rsidRDefault="00F42FB8" w:rsidP="00F42FB8">
      <w:pPr>
        <w:pStyle w:val="ItemListText"/>
        <w:rPr>
          <w:u w:val="single"/>
        </w:rPr>
      </w:pPr>
      <w:r>
        <w:rPr>
          <w:u w:val="single"/>
          <w:vertAlign w:val="subscript"/>
        </w:rPr>
        <w:t xml:space="preserve">                                                                                                 </w:t>
      </w:r>
      <w:r>
        <w:rPr>
          <w:vertAlign w:val="subscript"/>
        </w:rPr>
        <w:t xml:space="preserve">                                                                                                </w:t>
      </w:r>
    </w:p>
    <w:p w14:paraId="410B8E67" w14:textId="77777777" w:rsidR="00F42FB8" w:rsidRDefault="00F42FB8" w:rsidP="00F42FB8">
      <w:pPr>
        <w:pStyle w:val="ItemStep"/>
        <w:outlineLvl w:val="9"/>
      </w:pPr>
      <w:r>
        <w:t>Требования к расширению сети</w:t>
      </w:r>
    </w:p>
    <w:p w14:paraId="7362E1BA" w14:textId="550B92C2" w:rsidR="00F42FB8" w:rsidRPr="0027090C" w:rsidRDefault="00F42FB8" w:rsidP="00F42FB8">
      <w:pPr>
        <w:pStyle w:val="ItemListText"/>
      </w:pPr>
      <w:r>
        <w:t>При вводе в эксплуатацию других этажей существующие устройс</w:t>
      </w:r>
      <w:r w:rsidR="004204BF">
        <w:t>тва не должны требовать замены.</w:t>
      </w:r>
    </w:p>
    <w:p w14:paraId="337A9462" w14:textId="77777777" w:rsidR="00F42FB8" w:rsidRDefault="00F42FB8" w:rsidP="00F42FB8">
      <w:pPr>
        <w:pStyle w:val="ItemListText"/>
        <w:rPr>
          <w:vertAlign w:val="subscript"/>
        </w:rPr>
      </w:pPr>
      <w:r>
        <w:rPr>
          <w:u w:val="single"/>
          <w:vertAlign w:val="subscript"/>
        </w:rPr>
        <w:t xml:space="preserve">                                                                                                 </w:t>
      </w:r>
      <w:r>
        <w:rPr>
          <w:vertAlign w:val="subscript"/>
        </w:rPr>
        <w:t xml:space="preserve">             </w:t>
      </w:r>
    </w:p>
    <w:p w14:paraId="009B382A" w14:textId="77777777" w:rsidR="00F42FB8" w:rsidRPr="0027090C" w:rsidRDefault="00F42FB8" w:rsidP="00F42FB8">
      <w:pPr>
        <w:pStyle w:val="Heading3"/>
      </w:pPr>
      <w:bookmarkStart w:id="238" w:name="_Toc66968662"/>
      <w:r>
        <w:lastRenderedPageBreak/>
        <w:t>Планирование и проектирование</w:t>
      </w:r>
      <w:bookmarkEnd w:id="238"/>
    </w:p>
    <w:p w14:paraId="5DC65E73" w14:textId="77777777" w:rsidR="00F42FB8" w:rsidRPr="0027090C" w:rsidRDefault="00F42FB8" w:rsidP="00F42FB8">
      <w:pPr>
        <w:pStyle w:val="BlockLabel"/>
        <w:numPr>
          <w:ilvl w:val="0"/>
          <w:numId w:val="37"/>
        </w:numPr>
      </w:pPr>
      <w:r>
        <w:t>Выбор устройства и проектирование физической топологии (опционально)</w:t>
      </w:r>
    </w:p>
    <w:p w14:paraId="1E224EA7" w14:textId="2880F8B0" w:rsidR="00F42FB8" w:rsidRPr="001C428C" w:rsidRDefault="00F42FB8" w:rsidP="004204BF">
      <w:pPr>
        <w:keepNext/>
        <w:rPr>
          <w:b/>
          <w:bCs/>
        </w:rPr>
      </w:pPr>
      <w:r>
        <w:rPr>
          <w:b/>
          <w:bCs/>
        </w:rPr>
        <w:t>Ис</w:t>
      </w:r>
      <w:r w:rsidR="0067580C">
        <w:rPr>
          <w:b/>
          <w:bCs/>
        </w:rPr>
        <w:t>ходные данные</w:t>
      </w:r>
    </w:p>
    <w:p w14:paraId="253018B0" w14:textId="77777777" w:rsidR="00F42FB8" w:rsidRDefault="00F42FB8" w:rsidP="00F42FB8">
      <w:r>
        <w:t>В следующей таблице приведено общее количество терминалов в сети.</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722"/>
        <w:gridCol w:w="2070"/>
        <w:gridCol w:w="1107"/>
        <w:gridCol w:w="888"/>
        <w:gridCol w:w="2151"/>
      </w:tblGrid>
      <w:tr w:rsidR="00F42FB8" w:rsidRPr="0027090C" w14:paraId="09193D78" w14:textId="77777777" w:rsidTr="004204BF">
        <w:trPr>
          <w:cantSplit/>
        </w:trPr>
        <w:tc>
          <w:tcPr>
            <w:tcW w:w="1722"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412FDE5F" w14:textId="77777777" w:rsidR="00F42FB8" w:rsidRPr="00BA0562" w:rsidRDefault="00F42FB8" w:rsidP="0022530D">
            <w:pPr>
              <w:pStyle w:val="TableHeading"/>
            </w:pPr>
            <w:r>
              <w:t>Этаж</w:t>
            </w:r>
          </w:p>
        </w:tc>
        <w:tc>
          <w:tcPr>
            <w:tcW w:w="2070"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6472B275" w14:textId="77777777" w:rsidR="00F42FB8" w:rsidRPr="00BA0562" w:rsidRDefault="00F42FB8" w:rsidP="0022530D">
            <w:pPr>
              <w:pStyle w:val="TableHeading"/>
            </w:pPr>
            <w:r>
              <w:t>Первый этаж</w:t>
            </w:r>
          </w:p>
        </w:tc>
        <w:tc>
          <w:tcPr>
            <w:tcW w:w="1107"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1F352B71" w14:textId="77777777" w:rsidR="00F42FB8" w:rsidRPr="00BA0562" w:rsidRDefault="00F42FB8" w:rsidP="0022530D">
            <w:pPr>
              <w:pStyle w:val="TableHeading"/>
            </w:pPr>
            <w:r>
              <w:t>Второй этаж</w:t>
            </w:r>
          </w:p>
        </w:tc>
        <w:tc>
          <w:tcPr>
            <w:tcW w:w="888"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55D047F8" w14:textId="77777777" w:rsidR="00F42FB8" w:rsidRPr="00BA0562" w:rsidRDefault="00F42FB8" w:rsidP="0022530D">
            <w:pPr>
              <w:pStyle w:val="TableHeading"/>
            </w:pPr>
            <w:r>
              <w:t>Третий этаж</w:t>
            </w:r>
          </w:p>
        </w:tc>
        <w:tc>
          <w:tcPr>
            <w:tcW w:w="2151"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3265DE98" w14:textId="77777777" w:rsidR="00F42FB8" w:rsidRPr="00BA0562" w:rsidRDefault="00F42FB8" w:rsidP="0022530D">
            <w:pPr>
              <w:pStyle w:val="TableHeading"/>
            </w:pPr>
            <w:r>
              <w:t>Другие этажи (зарезервированное количество)</w:t>
            </w:r>
          </w:p>
        </w:tc>
      </w:tr>
      <w:tr w:rsidR="00F42FB8" w:rsidRPr="0027090C" w14:paraId="6D7214F0" w14:textId="77777777" w:rsidTr="004204BF">
        <w:trPr>
          <w:cantSplit/>
        </w:trPr>
        <w:tc>
          <w:tcPr>
            <w:tcW w:w="1722" w:type="dxa"/>
            <w:shd w:val="clear" w:color="auto" w:fill="auto"/>
          </w:tcPr>
          <w:p w14:paraId="2857ECAD" w14:textId="77777777" w:rsidR="00F42FB8" w:rsidRPr="00FD1A9F" w:rsidRDefault="00F42FB8" w:rsidP="0022530D">
            <w:pPr>
              <w:pStyle w:val="TableText"/>
              <w:rPr>
                <w:rFonts w:cs="Arial"/>
              </w:rPr>
            </w:pPr>
            <w:r>
              <w:t>Проводные терминалы</w:t>
            </w:r>
          </w:p>
        </w:tc>
        <w:tc>
          <w:tcPr>
            <w:tcW w:w="2070" w:type="dxa"/>
            <w:shd w:val="clear" w:color="auto" w:fill="auto"/>
          </w:tcPr>
          <w:p w14:paraId="501F78A5" w14:textId="77777777" w:rsidR="00F42FB8" w:rsidRPr="00FD1A9F" w:rsidRDefault="00F42FB8" w:rsidP="0022530D">
            <w:pPr>
              <w:pStyle w:val="TableText"/>
              <w:rPr>
                <w:rFonts w:cs="Arial"/>
              </w:rPr>
            </w:pPr>
            <w:r>
              <w:t>10</w:t>
            </w:r>
          </w:p>
        </w:tc>
        <w:tc>
          <w:tcPr>
            <w:tcW w:w="1107" w:type="dxa"/>
            <w:shd w:val="clear" w:color="auto" w:fill="auto"/>
          </w:tcPr>
          <w:p w14:paraId="62643CF0" w14:textId="77777777" w:rsidR="00F42FB8" w:rsidRPr="00FD1A9F" w:rsidRDefault="00F42FB8" w:rsidP="0022530D">
            <w:pPr>
              <w:pStyle w:val="TableText"/>
              <w:rPr>
                <w:rFonts w:cs="Arial"/>
              </w:rPr>
            </w:pPr>
            <w:r>
              <w:t>200</w:t>
            </w:r>
          </w:p>
        </w:tc>
        <w:tc>
          <w:tcPr>
            <w:tcW w:w="888" w:type="dxa"/>
            <w:shd w:val="clear" w:color="auto" w:fill="auto"/>
          </w:tcPr>
          <w:p w14:paraId="3A82ABB7" w14:textId="77777777" w:rsidR="00F42FB8" w:rsidRPr="00FD1A9F" w:rsidRDefault="00F42FB8" w:rsidP="0022530D">
            <w:pPr>
              <w:pStyle w:val="TableText"/>
              <w:rPr>
                <w:rFonts w:cs="Arial"/>
              </w:rPr>
            </w:pPr>
            <w:r>
              <w:t>200</w:t>
            </w:r>
          </w:p>
        </w:tc>
        <w:tc>
          <w:tcPr>
            <w:tcW w:w="2151" w:type="dxa"/>
            <w:shd w:val="clear" w:color="auto" w:fill="auto"/>
          </w:tcPr>
          <w:p w14:paraId="42024DDE" w14:textId="77777777" w:rsidR="00F42FB8" w:rsidRPr="00FD1A9F" w:rsidRDefault="00F42FB8" w:rsidP="0022530D">
            <w:pPr>
              <w:pStyle w:val="TableText"/>
              <w:rPr>
                <w:rFonts w:cs="Arial"/>
              </w:rPr>
            </w:pPr>
            <w:r>
              <w:t>500</w:t>
            </w:r>
          </w:p>
        </w:tc>
      </w:tr>
      <w:tr w:rsidR="00F42FB8" w:rsidRPr="0027090C" w14:paraId="063C5E34" w14:textId="77777777" w:rsidTr="004204BF">
        <w:trPr>
          <w:cantSplit/>
        </w:trPr>
        <w:tc>
          <w:tcPr>
            <w:tcW w:w="1722" w:type="dxa"/>
            <w:shd w:val="clear" w:color="auto" w:fill="auto"/>
          </w:tcPr>
          <w:p w14:paraId="4C9A2C7B" w14:textId="77777777" w:rsidR="00F42FB8" w:rsidRPr="00FD1A9F" w:rsidRDefault="00F42FB8" w:rsidP="0022530D">
            <w:pPr>
              <w:pStyle w:val="TableText"/>
              <w:rPr>
                <w:rFonts w:cs="Arial"/>
              </w:rPr>
            </w:pPr>
            <w:r>
              <w:t>Беспроводные терминалы</w:t>
            </w:r>
          </w:p>
        </w:tc>
        <w:tc>
          <w:tcPr>
            <w:tcW w:w="2070" w:type="dxa"/>
            <w:shd w:val="clear" w:color="auto" w:fill="auto"/>
          </w:tcPr>
          <w:p w14:paraId="51A936BC" w14:textId="77777777" w:rsidR="00F42FB8" w:rsidRPr="00FD1A9F" w:rsidRDefault="00F42FB8" w:rsidP="0022530D">
            <w:pPr>
              <w:pStyle w:val="TableText"/>
              <w:rPr>
                <w:rFonts w:cs="Arial"/>
              </w:rPr>
            </w:pPr>
            <w:r>
              <w:t>100</w:t>
            </w:r>
          </w:p>
        </w:tc>
        <w:tc>
          <w:tcPr>
            <w:tcW w:w="1107" w:type="dxa"/>
            <w:shd w:val="clear" w:color="auto" w:fill="auto"/>
          </w:tcPr>
          <w:p w14:paraId="63A5B225" w14:textId="77777777" w:rsidR="00F42FB8" w:rsidRPr="00FD1A9F" w:rsidRDefault="00F42FB8" w:rsidP="0022530D">
            <w:pPr>
              <w:pStyle w:val="TableText"/>
              <w:rPr>
                <w:rFonts w:cs="Arial"/>
              </w:rPr>
            </w:pPr>
            <w:r>
              <w:t>50</w:t>
            </w:r>
          </w:p>
        </w:tc>
        <w:tc>
          <w:tcPr>
            <w:tcW w:w="888" w:type="dxa"/>
            <w:shd w:val="clear" w:color="auto" w:fill="auto"/>
          </w:tcPr>
          <w:p w14:paraId="66B02C33" w14:textId="77777777" w:rsidR="00F42FB8" w:rsidRPr="00FD1A9F" w:rsidRDefault="00F42FB8" w:rsidP="0022530D">
            <w:pPr>
              <w:pStyle w:val="TableText"/>
              <w:rPr>
                <w:rFonts w:cs="Arial"/>
              </w:rPr>
            </w:pPr>
            <w:r>
              <w:t>50</w:t>
            </w:r>
          </w:p>
        </w:tc>
        <w:tc>
          <w:tcPr>
            <w:tcW w:w="2151" w:type="dxa"/>
            <w:shd w:val="clear" w:color="auto" w:fill="auto"/>
          </w:tcPr>
          <w:p w14:paraId="0F9C9CE9" w14:textId="77777777" w:rsidR="00F42FB8" w:rsidRPr="00FD1A9F" w:rsidRDefault="00F42FB8" w:rsidP="0022530D">
            <w:pPr>
              <w:pStyle w:val="TableText"/>
              <w:rPr>
                <w:rFonts w:cs="Arial"/>
              </w:rPr>
            </w:pPr>
            <w:r>
              <w:t>200</w:t>
            </w:r>
          </w:p>
        </w:tc>
      </w:tr>
      <w:tr w:rsidR="00F42FB8" w:rsidRPr="0027090C" w14:paraId="2520C1E6" w14:textId="77777777" w:rsidTr="004204BF">
        <w:trPr>
          <w:cantSplit/>
        </w:trPr>
        <w:tc>
          <w:tcPr>
            <w:tcW w:w="1722" w:type="dxa"/>
            <w:shd w:val="clear" w:color="auto" w:fill="auto"/>
          </w:tcPr>
          <w:p w14:paraId="54F6B646" w14:textId="77777777" w:rsidR="00F42FB8" w:rsidRPr="00FD1A9F" w:rsidRDefault="00F42FB8" w:rsidP="0022530D">
            <w:pPr>
              <w:pStyle w:val="TableText"/>
              <w:rPr>
                <w:rFonts w:cs="Arial"/>
              </w:rPr>
            </w:pPr>
            <w:r>
              <w:t>Примечания</w:t>
            </w:r>
          </w:p>
        </w:tc>
        <w:tc>
          <w:tcPr>
            <w:tcW w:w="2070" w:type="dxa"/>
            <w:shd w:val="clear" w:color="auto" w:fill="auto"/>
          </w:tcPr>
          <w:p w14:paraId="17BB7CEA" w14:textId="77777777" w:rsidR="00F42FB8" w:rsidRPr="00FD1A9F" w:rsidRDefault="00F42FB8" w:rsidP="0022530D">
            <w:pPr>
              <w:pStyle w:val="TableText"/>
              <w:rPr>
                <w:rFonts w:cs="Arial"/>
              </w:rPr>
            </w:pPr>
            <w:r>
              <w:t>Гостевые беспроводные терминалы + серверы</w:t>
            </w:r>
          </w:p>
        </w:tc>
        <w:tc>
          <w:tcPr>
            <w:tcW w:w="4146" w:type="dxa"/>
            <w:gridSpan w:val="3"/>
            <w:shd w:val="clear" w:color="auto" w:fill="auto"/>
          </w:tcPr>
          <w:p w14:paraId="0EB3DC8D" w14:textId="77777777" w:rsidR="00F42FB8" w:rsidRPr="00FD1A9F" w:rsidRDefault="00F42FB8" w:rsidP="0022530D">
            <w:pPr>
              <w:pStyle w:val="TableText"/>
              <w:rPr>
                <w:rFonts w:cs="Arial"/>
              </w:rPr>
            </w:pPr>
            <w:r>
              <w:t>Компьютеры + мобильные телефоны</w:t>
            </w:r>
          </w:p>
        </w:tc>
      </w:tr>
    </w:tbl>
    <w:p w14:paraId="74BB62A1" w14:textId="77777777" w:rsidR="00F42FB8" w:rsidRPr="009A071F" w:rsidRDefault="00F42FB8" w:rsidP="00F42FB8"/>
    <w:p w14:paraId="53C39EAB" w14:textId="77777777" w:rsidR="00F42FB8" w:rsidRPr="009A071F" w:rsidRDefault="00F42FB8" w:rsidP="00F42FB8">
      <w:r>
        <w:t>Трафик с беспроводных терминалов — это трафик доступа в Интернет. Скорость доступа каждого клиента составляет 2 Мбит/с.</w:t>
      </w:r>
    </w:p>
    <w:p w14:paraId="12AADA6B" w14:textId="77777777" w:rsidR="00F42FB8" w:rsidRPr="009A071F" w:rsidRDefault="00F42FB8" w:rsidP="00F42FB8">
      <w:r>
        <w:t>Убедитесь, что на компьютерах реализуется скорость 100 Мбит/с, а на серверах — 1000 Мбит/с.</w:t>
      </w:r>
    </w:p>
    <w:p w14:paraId="3F89FB9C" w14:textId="77777777" w:rsidR="00F42FB8" w:rsidRDefault="00F42FB8" w:rsidP="00F42FB8">
      <w:r>
        <w:t>Для повышения качества беспроводного доступа на каждом этаже требуется не менее трех двухдиапазонных точек доступа.</w:t>
      </w:r>
    </w:p>
    <w:p w14:paraId="2B86671D" w14:textId="4F4C9CAD" w:rsidR="00F42FB8" w:rsidRPr="001C428C" w:rsidRDefault="00F42FB8" w:rsidP="00F42FB8">
      <w:pPr>
        <w:rPr>
          <w:b/>
          <w:bCs/>
        </w:rPr>
      </w:pPr>
      <w:r>
        <w:rPr>
          <w:b/>
          <w:bCs/>
        </w:rPr>
        <w:t>Задача</w:t>
      </w:r>
    </w:p>
    <w:p w14:paraId="5E2E9C66" w14:textId="77777777" w:rsidR="00F42FB8" w:rsidRPr="0027090C" w:rsidRDefault="00F42FB8" w:rsidP="00F42FB8">
      <w:r>
        <w:t>Разработайте физическую топологию сети в такой последовательности: уровень доступа, уровень агрегации, уровень ядра сети и выходная область, а затем выберите необходимые устройства.</w:t>
      </w:r>
    </w:p>
    <w:p w14:paraId="3D32DF3B" w14:textId="4AE1AEA7" w:rsidR="00F42FB8" w:rsidRPr="001C428C" w:rsidRDefault="004204BF" w:rsidP="004204BF">
      <w:pPr>
        <w:keepNext/>
        <w:rPr>
          <w:b/>
          <w:bCs/>
        </w:rPr>
      </w:pPr>
      <w:r>
        <w:rPr>
          <w:b/>
          <w:bCs/>
        </w:rPr>
        <w:lastRenderedPageBreak/>
        <w:t>Справочное решение</w:t>
      </w:r>
    </w:p>
    <w:p w14:paraId="6462079C" w14:textId="07703107" w:rsidR="00BC7C37" w:rsidRDefault="00BC7C37" w:rsidP="00F42FB8">
      <w:pPr>
        <w:jc w:val="center"/>
        <w:rPr>
          <w:noProof/>
        </w:rPr>
      </w:pPr>
      <w:r>
        <w:rPr>
          <w:noProof/>
          <w:lang w:eastAsia="zh-TW"/>
        </w:rPr>
        <w:drawing>
          <wp:inline distT="0" distB="0" distL="0" distR="0" wp14:anchorId="49342CF4" wp14:editId="53571550">
            <wp:extent cx="5008880" cy="2191385"/>
            <wp:effectExtent l="0" t="0" r="127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17054" cy="2194961"/>
                    </a:xfrm>
                    <a:prstGeom prst="rect">
                      <a:avLst/>
                    </a:prstGeom>
                    <a:noFill/>
                    <a:ln>
                      <a:noFill/>
                    </a:ln>
                  </pic:spPr>
                </pic:pic>
              </a:graphicData>
            </a:graphic>
          </wp:inline>
        </w:drawing>
      </w:r>
    </w:p>
    <w:p w14:paraId="23493BD7" w14:textId="77777777" w:rsidR="00F42FB8" w:rsidRDefault="00F42FB8" w:rsidP="00F42FB8"/>
    <w:p w14:paraId="4B897A47" w14:textId="77777777" w:rsidR="00F42FB8" w:rsidRDefault="00F42FB8" w:rsidP="00F42FB8">
      <w:r>
        <w:t>Далее в таблице приводятся интерфейсы устройств с соответствующими номерами.</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909"/>
        <w:gridCol w:w="2029"/>
      </w:tblGrid>
      <w:tr w:rsidR="00F42FB8" w:rsidRPr="0027090C" w14:paraId="3687EE48"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7424C118" w14:textId="77777777" w:rsidR="00F42FB8" w:rsidRPr="00BA0562" w:rsidRDefault="00F42FB8" w:rsidP="0022530D">
            <w:pPr>
              <w:pStyle w:val="TableHeading"/>
            </w:pPr>
            <w:r>
              <w:t>Устройство</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4110A49D" w14:textId="77777777" w:rsidR="00F42FB8" w:rsidRPr="00BA0562" w:rsidRDefault="00F42FB8" w:rsidP="0022530D">
            <w:pPr>
              <w:pStyle w:val="TableHeading"/>
            </w:pPr>
            <w:r>
              <w:t>Интерфейсы</w:t>
            </w:r>
          </w:p>
        </w:tc>
      </w:tr>
      <w:tr w:rsidR="00F42FB8" w:rsidRPr="0027090C" w14:paraId="1D8F511B" w14:textId="77777777" w:rsidTr="0022530D">
        <w:trPr>
          <w:cantSplit/>
        </w:trPr>
        <w:tc>
          <w:tcPr>
            <w:tcW w:w="0" w:type="auto"/>
            <w:shd w:val="clear" w:color="auto" w:fill="auto"/>
          </w:tcPr>
          <w:p w14:paraId="17CD126E" w14:textId="77777777" w:rsidR="00F42FB8" w:rsidRPr="00FD1A9F" w:rsidRDefault="00F42FB8" w:rsidP="0022530D">
            <w:pPr>
              <w:pStyle w:val="TableText"/>
              <w:rPr>
                <w:rFonts w:cs="Arial"/>
              </w:rPr>
            </w:pPr>
            <w:r>
              <w:t>F2-ACC1, F2-ACC2, F2-ACC3, F3-ACC1, F3-ACC2 и F3-ACC</w:t>
            </w:r>
          </w:p>
        </w:tc>
        <w:tc>
          <w:tcPr>
            <w:tcW w:w="0" w:type="auto"/>
            <w:shd w:val="clear" w:color="auto" w:fill="auto"/>
          </w:tcPr>
          <w:p w14:paraId="3148CA5F" w14:textId="77777777" w:rsidR="00F42FB8" w:rsidRPr="00FD1A9F" w:rsidRDefault="00F42FB8" w:rsidP="0022530D">
            <w:pPr>
              <w:pStyle w:val="TableText"/>
              <w:rPr>
                <w:rFonts w:cs="Arial"/>
              </w:rPr>
            </w:pPr>
            <w:r>
              <w:t>E0/0/1–E0/0/222</w:t>
            </w:r>
          </w:p>
          <w:p w14:paraId="50887222" w14:textId="77777777" w:rsidR="00F42FB8" w:rsidRPr="00FD1A9F" w:rsidRDefault="00F42FB8" w:rsidP="0022530D">
            <w:pPr>
              <w:pStyle w:val="TableText"/>
              <w:rPr>
                <w:rFonts w:cs="Arial"/>
              </w:rPr>
            </w:pPr>
            <w:r>
              <w:t>GE0/0/1–GE0/0/2</w:t>
            </w:r>
          </w:p>
        </w:tc>
      </w:tr>
      <w:tr w:rsidR="00F42FB8" w:rsidRPr="0027090C" w14:paraId="4A44F28C" w14:textId="77777777" w:rsidTr="0022530D">
        <w:trPr>
          <w:cantSplit/>
        </w:trPr>
        <w:tc>
          <w:tcPr>
            <w:tcW w:w="0" w:type="auto"/>
            <w:shd w:val="clear" w:color="auto" w:fill="auto"/>
          </w:tcPr>
          <w:p w14:paraId="1E27289E" w14:textId="77777777" w:rsidR="00F42FB8" w:rsidRPr="00FD1A9F" w:rsidRDefault="00F42FB8" w:rsidP="0022530D">
            <w:pPr>
              <w:pStyle w:val="TableText"/>
              <w:rPr>
                <w:rFonts w:cs="Arial"/>
              </w:rPr>
            </w:pPr>
            <w:r>
              <w:t>F1-ACC1, F2-AGG1, F3-AGG1 и CORE1</w:t>
            </w:r>
          </w:p>
        </w:tc>
        <w:tc>
          <w:tcPr>
            <w:tcW w:w="0" w:type="auto"/>
            <w:shd w:val="clear" w:color="auto" w:fill="auto"/>
          </w:tcPr>
          <w:p w14:paraId="5F4DE487" w14:textId="77777777" w:rsidR="00F42FB8" w:rsidRPr="00FD1A9F" w:rsidRDefault="00F42FB8" w:rsidP="0022530D">
            <w:pPr>
              <w:pStyle w:val="TableText"/>
              <w:rPr>
                <w:rFonts w:cs="Arial"/>
              </w:rPr>
            </w:pPr>
            <w:r>
              <w:t>GE0/0/1–GE0/0/24</w:t>
            </w:r>
          </w:p>
        </w:tc>
      </w:tr>
      <w:tr w:rsidR="00F42FB8" w:rsidRPr="0027090C" w14:paraId="5330C22C" w14:textId="77777777" w:rsidTr="0022530D">
        <w:trPr>
          <w:cantSplit/>
        </w:trPr>
        <w:tc>
          <w:tcPr>
            <w:tcW w:w="0" w:type="auto"/>
            <w:shd w:val="clear" w:color="auto" w:fill="auto"/>
          </w:tcPr>
          <w:p w14:paraId="5219C717" w14:textId="77777777" w:rsidR="00F42FB8" w:rsidRPr="00FD1A9F" w:rsidRDefault="00F42FB8" w:rsidP="0022530D">
            <w:pPr>
              <w:pStyle w:val="TableText"/>
              <w:rPr>
                <w:rFonts w:cs="Arial"/>
              </w:rPr>
            </w:pPr>
            <w:r>
              <w:t>AC</w:t>
            </w:r>
          </w:p>
        </w:tc>
        <w:tc>
          <w:tcPr>
            <w:tcW w:w="0" w:type="auto"/>
            <w:shd w:val="clear" w:color="auto" w:fill="auto"/>
          </w:tcPr>
          <w:p w14:paraId="41F79C37" w14:textId="77777777" w:rsidR="00F42FB8" w:rsidRPr="00FD1A9F" w:rsidRDefault="00F42FB8" w:rsidP="0022530D">
            <w:pPr>
              <w:pStyle w:val="TableText"/>
              <w:rPr>
                <w:rFonts w:cs="Arial"/>
              </w:rPr>
            </w:pPr>
            <w:r>
              <w:t>GE0/0/1–GE0/0/8</w:t>
            </w:r>
          </w:p>
        </w:tc>
      </w:tr>
      <w:tr w:rsidR="00F42FB8" w:rsidRPr="0027090C" w14:paraId="04A43A3F" w14:textId="77777777" w:rsidTr="0022530D">
        <w:trPr>
          <w:cantSplit/>
        </w:trPr>
        <w:tc>
          <w:tcPr>
            <w:tcW w:w="0" w:type="auto"/>
            <w:shd w:val="clear" w:color="auto" w:fill="auto"/>
          </w:tcPr>
          <w:p w14:paraId="1095E3CF" w14:textId="77777777" w:rsidR="00F42FB8" w:rsidRPr="00FD1A9F" w:rsidRDefault="00F42FB8" w:rsidP="0022530D">
            <w:pPr>
              <w:pStyle w:val="TableText"/>
              <w:rPr>
                <w:rFonts w:cs="Arial"/>
              </w:rPr>
            </w:pPr>
            <w:r>
              <w:t>F1-AP1, F2-AP1 и F3-AP1</w:t>
            </w:r>
          </w:p>
        </w:tc>
        <w:tc>
          <w:tcPr>
            <w:tcW w:w="0" w:type="auto"/>
            <w:shd w:val="clear" w:color="auto" w:fill="auto"/>
          </w:tcPr>
          <w:p w14:paraId="61513D29" w14:textId="77777777" w:rsidR="00F42FB8" w:rsidRPr="00FD1A9F" w:rsidRDefault="00F42FB8" w:rsidP="0022530D">
            <w:pPr>
              <w:pStyle w:val="TableText"/>
              <w:rPr>
                <w:rFonts w:cs="Arial"/>
              </w:rPr>
            </w:pPr>
            <w:r>
              <w:t>GE0/0/0–GE0/0/1</w:t>
            </w:r>
          </w:p>
        </w:tc>
      </w:tr>
      <w:tr w:rsidR="00F42FB8" w:rsidRPr="0027090C" w14:paraId="6B02445A" w14:textId="77777777" w:rsidTr="0022530D">
        <w:trPr>
          <w:cantSplit/>
        </w:trPr>
        <w:tc>
          <w:tcPr>
            <w:tcW w:w="0" w:type="auto"/>
            <w:shd w:val="clear" w:color="auto" w:fill="auto"/>
          </w:tcPr>
          <w:p w14:paraId="2B5B2907" w14:textId="77777777" w:rsidR="00F42FB8" w:rsidRPr="00FD1A9F" w:rsidRDefault="00F42FB8" w:rsidP="0022530D">
            <w:pPr>
              <w:pStyle w:val="TableText"/>
              <w:rPr>
                <w:rFonts w:cs="Arial"/>
              </w:rPr>
            </w:pPr>
            <w:r>
              <w:t>Маршрутизатор</w:t>
            </w:r>
          </w:p>
        </w:tc>
        <w:tc>
          <w:tcPr>
            <w:tcW w:w="0" w:type="auto"/>
            <w:shd w:val="clear" w:color="auto" w:fill="auto"/>
          </w:tcPr>
          <w:p w14:paraId="6341B67A" w14:textId="77777777" w:rsidR="00F42FB8" w:rsidRPr="00FD1A9F" w:rsidRDefault="00F42FB8" w:rsidP="0022530D">
            <w:pPr>
              <w:pStyle w:val="TableText"/>
              <w:rPr>
                <w:rFonts w:cs="Arial"/>
              </w:rPr>
            </w:pPr>
            <w:r>
              <w:t>GE0/0/0–GE0/0/2</w:t>
            </w:r>
          </w:p>
        </w:tc>
      </w:tr>
    </w:tbl>
    <w:p w14:paraId="51052F53" w14:textId="77777777" w:rsidR="00F42FB8" w:rsidRDefault="00F42FB8" w:rsidP="00F42FB8"/>
    <w:p w14:paraId="4EF55C17" w14:textId="27C74959" w:rsidR="00F42FB8" w:rsidRPr="003A4726" w:rsidRDefault="004204BF" w:rsidP="00F42FB8">
      <w:pPr>
        <w:pStyle w:val="NotesHeading"/>
      </w:pPr>
      <w:r>
        <w:rPr>
          <w:lang w:eastAsia="zh-TW"/>
        </w:rPr>
        <w:drawing>
          <wp:inline distT="0" distB="0" distL="0" distR="0" wp14:anchorId="0E9A8F5C" wp14:editId="5A7A7AD6">
            <wp:extent cx="1296035" cy="245110"/>
            <wp:effectExtent l="0" t="0" r="0" b="0"/>
            <wp:docPr id="53" name="图片 490"/>
            <wp:cNvGraphicFramePr/>
            <a:graphic xmlns:a="http://schemas.openxmlformats.org/drawingml/2006/main">
              <a:graphicData uri="http://schemas.openxmlformats.org/drawingml/2006/picture">
                <pic:pic xmlns:pic="http://schemas.openxmlformats.org/drawingml/2006/picture">
                  <pic:nvPicPr>
                    <pic:cNvPr id="33" name="图片 49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96035" cy="245110"/>
                    </a:xfrm>
                    <a:prstGeom prst="rect">
                      <a:avLst/>
                    </a:prstGeom>
                  </pic:spPr>
                </pic:pic>
              </a:graphicData>
            </a:graphic>
          </wp:inline>
        </w:drawing>
      </w:r>
    </w:p>
    <w:p w14:paraId="35DACF80" w14:textId="77777777" w:rsidR="00F42FB8" w:rsidRDefault="00F42FB8" w:rsidP="00F42FB8">
      <w:pPr>
        <w:pStyle w:val="NotesText"/>
      </w:pPr>
      <w:r>
        <w:t>Процесс проектирования сети и топологии по указанным выше требованиям подробно описывается в учебном пособии по сертификации HCIA-Datacom «</w:t>
      </w:r>
      <w:r>
        <w:rPr>
          <w:i/>
        </w:rPr>
        <w:t>Практическая реализация проектов кампусной сети</w:t>
      </w:r>
      <w:r>
        <w:t>». В этом документе эта информация не приводится. В реальной сети развертывается большое количество коммутаторов доступа и точек доступа. Для удобства организации сети и последующего тестирования в этом документе используется упрощенная топология сети.</w:t>
      </w:r>
    </w:p>
    <w:p w14:paraId="26571F9E" w14:textId="77777777" w:rsidR="00F42FB8" w:rsidRPr="0027090C" w:rsidRDefault="00F42FB8" w:rsidP="00F42FB8">
      <w:pPr>
        <w:pStyle w:val="BlockLabel"/>
        <w:numPr>
          <w:ilvl w:val="0"/>
          <w:numId w:val="37"/>
        </w:numPr>
      </w:pPr>
      <w:r>
        <w:t>Сетевое проектирование уровня 2</w:t>
      </w:r>
    </w:p>
    <w:p w14:paraId="7764BA20" w14:textId="57606F48" w:rsidR="00F42FB8" w:rsidRPr="001C428C" w:rsidRDefault="0067580C" w:rsidP="00F42FB8">
      <w:pPr>
        <w:rPr>
          <w:b/>
          <w:bCs/>
        </w:rPr>
      </w:pPr>
      <w:r>
        <w:rPr>
          <w:b/>
          <w:bCs/>
        </w:rPr>
        <w:t>Исходные данные</w:t>
      </w:r>
    </w:p>
    <w:p w14:paraId="6E4553A2" w14:textId="77777777" w:rsidR="00F42FB8" w:rsidRPr="0049788C" w:rsidRDefault="00F42FB8" w:rsidP="00F42FB8">
      <w:pPr>
        <w:pStyle w:val="ItemList"/>
      </w:pPr>
      <w:r>
        <w:t>Создание VLAN на базе проводной сети:</w:t>
      </w:r>
    </w:p>
    <w:p w14:paraId="74A67159" w14:textId="77777777" w:rsidR="00F42FB8" w:rsidRPr="0049788C" w:rsidRDefault="00F42FB8" w:rsidP="00F42FB8">
      <w:pPr>
        <w:pStyle w:val="SubItemList"/>
      </w:pPr>
      <w:r>
        <w:t>Порты коммутатора доступа GE0/0/1–GE0/0/10 в помещении с основным оборудованием подключены к серверам и назначены в одну и ту же VLAN.</w:t>
      </w:r>
    </w:p>
    <w:p w14:paraId="30575B25" w14:textId="77777777" w:rsidR="00F42FB8" w:rsidRPr="0049788C" w:rsidRDefault="00F42FB8" w:rsidP="00F42FB8">
      <w:pPr>
        <w:pStyle w:val="SubItemList"/>
      </w:pPr>
      <w:r>
        <w:t>На втором этаже F2-ACC2 подключен к офису генерального директора, а другие коммутаторы подключены к административному отделу. Два отдела принадлежат к разным VLAN.</w:t>
      </w:r>
    </w:p>
    <w:p w14:paraId="22505F01" w14:textId="77777777" w:rsidR="00F42FB8" w:rsidRPr="0049788C" w:rsidRDefault="00F42FB8" w:rsidP="00F42FB8">
      <w:pPr>
        <w:pStyle w:val="SubItemList"/>
      </w:pPr>
      <w:r>
        <w:lastRenderedPageBreak/>
        <w:t>На третьем этаже порты E0/0/1–E0/0/10 F3-ACC1 и F3-ACC3 принадлежат отделу маркетинга, а E0/0/11–E0/0/20 — отделу исследований и разработок.</w:t>
      </w:r>
    </w:p>
    <w:p w14:paraId="00596490" w14:textId="77777777" w:rsidR="00F42FB8" w:rsidRPr="0049788C" w:rsidRDefault="00F42FB8" w:rsidP="00F42FB8">
      <w:pPr>
        <w:pStyle w:val="SubItemList"/>
      </w:pPr>
      <w:r>
        <w:t>Порты E0/0/1–E0/0/19 F3-ACC2 принадлежат отделу маркетинга.</w:t>
      </w:r>
    </w:p>
    <w:p w14:paraId="00738876" w14:textId="77777777" w:rsidR="00F42FB8" w:rsidRPr="0049788C" w:rsidRDefault="00F42FB8" w:rsidP="00F42FB8">
      <w:pPr>
        <w:pStyle w:val="ItemList"/>
      </w:pPr>
      <w:r>
        <w:t>Создание VLAN на базе беспроводной сети:</w:t>
      </w:r>
    </w:p>
    <w:p w14:paraId="6B46C76B" w14:textId="77777777" w:rsidR="00F42FB8" w:rsidRPr="0049788C" w:rsidRDefault="00F42FB8" w:rsidP="00F42FB8">
      <w:pPr>
        <w:pStyle w:val="SubItemList"/>
      </w:pPr>
      <w:r>
        <w:t>Беспроводные терминалы на разных этажах должны быть назначены в разные VLAN.</w:t>
      </w:r>
    </w:p>
    <w:p w14:paraId="155D5710" w14:textId="7586EDE3" w:rsidR="00F42FB8" w:rsidRDefault="00F42FB8" w:rsidP="00F42FB8">
      <w:pPr>
        <w:pStyle w:val="SubItemList"/>
      </w:pPr>
      <w:r>
        <w:t xml:space="preserve">На каждом этаже </w:t>
      </w:r>
      <w:r w:rsidR="0067580C">
        <w:t xml:space="preserve">должна быть </w:t>
      </w:r>
      <w:r>
        <w:t>своя VLAN управления беспроводной сетью.</w:t>
      </w:r>
    </w:p>
    <w:p w14:paraId="38E1AAFF" w14:textId="66EB4511" w:rsidR="00F42FB8" w:rsidRPr="003A4726" w:rsidRDefault="004204BF" w:rsidP="00F42FB8">
      <w:pPr>
        <w:pStyle w:val="NotesHeading"/>
      </w:pPr>
      <w:r>
        <w:rPr>
          <w:lang w:eastAsia="zh-TW"/>
        </w:rPr>
        <w:drawing>
          <wp:inline distT="0" distB="0" distL="0" distR="0" wp14:anchorId="4966428E" wp14:editId="73142563">
            <wp:extent cx="1296035" cy="245110"/>
            <wp:effectExtent l="0" t="0" r="0" b="0"/>
            <wp:docPr id="54" name="图片 490"/>
            <wp:cNvGraphicFramePr/>
            <a:graphic xmlns:a="http://schemas.openxmlformats.org/drawingml/2006/main">
              <a:graphicData uri="http://schemas.openxmlformats.org/drawingml/2006/picture">
                <pic:pic xmlns:pic="http://schemas.openxmlformats.org/drawingml/2006/picture">
                  <pic:nvPicPr>
                    <pic:cNvPr id="33" name="图片 49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96035" cy="245110"/>
                    </a:xfrm>
                    <a:prstGeom prst="rect">
                      <a:avLst/>
                    </a:prstGeom>
                  </pic:spPr>
                </pic:pic>
              </a:graphicData>
            </a:graphic>
          </wp:inline>
        </w:drawing>
      </w:r>
    </w:p>
    <w:p w14:paraId="4469DC97" w14:textId="77777777" w:rsidR="00F42FB8" w:rsidRPr="0049788C" w:rsidRDefault="00F42FB8" w:rsidP="00F42FB8">
      <w:pPr>
        <w:pStyle w:val="NotesText"/>
      </w:pPr>
      <w:r>
        <w:t>Необходимо зарезервировать VLAN для организации связи между устройствами и VLAN для управления устройствами.</w:t>
      </w:r>
    </w:p>
    <w:p w14:paraId="2C407289" w14:textId="160F3EFF" w:rsidR="00F42FB8" w:rsidRPr="001C428C" w:rsidRDefault="0067580C" w:rsidP="00F42FB8">
      <w:pPr>
        <w:rPr>
          <w:b/>
          <w:bCs/>
        </w:rPr>
      </w:pPr>
      <w:r>
        <w:rPr>
          <w:b/>
          <w:bCs/>
        </w:rPr>
        <w:t>Задача</w:t>
      </w:r>
    </w:p>
    <w:p w14:paraId="3F76B7E7" w14:textId="77777777" w:rsidR="00F42FB8" w:rsidRPr="0027090C" w:rsidRDefault="00F42FB8" w:rsidP="00F42FB8">
      <w:r>
        <w:t>Заполните таблицу планирования сети уровня 2 на основе существующей информации и требований.</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722"/>
        <w:gridCol w:w="6216"/>
      </w:tblGrid>
      <w:tr w:rsidR="00F42FB8" w:rsidRPr="0027090C" w14:paraId="20BEB052" w14:textId="77777777" w:rsidTr="0022530D">
        <w:trPr>
          <w:cantSplit/>
          <w:tblHeader/>
        </w:trPr>
        <w:tc>
          <w:tcPr>
            <w:tcW w:w="1413"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4879F35B" w14:textId="77777777" w:rsidR="00F42FB8" w:rsidRPr="00BA0562" w:rsidRDefault="00F42FB8" w:rsidP="0022530D">
            <w:pPr>
              <w:pStyle w:val="TableHeading"/>
            </w:pPr>
            <w:r>
              <w:t>Идентификатор VLAN</w:t>
            </w:r>
          </w:p>
        </w:tc>
        <w:tc>
          <w:tcPr>
            <w:tcW w:w="6525"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0979CD1E" w14:textId="77777777" w:rsidR="00F42FB8" w:rsidRPr="00BA0562" w:rsidRDefault="00F42FB8" w:rsidP="0022530D">
            <w:pPr>
              <w:pStyle w:val="TableHeading"/>
            </w:pPr>
            <w:r>
              <w:t>Описание</w:t>
            </w:r>
          </w:p>
        </w:tc>
      </w:tr>
      <w:tr w:rsidR="00F42FB8" w:rsidRPr="0027090C" w14:paraId="099641DD" w14:textId="77777777" w:rsidTr="0022530D">
        <w:trPr>
          <w:cantSplit/>
        </w:trPr>
        <w:tc>
          <w:tcPr>
            <w:tcW w:w="1413" w:type="dxa"/>
            <w:shd w:val="clear" w:color="auto" w:fill="auto"/>
          </w:tcPr>
          <w:p w14:paraId="4E7F0B03" w14:textId="2B578AE8" w:rsidR="00F42FB8" w:rsidRPr="00FD1A9F" w:rsidRDefault="00F42FB8" w:rsidP="0067580C">
            <w:pPr>
              <w:pStyle w:val="TableText"/>
              <w:rPr>
                <w:rFonts w:cs="Arial"/>
              </w:rPr>
            </w:pPr>
            <w:r>
              <w:t>Например</w:t>
            </w:r>
            <w:r w:rsidR="0067580C">
              <w:t>,</w:t>
            </w:r>
            <w:r>
              <w:t xml:space="preserve"> 1</w:t>
            </w:r>
          </w:p>
        </w:tc>
        <w:tc>
          <w:tcPr>
            <w:tcW w:w="6525" w:type="dxa"/>
            <w:shd w:val="clear" w:color="auto" w:fill="auto"/>
          </w:tcPr>
          <w:p w14:paraId="7AD64808" w14:textId="77777777" w:rsidR="00F42FB8" w:rsidRPr="00FD1A9F" w:rsidRDefault="00F42FB8" w:rsidP="0022530D">
            <w:pPr>
              <w:pStyle w:val="TableText"/>
              <w:rPr>
                <w:rFonts w:cs="Arial"/>
              </w:rPr>
            </w:pPr>
            <w:r>
              <w:t>VLAN управления устройствами уровня 2</w:t>
            </w:r>
          </w:p>
        </w:tc>
      </w:tr>
      <w:tr w:rsidR="00F42FB8" w:rsidRPr="0027090C" w14:paraId="6A762298" w14:textId="77777777" w:rsidTr="0022530D">
        <w:trPr>
          <w:cantSplit/>
        </w:trPr>
        <w:tc>
          <w:tcPr>
            <w:tcW w:w="1413" w:type="dxa"/>
            <w:shd w:val="clear" w:color="auto" w:fill="auto"/>
          </w:tcPr>
          <w:p w14:paraId="64695E93" w14:textId="77777777" w:rsidR="00F42FB8" w:rsidRPr="00FD1A9F" w:rsidRDefault="00F42FB8" w:rsidP="0022530D">
            <w:pPr>
              <w:pStyle w:val="TableText"/>
              <w:rPr>
                <w:rFonts w:cs="Arial"/>
              </w:rPr>
            </w:pPr>
          </w:p>
        </w:tc>
        <w:tc>
          <w:tcPr>
            <w:tcW w:w="6525" w:type="dxa"/>
            <w:shd w:val="clear" w:color="auto" w:fill="auto"/>
          </w:tcPr>
          <w:p w14:paraId="395E1C72" w14:textId="77777777" w:rsidR="00F42FB8" w:rsidRPr="00FD1A9F" w:rsidRDefault="00F42FB8" w:rsidP="0022530D">
            <w:pPr>
              <w:pStyle w:val="TableText"/>
              <w:rPr>
                <w:rFonts w:cs="Arial"/>
              </w:rPr>
            </w:pPr>
          </w:p>
        </w:tc>
      </w:tr>
      <w:tr w:rsidR="00F42FB8" w:rsidRPr="0027090C" w14:paraId="75903FBD" w14:textId="77777777" w:rsidTr="0022530D">
        <w:trPr>
          <w:cantSplit/>
        </w:trPr>
        <w:tc>
          <w:tcPr>
            <w:tcW w:w="1413" w:type="dxa"/>
            <w:shd w:val="clear" w:color="auto" w:fill="auto"/>
          </w:tcPr>
          <w:p w14:paraId="511A119C" w14:textId="77777777" w:rsidR="00F42FB8" w:rsidRPr="00FD1A9F" w:rsidRDefault="00F42FB8" w:rsidP="0022530D">
            <w:pPr>
              <w:pStyle w:val="TableText"/>
              <w:rPr>
                <w:rFonts w:cs="Arial"/>
              </w:rPr>
            </w:pPr>
          </w:p>
        </w:tc>
        <w:tc>
          <w:tcPr>
            <w:tcW w:w="6525" w:type="dxa"/>
            <w:shd w:val="clear" w:color="auto" w:fill="auto"/>
          </w:tcPr>
          <w:p w14:paraId="70227931" w14:textId="77777777" w:rsidR="00F42FB8" w:rsidRPr="00FD1A9F" w:rsidRDefault="00F42FB8" w:rsidP="0022530D">
            <w:pPr>
              <w:pStyle w:val="TableText"/>
              <w:rPr>
                <w:rFonts w:cs="Arial"/>
              </w:rPr>
            </w:pPr>
          </w:p>
        </w:tc>
      </w:tr>
      <w:tr w:rsidR="00F42FB8" w:rsidRPr="0027090C" w14:paraId="76C6C461" w14:textId="77777777" w:rsidTr="0022530D">
        <w:trPr>
          <w:cantSplit/>
        </w:trPr>
        <w:tc>
          <w:tcPr>
            <w:tcW w:w="1413" w:type="dxa"/>
            <w:shd w:val="clear" w:color="auto" w:fill="auto"/>
          </w:tcPr>
          <w:p w14:paraId="39EA2814" w14:textId="77777777" w:rsidR="00F42FB8" w:rsidRPr="00FD1A9F" w:rsidRDefault="00F42FB8" w:rsidP="0022530D">
            <w:pPr>
              <w:pStyle w:val="TableText"/>
              <w:rPr>
                <w:rFonts w:cs="Arial"/>
              </w:rPr>
            </w:pPr>
          </w:p>
        </w:tc>
        <w:tc>
          <w:tcPr>
            <w:tcW w:w="6525" w:type="dxa"/>
            <w:shd w:val="clear" w:color="auto" w:fill="auto"/>
          </w:tcPr>
          <w:p w14:paraId="671048D3" w14:textId="77777777" w:rsidR="00F42FB8" w:rsidRPr="00FD1A9F" w:rsidRDefault="00F42FB8" w:rsidP="0022530D">
            <w:pPr>
              <w:pStyle w:val="TableText"/>
              <w:rPr>
                <w:rFonts w:cs="Arial"/>
              </w:rPr>
            </w:pPr>
          </w:p>
        </w:tc>
      </w:tr>
      <w:tr w:rsidR="00F42FB8" w:rsidRPr="0027090C" w14:paraId="3117BF0F" w14:textId="77777777" w:rsidTr="0022530D">
        <w:trPr>
          <w:cantSplit/>
        </w:trPr>
        <w:tc>
          <w:tcPr>
            <w:tcW w:w="1413" w:type="dxa"/>
            <w:shd w:val="clear" w:color="auto" w:fill="auto"/>
          </w:tcPr>
          <w:p w14:paraId="4268B580" w14:textId="77777777" w:rsidR="00F42FB8" w:rsidRPr="00FD1A9F" w:rsidRDefault="00F42FB8" w:rsidP="0022530D">
            <w:pPr>
              <w:pStyle w:val="TableText"/>
              <w:rPr>
                <w:rFonts w:cs="Arial"/>
              </w:rPr>
            </w:pPr>
          </w:p>
        </w:tc>
        <w:tc>
          <w:tcPr>
            <w:tcW w:w="6525" w:type="dxa"/>
            <w:shd w:val="clear" w:color="auto" w:fill="auto"/>
          </w:tcPr>
          <w:p w14:paraId="4607B782" w14:textId="77777777" w:rsidR="00F42FB8" w:rsidRPr="00FD1A9F" w:rsidRDefault="00F42FB8" w:rsidP="0022530D">
            <w:pPr>
              <w:pStyle w:val="TableText"/>
              <w:rPr>
                <w:rFonts w:cs="Arial"/>
              </w:rPr>
            </w:pPr>
          </w:p>
        </w:tc>
      </w:tr>
      <w:tr w:rsidR="00F42FB8" w:rsidRPr="0027090C" w14:paraId="4389760E" w14:textId="77777777" w:rsidTr="0022530D">
        <w:trPr>
          <w:cantSplit/>
        </w:trPr>
        <w:tc>
          <w:tcPr>
            <w:tcW w:w="1413" w:type="dxa"/>
            <w:shd w:val="clear" w:color="auto" w:fill="auto"/>
          </w:tcPr>
          <w:p w14:paraId="77096B34" w14:textId="77777777" w:rsidR="00F42FB8" w:rsidRPr="00FD1A9F" w:rsidRDefault="00F42FB8" w:rsidP="0022530D">
            <w:pPr>
              <w:pStyle w:val="TableText"/>
              <w:rPr>
                <w:rFonts w:cs="Arial"/>
              </w:rPr>
            </w:pPr>
          </w:p>
        </w:tc>
        <w:tc>
          <w:tcPr>
            <w:tcW w:w="6525" w:type="dxa"/>
            <w:shd w:val="clear" w:color="auto" w:fill="auto"/>
          </w:tcPr>
          <w:p w14:paraId="3F62920B" w14:textId="77777777" w:rsidR="00F42FB8" w:rsidRPr="00FD1A9F" w:rsidRDefault="00F42FB8" w:rsidP="0022530D">
            <w:pPr>
              <w:pStyle w:val="TableText"/>
              <w:rPr>
                <w:rFonts w:cs="Arial"/>
              </w:rPr>
            </w:pPr>
          </w:p>
        </w:tc>
      </w:tr>
      <w:tr w:rsidR="00F42FB8" w:rsidRPr="0027090C" w14:paraId="583B6740" w14:textId="77777777" w:rsidTr="0022530D">
        <w:trPr>
          <w:cantSplit/>
        </w:trPr>
        <w:tc>
          <w:tcPr>
            <w:tcW w:w="1413" w:type="dxa"/>
            <w:shd w:val="clear" w:color="auto" w:fill="auto"/>
          </w:tcPr>
          <w:p w14:paraId="0B82CA8F" w14:textId="77777777" w:rsidR="00F42FB8" w:rsidRPr="00FD1A9F" w:rsidRDefault="00F42FB8" w:rsidP="0022530D">
            <w:pPr>
              <w:pStyle w:val="TableText"/>
              <w:rPr>
                <w:rFonts w:cs="Arial"/>
              </w:rPr>
            </w:pPr>
          </w:p>
        </w:tc>
        <w:tc>
          <w:tcPr>
            <w:tcW w:w="6525" w:type="dxa"/>
            <w:shd w:val="clear" w:color="auto" w:fill="auto"/>
          </w:tcPr>
          <w:p w14:paraId="33A190C3" w14:textId="77777777" w:rsidR="00F42FB8" w:rsidRPr="00FD1A9F" w:rsidRDefault="00F42FB8" w:rsidP="0022530D">
            <w:pPr>
              <w:pStyle w:val="TableText"/>
              <w:rPr>
                <w:rFonts w:cs="Arial"/>
              </w:rPr>
            </w:pPr>
          </w:p>
        </w:tc>
      </w:tr>
      <w:tr w:rsidR="00F42FB8" w:rsidRPr="0027090C" w14:paraId="3B073585" w14:textId="77777777" w:rsidTr="0022530D">
        <w:trPr>
          <w:cantSplit/>
        </w:trPr>
        <w:tc>
          <w:tcPr>
            <w:tcW w:w="1413" w:type="dxa"/>
            <w:shd w:val="clear" w:color="auto" w:fill="auto"/>
          </w:tcPr>
          <w:p w14:paraId="79F4D6FE" w14:textId="77777777" w:rsidR="00F42FB8" w:rsidRPr="00FD1A9F" w:rsidRDefault="00F42FB8" w:rsidP="0022530D">
            <w:pPr>
              <w:pStyle w:val="TableText"/>
              <w:rPr>
                <w:rFonts w:cs="Arial"/>
              </w:rPr>
            </w:pPr>
          </w:p>
        </w:tc>
        <w:tc>
          <w:tcPr>
            <w:tcW w:w="6525" w:type="dxa"/>
            <w:shd w:val="clear" w:color="auto" w:fill="auto"/>
          </w:tcPr>
          <w:p w14:paraId="40E8B8D2" w14:textId="77777777" w:rsidR="00F42FB8" w:rsidRPr="00FD1A9F" w:rsidRDefault="00F42FB8" w:rsidP="0022530D">
            <w:pPr>
              <w:pStyle w:val="TableText"/>
              <w:rPr>
                <w:rFonts w:cs="Arial"/>
              </w:rPr>
            </w:pPr>
          </w:p>
        </w:tc>
      </w:tr>
      <w:tr w:rsidR="00F42FB8" w:rsidRPr="0027090C" w14:paraId="50BD7511" w14:textId="77777777" w:rsidTr="0022530D">
        <w:trPr>
          <w:cantSplit/>
        </w:trPr>
        <w:tc>
          <w:tcPr>
            <w:tcW w:w="1413" w:type="dxa"/>
            <w:shd w:val="clear" w:color="auto" w:fill="auto"/>
          </w:tcPr>
          <w:p w14:paraId="1E9CF201" w14:textId="77777777" w:rsidR="00F42FB8" w:rsidRPr="00FD1A9F" w:rsidRDefault="00F42FB8" w:rsidP="0022530D">
            <w:pPr>
              <w:pStyle w:val="TableText"/>
              <w:rPr>
                <w:rFonts w:cs="Arial"/>
              </w:rPr>
            </w:pPr>
          </w:p>
        </w:tc>
        <w:tc>
          <w:tcPr>
            <w:tcW w:w="6525" w:type="dxa"/>
            <w:shd w:val="clear" w:color="auto" w:fill="auto"/>
          </w:tcPr>
          <w:p w14:paraId="05FCDD2B" w14:textId="77777777" w:rsidR="00F42FB8" w:rsidRPr="00FD1A9F" w:rsidRDefault="00F42FB8" w:rsidP="0022530D">
            <w:pPr>
              <w:pStyle w:val="TableText"/>
              <w:rPr>
                <w:rFonts w:cs="Arial"/>
              </w:rPr>
            </w:pPr>
          </w:p>
        </w:tc>
      </w:tr>
      <w:tr w:rsidR="00F42FB8" w:rsidRPr="0027090C" w14:paraId="05380CF3" w14:textId="77777777" w:rsidTr="0022530D">
        <w:trPr>
          <w:cantSplit/>
        </w:trPr>
        <w:tc>
          <w:tcPr>
            <w:tcW w:w="1413" w:type="dxa"/>
            <w:shd w:val="clear" w:color="auto" w:fill="auto"/>
          </w:tcPr>
          <w:p w14:paraId="0F40DABB" w14:textId="77777777" w:rsidR="00F42FB8" w:rsidRPr="00FD1A9F" w:rsidRDefault="00F42FB8" w:rsidP="0022530D">
            <w:pPr>
              <w:pStyle w:val="TableText"/>
              <w:rPr>
                <w:rFonts w:cs="Arial"/>
              </w:rPr>
            </w:pPr>
          </w:p>
        </w:tc>
        <w:tc>
          <w:tcPr>
            <w:tcW w:w="6525" w:type="dxa"/>
            <w:shd w:val="clear" w:color="auto" w:fill="auto"/>
          </w:tcPr>
          <w:p w14:paraId="4613EB56" w14:textId="77777777" w:rsidR="00F42FB8" w:rsidRPr="00FD1A9F" w:rsidRDefault="00F42FB8" w:rsidP="0022530D">
            <w:pPr>
              <w:pStyle w:val="TableText"/>
              <w:rPr>
                <w:rFonts w:cs="Arial"/>
              </w:rPr>
            </w:pPr>
          </w:p>
        </w:tc>
      </w:tr>
      <w:tr w:rsidR="00F42FB8" w:rsidRPr="0027090C" w14:paraId="4D4DE70D" w14:textId="77777777" w:rsidTr="0022530D">
        <w:trPr>
          <w:cantSplit/>
        </w:trPr>
        <w:tc>
          <w:tcPr>
            <w:tcW w:w="1413" w:type="dxa"/>
            <w:shd w:val="clear" w:color="auto" w:fill="auto"/>
          </w:tcPr>
          <w:p w14:paraId="52557D6C" w14:textId="77777777" w:rsidR="00F42FB8" w:rsidRPr="00FD1A9F" w:rsidRDefault="00F42FB8" w:rsidP="0022530D">
            <w:pPr>
              <w:pStyle w:val="TableText"/>
              <w:rPr>
                <w:rFonts w:cs="Arial"/>
              </w:rPr>
            </w:pPr>
          </w:p>
        </w:tc>
        <w:tc>
          <w:tcPr>
            <w:tcW w:w="6525" w:type="dxa"/>
            <w:shd w:val="clear" w:color="auto" w:fill="auto"/>
          </w:tcPr>
          <w:p w14:paraId="34B98C73" w14:textId="77777777" w:rsidR="00F42FB8" w:rsidRPr="00FD1A9F" w:rsidRDefault="00F42FB8" w:rsidP="0022530D">
            <w:pPr>
              <w:pStyle w:val="TableText"/>
              <w:rPr>
                <w:rFonts w:cs="Arial"/>
              </w:rPr>
            </w:pPr>
          </w:p>
        </w:tc>
      </w:tr>
      <w:tr w:rsidR="00F42FB8" w:rsidRPr="0027090C" w14:paraId="79A83718" w14:textId="77777777" w:rsidTr="0022530D">
        <w:trPr>
          <w:cantSplit/>
        </w:trPr>
        <w:tc>
          <w:tcPr>
            <w:tcW w:w="1413" w:type="dxa"/>
            <w:shd w:val="clear" w:color="auto" w:fill="auto"/>
          </w:tcPr>
          <w:p w14:paraId="40A5BE4E" w14:textId="77777777" w:rsidR="00F42FB8" w:rsidRPr="00FD1A9F" w:rsidRDefault="00F42FB8" w:rsidP="0022530D">
            <w:pPr>
              <w:pStyle w:val="TableText"/>
              <w:rPr>
                <w:rFonts w:cs="Arial"/>
              </w:rPr>
            </w:pPr>
          </w:p>
        </w:tc>
        <w:tc>
          <w:tcPr>
            <w:tcW w:w="6525" w:type="dxa"/>
            <w:shd w:val="clear" w:color="auto" w:fill="auto"/>
          </w:tcPr>
          <w:p w14:paraId="31829559" w14:textId="77777777" w:rsidR="00F42FB8" w:rsidRPr="00FD1A9F" w:rsidRDefault="00F42FB8" w:rsidP="0022530D">
            <w:pPr>
              <w:pStyle w:val="TableText"/>
              <w:rPr>
                <w:rFonts w:cs="Arial"/>
              </w:rPr>
            </w:pPr>
          </w:p>
        </w:tc>
      </w:tr>
      <w:tr w:rsidR="00F42FB8" w:rsidRPr="0027090C" w14:paraId="316DEAA4" w14:textId="77777777" w:rsidTr="0022530D">
        <w:trPr>
          <w:cantSplit/>
        </w:trPr>
        <w:tc>
          <w:tcPr>
            <w:tcW w:w="1413" w:type="dxa"/>
            <w:shd w:val="clear" w:color="auto" w:fill="auto"/>
          </w:tcPr>
          <w:p w14:paraId="455683A9" w14:textId="77777777" w:rsidR="00F42FB8" w:rsidRPr="00FD1A9F" w:rsidRDefault="00F42FB8" w:rsidP="0022530D">
            <w:pPr>
              <w:pStyle w:val="TableText"/>
              <w:rPr>
                <w:rFonts w:cs="Arial"/>
              </w:rPr>
            </w:pPr>
          </w:p>
        </w:tc>
        <w:tc>
          <w:tcPr>
            <w:tcW w:w="6525" w:type="dxa"/>
            <w:shd w:val="clear" w:color="auto" w:fill="auto"/>
          </w:tcPr>
          <w:p w14:paraId="2305D29F" w14:textId="77777777" w:rsidR="00F42FB8" w:rsidRPr="00FD1A9F" w:rsidRDefault="00F42FB8" w:rsidP="0022530D">
            <w:pPr>
              <w:pStyle w:val="TableText"/>
              <w:rPr>
                <w:rFonts w:cs="Arial"/>
              </w:rPr>
            </w:pPr>
          </w:p>
        </w:tc>
      </w:tr>
      <w:tr w:rsidR="00F42FB8" w:rsidRPr="0027090C" w14:paraId="481F2E87" w14:textId="77777777" w:rsidTr="0022530D">
        <w:trPr>
          <w:cantSplit/>
        </w:trPr>
        <w:tc>
          <w:tcPr>
            <w:tcW w:w="1413" w:type="dxa"/>
            <w:shd w:val="clear" w:color="auto" w:fill="auto"/>
          </w:tcPr>
          <w:p w14:paraId="60CF56FD" w14:textId="77777777" w:rsidR="00F42FB8" w:rsidRPr="00FD1A9F" w:rsidRDefault="00F42FB8" w:rsidP="0022530D">
            <w:pPr>
              <w:pStyle w:val="TableText"/>
              <w:rPr>
                <w:rFonts w:cs="Arial"/>
              </w:rPr>
            </w:pPr>
          </w:p>
        </w:tc>
        <w:tc>
          <w:tcPr>
            <w:tcW w:w="6525" w:type="dxa"/>
            <w:shd w:val="clear" w:color="auto" w:fill="auto"/>
          </w:tcPr>
          <w:p w14:paraId="0D4917B5" w14:textId="77777777" w:rsidR="00F42FB8" w:rsidRPr="00FD1A9F" w:rsidRDefault="00F42FB8" w:rsidP="0022530D">
            <w:pPr>
              <w:pStyle w:val="TableText"/>
              <w:rPr>
                <w:rFonts w:cs="Arial"/>
              </w:rPr>
            </w:pPr>
          </w:p>
        </w:tc>
      </w:tr>
      <w:tr w:rsidR="00F42FB8" w:rsidRPr="0027090C" w14:paraId="06B97BA4" w14:textId="77777777" w:rsidTr="0022530D">
        <w:trPr>
          <w:cantSplit/>
        </w:trPr>
        <w:tc>
          <w:tcPr>
            <w:tcW w:w="1413" w:type="dxa"/>
            <w:shd w:val="clear" w:color="auto" w:fill="auto"/>
          </w:tcPr>
          <w:p w14:paraId="6F48DE96" w14:textId="77777777" w:rsidR="00F42FB8" w:rsidRPr="00FD1A9F" w:rsidRDefault="00F42FB8" w:rsidP="0022530D">
            <w:pPr>
              <w:pStyle w:val="TableText"/>
              <w:rPr>
                <w:rFonts w:cs="Arial"/>
              </w:rPr>
            </w:pPr>
          </w:p>
        </w:tc>
        <w:tc>
          <w:tcPr>
            <w:tcW w:w="6525" w:type="dxa"/>
            <w:shd w:val="clear" w:color="auto" w:fill="auto"/>
          </w:tcPr>
          <w:p w14:paraId="59900FC2" w14:textId="77777777" w:rsidR="00F42FB8" w:rsidRPr="00FD1A9F" w:rsidRDefault="00F42FB8" w:rsidP="0022530D">
            <w:pPr>
              <w:pStyle w:val="TableText"/>
              <w:rPr>
                <w:rFonts w:cs="Arial"/>
              </w:rPr>
            </w:pPr>
          </w:p>
        </w:tc>
      </w:tr>
      <w:tr w:rsidR="00F42FB8" w:rsidRPr="0027090C" w14:paraId="04B4CCD5" w14:textId="77777777" w:rsidTr="0022530D">
        <w:trPr>
          <w:cantSplit/>
        </w:trPr>
        <w:tc>
          <w:tcPr>
            <w:tcW w:w="1413" w:type="dxa"/>
            <w:shd w:val="clear" w:color="auto" w:fill="auto"/>
          </w:tcPr>
          <w:p w14:paraId="14C90737" w14:textId="77777777" w:rsidR="00F42FB8" w:rsidRPr="00FD1A9F" w:rsidRDefault="00F42FB8" w:rsidP="0022530D">
            <w:pPr>
              <w:pStyle w:val="TableText"/>
              <w:rPr>
                <w:rFonts w:cs="Arial"/>
              </w:rPr>
            </w:pPr>
          </w:p>
        </w:tc>
        <w:tc>
          <w:tcPr>
            <w:tcW w:w="6525" w:type="dxa"/>
            <w:shd w:val="clear" w:color="auto" w:fill="auto"/>
          </w:tcPr>
          <w:p w14:paraId="7F268B23" w14:textId="77777777" w:rsidR="00F42FB8" w:rsidRPr="00FD1A9F" w:rsidRDefault="00F42FB8" w:rsidP="0022530D">
            <w:pPr>
              <w:pStyle w:val="TableText"/>
              <w:rPr>
                <w:rFonts w:cs="Arial"/>
              </w:rPr>
            </w:pPr>
          </w:p>
        </w:tc>
      </w:tr>
      <w:tr w:rsidR="00F42FB8" w:rsidRPr="0027090C" w14:paraId="1BA4B553" w14:textId="77777777" w:rsidTr="0022530D">
        <w:trPr>
          <w:cantSplit/>
        </w:trPr>
        <w:tc>
          <w:tcPr>
            <w:tcW w:w="1413" w:type="dxa"/>
            <w:shd w:val="clear" w:color="auto" w:fill="auto"/>
          </w:tcPr>
          <w:p w14:paraId="2722B875" w14:textId="77777777" w:rsidR="00F42FB8" w:rsidRPr="00FD1A9F" w:rsidRDefault="00F42FB8" w:rsidP="0022530D">
            <w:pPr>
              <w:pStyle w:val="TableText"/>
              <w:rPr>
                <w:rFonts w:cs="Arial"/>
              </w:rPr>
            </w:pPr>
          </w:p>
        </w:tc>
        <w:tc>
          <w:tcPr>
            <w:tcW w:w="6525" w:type="dxa"/>
            <w:shd w:val="clear" w:color="auto" w:fill="auto"/>
          </w:tcPr>
          <w:p w14:paraId="7A0B395E" w14:textId="77777777" w:rsidR="00F42FB8" w:rsidRPr="00FD1A9F" w:rsidRDefault="00F42FB8" w:rsidP="0022530D">
            <w:pPr>
              <w:pStyle w:val="TableText"/>
              <w:rPr>
                <w:rFonts w:cs="Arial"/>
              </w:rPr>
            </w:pPr>
          </w:p>
        </w:tc>
      </w:tr>
      <w:tr w:rsidR="00F42FB8" w:rsidRPr="0027090C" w14:paraId="1713D2A3" w14:textId="77777777" w:rsidTr="0022530D">
        <w:trPr>
          <w:cantSplit/>
        </w:trPr>
        <w:tc>
          <w:tcPr>
            <w:tcW w:w="1413" w:type="dxa"/>
            <w:shd w:val="clear" w:color="auto" w:fill="auto"/>
          </w:tcPr>
          <w:p w14:paraId="18CCF377" w14:textId="77777777" w:rsidR="00F42FB8" w:rsidRPr="00FD1A9F" w:rsidRDefault="00F42FB8" w:rsidP="0022530D">
            <w:pPr>
              <w:pStyle w:val="TableText"/>
              <w:rPr>
                <w:rFonts w:cs="Arial"/>
              </w:rPr>
            </w:pPr>
          </w:p>
        </w:tc>
        <w:tc>
          <w:tcPr>
            <w:tcW w:w="6525" w:type="dxa"/>
            <w:shd w:val="clear" w:color="auto" w:fill="auto"/>
          </w:tcPr>
          <w:p w14:paraId="09A4EC8F" w14:textId="77777777" w:rsidR="00F42FB8" w:rsidRPr="00FD1A9F" w:rsidRDefault="00F42FB8" w:rsidP="0022530D">
            <w:pPr>
              <w:pStyle w:val="TableText"/>
              <w:rPr>
                <w:rFonts w:cs="Arial"/>
              </w:rPr>
            </w:pPr>
          </w:p>
        </w:tc>
      </w:tr>
      <w:tr w:rsidR="00F42FB8" w:rsidRPr="0027090C" w14:paraId="1077999C" w14:textId="77777777" w:rsidTr="0022530D">
        <w:trPr>
          <w:cantSplit/>
        </w:trPr>
        <w:tc>
          <w:tcPr>
            <w:tcW w:w="1413" w:type="dxa"/>
            <w:shd w:val="clear" w:color="auto" w:fill="auto"/>
          </w:tcPr>
          <w:p w14:paraId="6E8482E4" w14:textId="77777777" w:rsidR="00F42FB8" w:rsidRPr="00FD1A9F" w:rsidRDefault="00F42FB8" w:rsidP="0022530D">
            <w:pPr>
              <w:pStyle w:val="TableText"/>
              <w:rPr>
                <w:rFonts w:cs="Arial"/>
              </w:rPr>
            </w:pPr>
          </w:p>
        </w:tc>
        <w:tc>
          <w:tcPr>
            <w:tcW w:w="6525" w:type="dxa"/>
            <w:shd w:val="clear" w:color="auto" w:fill="auto"/>
          </w:tcPr>
          <w:p w14:paraId="6C9E5033" w14:textId="77777777" w:rsidR="00F42FB8" w:rsidRPr="00FD1A9F" w:rsidRDefault="00F42FB8" w:rsidP="0022530D">
            <w:pPr>
              <w:pStyle w:val="TableText"/>
              <w:rPr>
                <w:rFonts w:cs="Arial"/>
              </w:rPr>
            </w:pPr>
          </w:p>
        </w:tc>
      </w:tr>
    </w:tbl>
    <w:p w14:paraId="3335A626" w14:textId="61F28438" w:rsidR="00F42FB8" w:rsidRPr="001C428C" w:rsidRDefault="0067580C" w:rsidP="00F42FB8">
      <w:pPr>
        <w:rPr>
          <w:b/>
          <w:bCs/>
        </w:rPr>
      </w:pPr>
      <w:r>
        <w:rPr>
          <w:b/>
          <w:bCs/>
        </w:rPr>
        <w:lastRenderedPageBreak/>
        <w:t>Справочное решение</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722"/>
        <w:gridCol w:w="6216"/>
      </w:tblGrid>
      <w:tr w:rsidR="00F42FB8" w:rsidRPr="0027090C" w14:paraId="7D07D55C" w14:textId="77777777" w:rsidTr="0022530D">
        <w:trPr>
          <w:cantSplit/>
          <w:tblHeader/>
        </w:trPr>
        <w:tc>
          <w:tcPr>
            <w:tcW w:w="1413"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2C33DBBE" w14:textId="77777777" w:rsidR="00F42FB8" w:rsidRPr="00BA0562" w:rsidRDefault="00F42FB8" w:rsidP="0022530D">
            <w:pPr>
              <w:pStyle w:val="TableHeading"/>
            </w:pPr>
            <w:r>
              <w:t>Идентификатор VLAN</w:t>
            </w:r>
          </w:p>
        </w:tc>
        <w:tc>
          <w:tcPr>
            <w:tcW w:w="6525"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5C81DCFE" w14:textId="77777777" w:rsidR="00F42FB8" w:rsidRPr="00BA0562" w:rsidRDefault="00F42FB8" w:rsidP="0022530D">
            <w:pPr>
              <w:pStyle w:val="TableHeading"/>
            </w:pPr>
            <w:r>
              <w:t>Описание</w:t>
            </w:r>
          </w:p>
        </w:tc>
      </w:tr>
      <w:tr w:rsidR="00F42FB8" w:rsidRPr="0027090C" w14:paraId="1B86F024" w14:textId="77777777" w:rsidTr="0022530D">
        <w:trPr>
          <w:cantSplit/>
        </w:trPr>
        <w:tc>
          <w:tcPr>
            <w:tcW w:w="1413" w:type="dxa"/>
            <w:shd w:val="clear" w:color="auto" w:fill="auto"/>
          </w:tcPr>
          <w:p w14:paraId="30912980" w14:textId="77777777" w:rsidR="00F42FB8" w:rsidRPr="00FD1A9F" w:rsidRDefault="00F42FB8" w:rsidP="0022530D">
            <w:pPr>
              <w:pStyle w:val="TableText"/>
              <w:rPr>
                <w:rFonts w:cs="Arial"/>
              </w:rPr>
            </w:pPr>
            <w:r>
              <w:t>1</w:t>
            </w:r>
          </w:p>
        </w:tc>
        <w:tc>
          <w:tcPr>
            <w:tcW w:w="6525" w:type="dxa"/>
            <w:shd w:val="clear" w:color="auto" w:fill="auto"/>
          </w:tcPr>
          <w:p w14:paraId="4BF1EFBC" w14:textId="77777777" w:rsidR="00F42FB8" w:rsidRPr="00FD1A9F" w:rsidRDefault="00F42FB8" w:rsidP="0022530D">
            <w:pPr>
              <w:pStyle w:val="TableText"/>
              <w:rPr>
                <w:rFonts w:cs="Arial"/>
              </w:rPr>
            </w:pPr>
            <w:r>
              <w:t>VLAN управления устройствами уровня 2 на первом этаже</w:t>
            </w:r>
          </w:p>
        </w:tc>
      </w:tr>
      <w:tr w:rsidR="00F42FB8" w:rsidRPr="0027090C" w14:paraId="49CFFF88" w14:textId="77777777" w:rsidTr="0022530D">
        <w:trPr>
          <w:cantSplit/>
        </w:trPr>
        <w:tc>
          <w:tcPr>
            <w:tcW w:w="1413" w:type="dxa"/>
            <w:shd w:val="clear" w:color="auto" w:fill="auto"/>
          </w:tcPr>
          <w:p w14:paraId="22B75DB0" w14:textId="77777777" w:rsidR="00F42FB8" w:rsidRPr="00FD1A9F" w:rsidRDefault="00F42FB8" w:rsidP="0022530D">
            <w:pPr>
              <w:pStyle w:val="TableText"/>
              <w:rPr>
                <w:rFonts w:cs="Arial"/>
              </w:rPr>
            </w:pPr>
            <w:r>
              <w:t>2</w:t>
            </w:r>
          </w:p>
        </w:tc>
        <w:tc>
          <w:tcPr>
            <w:tcW w:w="6525" w:type="dxa"/>
            <w:shd w:val="clear" w:color="auto" w:fill="auto"/>
          </w:tcPr>
          <w:p w14:paraId="6F91DCC9" w14:textId="77777777" w:rsidR="00F42FB8" w:rsidRPr="00FD1A9F" w:rsidRDefault="00F42FB8" w:rsidP="0022530D">
            <w:pPr>
              <w:pStyle w:val="TableText"/>
              <w:rPr>
                <w:rFonts w:hAnsi="Arial" w:cs="Arial"/>
              </w:rPr>
            </w:pPr>
            <w:r>
              <w:t>VLAN управления устройствами уровня 2 на втором этаже</w:t>
            </w:r>
          </w:p>
        </w:tc>
      </w:tr>
      <w:tr w:rsidR="00F42FB8" w:rsidRPr="0027090C" w14:paraId="27C285F9" w14:textId="77777777" w:rsidTr="0022530D">
        <w:trPr>
          <w:cantSplit/>
        </w:trPr>
        <w:tc>
          <w:tcPr>
            <w:tcW w:w="1413" w:type="dxa"/>
            <w:shd w:val="clear" w:color="auto" w:fill="auto"/>
          </w:tcPr>
          <w:p w14:paraId="4B8AEFA1" w14:textId="77777777" w:rsidR="00F42FB8" w:rsidRPr="00FD1A9F" w:rsidRDefault="00F42FB8" w:rsidP="0022530D">
            <w:pPr>
              <w:pStyle w:val="TableText"/>
              <w:rPr>
                <w:rFonts w:cs="Arial"/>
              </w:rPr>
            </w:pPr>
            <w:r>
              <w:t>3</w:t>
            </w:r>
          </w:p>
        </w:tc>
        <w:tc>
          <w:tcPr>
            <w:tcW w:w="6525" w:type="dxa"/>
            <w:shd w:val="clear" w:color="auto" w:fill="auto"/>
          </w:tcPr>
          <w:p w14:paraId="2C17CA8E" w14:textId="77777777" w:rsidR="00F42FB8" w:rsidRPr="00FD1A9F" w:rsidRDefault="00F42FB8" w:rsidP="0022530D">
            <w:pPr>
              <w:pStyle w:val="TableText"/>
              <w:rPr>
                <w:rFonts w:hAnsi="Arial" w:cs="Arial"/>
              </w:rPr>
            </w:pPr>
            <w:r>
              <w:t>VLAN управления устройствами уровня 2 на третьем этаже</w:t>
            </w:r>
          </w:p>
        </w:tc>
      </w:tr>
      <w:tr w:rsidR="00F42FB8" w:rsidRPr="0027090C" w14:paraId="72A09BB2" w14:textId="77777777" w:rsidTr="0022530D">
        <w:trPr>
          <w:cantSplit/>
        </w:trPr>
        <w:tc>
          <w:tcPr>
            <w:tcW w:w="1413" w:type="dxa"/>
            <w:shd w:val="clear" w:color="auto" w:fill="auto"/>
          </w:tcPr>
          <w:p w14:paraId="6C9A79DF" w14:textId="77777777" w:rsidR="00F42FB8" w:rsidRPr="00FD1A9F" w:rsidRDefault="00F42FB8" w:rsidP="0022530D">
            <w:pPr>
              <w:pStyle w:val="TableText"/>
              <w:rPr>
                <w:rFonts w:cs="Arial"/>
              </w:rPr>
            </w:pPr>
            <w:r>
              <w:t>100</w:t>
            </w:r>
          </w:p>
        </w:tc>
        <w:tc>
          <w:tcPr>
            <w:tcW w:w="6525" w:type="dxa"/>
            <w:shd w:val="clear" w:color="auto" w:fill="auto"/>
          </w:tcPr>
          <w:p w14:paraId="7D4246BC" w14:textId="77777777" w:rsidR="00F42FB8" w:rsidRPr="00FD1A9F" w:rsidRDefault="00F42FB8" w:rsidP="0022530D">
            <w:pPr>
              <w:pStyle w:val="TableText"/>
              <w:rPr>
                <w:rFonts w:cs="Arial"/>
              </w:rPr>
            </w:pPr>
            <w:r>
              <w:t>VLAN для серверов</w:t>
            </w:r>
          </w:p>
        </w:tc>
      </w:tr>
      <w:tr w:rsidR="00F42FB8" w:rsidRPr="0027090C" w14:paraId="06928D1C" w14:textId="77777777" w:rsidTr="0022530D">
        <w:trPr>
          <w:cantSplit/>
        </w:trPr>
        <w:tc>
          <w:tcPr>
            <w:tcW w:w="1413" w:type="dxa"/>
            <w:shd w:val="clear" w:color="auto" w:fill="auto"/>
          </w:tcPr>
          <w:p w14:paraId="1681F02E" w14:textId="77777777" w:rsidR="00F42FB8" w:rsidRPr="00FD1A9F" w:rsidRDefault="00F42FB8" w:rsidP="0022530D">
            <w:pPr>
              <w:pStyle w:val="TableText"/>
              <w:rPr>
                <w:rFonts w:cs="Arial"/>
              </w:rPr>
            </w:pPr>
            <w:r>
              <w:t>101</w:t>
            </w:r>
          </w:p>
        </w:tc>
        <w:tc>
          <w:tcPr>
            <w:tcW w:w="6525" w:type="dxa"/>
            <w:shd w:val="clear" w:color="auto" w:fill="auto"/>
          </w:tcPr>
          <w:p w14:paraId="11E7D993" w14:textId="77777777" w:rsidR="00F42FB8" w:rsidRPr="00FD1A9F" w:rsidRDefault="00F42FB8" w:rsidP="0022530D">
            <w:pPr>
              <w:pStyle w:val="TableText"/>
              <w:rPr>
                <w:rFonts w:cs="Arial"/>
              </w:rPr>
            </w:pPr>
            <w:r>
              <w:t>VLAN для офиса генерального директора</w:t>
            </w:r>
          </w:p>
        </w:tc>
      </w:tr>
      <w:tr w:rsidR="00F42FB8" w:rsidRPr="0027090C" w14:paraId="1FDD3B7F" w14:textId="77777777" w:rsidTr="0022530D">
        <w:trPr>
          <w:cantSplit/>
        </w:trPr>
        <w:tc>
          <w:tcPr>
            <w:tcW w:w="1413" w:type="dxa"/>
            <w:shd w:val="clear" w:color="auto" w:fill="auto"/>
          </w:tcPr>
          <w:p w14:paraId="3F3C2132" w14:textId="77777777" w:rsidR="00F42FB8" w:rsidRPr="00FD1A9F" w:rsidRDefault="00F42FB8" w:rsidP="0022530D">
            <w:pPr>
              <w:pStyle w:val="TableText"/>
              <w:rPr>
                <w:rFonts w:cs="Arial"/>
              </w:rPr>
            </w:pPr>
            <w:r>
              <w:t>102</w:t>
            </w:r>
          </w:p>
        </w:tc>
        <w:tc>
          <w:tcPr>
            <w:tcW w:w="6525" w:type="dxa"/>
            <w:shd w:val="clear" w:color="auto" w:fill="auto"/>
          </w:tcPr>
          <w:p w14:paraId="00D25395" w14:textId="77777777" w:rsidR="00F42FB8" w:rsidRPr="00FD1A9F" w:rsidRDefault="00F42FB8" w:rsidP="0022530D">
            <w:pPr>
              <w:pStyle w:val="TableText"/>
              <w:rPr>
                <w:rFonts w:cs="Arial"/>
              </w:rPr>
            </w:pPr>
            <w:r>
              <w:t>VLAN для административного отдела</w:t>
            </w:r>
          </w:p>
        </w:tc>
      </w:tr>
      <w:tr w:rsidR="00F42FB8" w:rsidRPr="0027090C" w14:paraId="28A85BA7" w14:textId="77777777" w:rsidTr="0022530D">
        <w:trPr>
          <w:cantSplit/>
        </w:trPr>
        <w:tc>
          <w:tcPr>
            <w:tcW w:w="1413" w:type="dxa"/>
            <w:shd w:val="clear" w:color="auto" w:fill="auto"/>
          </w:tcPr>
          <w:p w14:paraId="05402BBE" w14:textId="77777777" w:rsidR="00F42FB8" w:rsidRPr="00FD1A9F" w:rsidRDefault="00F42FB8" w:rsidP="0022530D">
            <w:pPr>
              <w:pStyle w:val="TableText"/>
              <w:rPr>
                <w:rFonts w:cs="Arial"/>
              </w:rPr>
            </w:pPr>
            <w:r>
              <w:t>103</w:t>
            </w:r>
          </w:p>
        </w:tc>
        <w:tc>
          <w:tcPr>
            <w:tcW w:w="6525" w:type="dxa"/>
            <w:shd w:val="clear" w:color="auto" w:fill="auto"/>
          </w:tcPr>
          <w:p w14:paraId="09DAC446" w14:textId="77777777" w:rsidR="00F42FB8" w:rsidRPr="00FD1A9F" w:rsidRDefault="00F42FB8" w:rsidP="0022530D">
            <w:pPr>
              <w:pStyle w:val="TableText"/>
              <w:rPr>
                <w:rFonts w:cs="Arial"/>
              </w:rPr>
            </w:pPr>
            <w:r>
              <w:t>VLAN для отдела маркетинга</w:t>
            </w:r>
          </w:p>
        </w:tc>
      </w:tr>
      <w:tr w:rsidR="00F42FB8" w:rsidRPr="0027090C" w14:paraId="6433C30D" w14:textId="77777777" w:rsidTr="0022530D">
        <w:trPr>
          <w:cantSplit/>
        </w:trPr>
        <w:tc>
          <w:tcPr>
            <w:tcW w:w="1413" w:type="dxa"/>
            <w:shd w:val="clear" w:color="auto" w:fill="auto"/>
          </w:tcPr>
          <w:p w14:paraId="5DD0E9EC" w14:textId="77777777" w:rsidR="00F42FB8" w:rsidRPr="00FD1A9F" w:rsidRDefault="00F42FB8" w:rsidP="0022530D">
            <w:pPr>
              <w:pStyle w:val="TableText"/>
              <w:rPr>
                <w:rFonts w:cs="Arial"/>
              </w:rPr>
            </w:pPr>
            <w:r>
              <w:t>104</w:t>
            </w:r>
          </w:p>
        </w:tc>
        <w:tc>
          <w:tcPr>
            <w:tcW w:w="6525" w:type="dxa"/>
            <w:shd w:val="clear" w:color="auto" w:fill="auto"/>
          </w:tcPr>
          <w:p w14:paraId="32AAF989" w14:textId="77777777" w:rsidR="00F42FB8" w:rsidRPr="00FD1A9F" w:rsidRDefault="00F42FB8" w:rsidP="0022530D">
            <w:pPr>
              <w:pStyle w:val="TableText"/>
              <w:rPr>
                <w:rFonts w:cs="Arial"/>
              </w:rPr>
            </w:pPr>
            <w:r>
              <w:t>VLAN для отдела исследований и разработок (R&amp;D)</w:t>
            </w:r>
          </w:p>
        </w:tc>
      </w:tr>
      <w:tr w:rsidR="00F42FB8" w:rsidRPr="0027090C" w14:paraId="20A087BA" w14:textId="77777777" w:rsidTr="0022530D">
        <w:trPr>
          <w:cantSplit/>
        </w:trPr>
        <w:tc>
          <w:tcPr>
            <w:tcW w:w="1413" w:type="dxa"/>
            <w:shd w:val="clear" w:color="auto" w:fill="auto"/>
          </w:tcPr>
          <w:p w14:paraId="30CEB219" w14:textId="77777777" w:rsidR="00F42FB8" w:rsidRPr="00FD1A9F" w:rsidRDefault="00F42FB8" w:rsidP="0022530D">
            <w:pPr>
              <w:pStyle w:val="TableText"/>
              <w:rPr>
                <w:rFonts w:cs="Arial"/>
              </w:rPr>
            </w:pPr>
            <w:r>
              <w:t>105</w:t>
            </w:r>
          </w:p>
        </w:tc>
        <w:tc>
          <w:tcPr>
            <w:tcW w:w="6525" w:type="dxa"/>
            <w:shd w:val="clear" w:color="auto" w:fill="auto"/>
          </w:tcPr>
          <w:p w14:paraId="049343E6" w14:textId="77777777" w:rsidR="00F42FB8" w:rsidRPr="00FD1A9F" w:rsidRDefault="00F42FB8" w:rsidP="0022530D">
            <w:pPr>
              <w:pStyle w:val="TableText"/>
              <w:rPr>
                <w:rFonts w:cs="Arial"/>
              </w:rPr>
            </w:pPr>
            <w:r>
              <w:t>VLAN для беспроводных терминалов на первом этаже</w:t>
            </w:r>
          </w:p>
        </w:tc>
      </w:tr>
      <w:tr w:rsidR="00F42FB8" w:rsidRPr="0027090C" w14:paraId="6625D52A" w14:textId="77777777" w:rsidTr="0022530D">
        <w:trPr>
          <w:cantSplit/>
        </w:trPr>
        <w:tc>
          <w:tcPr>
            <w:tcW w:w="1413" w:type="dxa"/>
            <w:shd w:val="clear" w:color="auto" w:fill="auto"/>
          </w:tcPr>
          <w:p w14:paraId="4983B4C0" w14:textId="77777777" w:rsidR="00F42FB8" w:rsidRPr="00FD1A9F" w:rsidRDefault="00F42FB8" w:rsidP="0022530D">
            <w:pPr>
              <w:pStyle w:val="TableText"/>
              <w:rPr>
                <w:rFonts w:cs="Arial"/>
              </w:rPr>
            </w:pPr>
            <w:r>
              <w:t>106</w:t>
            </w:r>
          </w:p>
        </w:tc>
        <w:tc>
          <w:tcPr>
            <w:tcW w:w="6525" w:type="dxa"/>
            <w:shd w:val="clear" w:color="auto" w:fill="auto"/>
          </w:tcPr>
          <w:p w14:paraId="5CB9FCD8" w14:textId="77777777" w:rsidR="00F42FB8" w:rsidRPr="00FD1A9F" w:rsidRDefault="00F42FB8" w:rsidP="0022530D">
            <w:pPr>
              <w:pStyle w:val="TableText"/>
              <w:rPr>
                <w:rFonts w:cs="Arial"/>
              </w:rPr>
            </w:pPr>
            <w:r>
              <w:t>VLAN для беспроводных терминалов на втором этаже</w:t>
            </w:r>
          </w:p>
        </w:tc>
      </w:tr>
      <w:tr w:rsidR="00F42FB8" w:rsidRPr="0027090C" w14:paraId="3D7746C4" w14:textId="77777777" w:rsidTr="0022530D">
        <w:trPr>
          <w:cantSplit/>
        </w:trPr>
        <w:tc>
          <w:tcPr>
            <w:tcW w:w="1413" w:type="dxa"/>
            <w:shd w:val="clear" w:color="auto" w:fill="auto"/>
          </w:tcPr>
          <w:p w14:paraId="546F9F46" w14:textId="77777777" w:rsidR="00F42FB8" w:rsidRPr="00FD1A9F" w:rsidRDefault="00F42FB8" w:rsidP="0022530D">
            <w:pPr>
              <w:pStyle w:val="TableText"/>
              <w:rPr>
                <w:rFonts w:cs="Arial"/>
              </w:rPr>
            </w:pPr>
            <w:r>
              <w:t>107</w:t>
            </w:r>
          </w:p>
        </w:tc>
        <w:tc>
          <w:tcPr>
            <w:tcW w:w="6525" w:type="dxa"/>
            <w:shd w:val="clear" w:color="auto" w:fill="auto"/>
          </w:tcPr>
          <w:p w14:paraId="593E134D" w14:textId="77777777" w:rsidR="00F42FB8" w:rsidRPr="00FD1A9F" w:rsidRDefault="00F42FB8" w:rsidP="0022530D">
            <w:pPr>
              <w:pStyle w:val="TableText"/>
              <w:rPr>
                <w:rFonts w:cs="Arial"/>
              </w:rPr>
            </w:pPr>
            <w:r>
              <w:t>VLAN для беспроводных терминалов на третьем этаже</w:t>
            </w:r>
          </w:p>
        </w:tc>
      </w:tr>
      <w:tr w:rsidR="00F42FB8" w:rsidRPr="0027090C" w14:paraId="734B46B6" w14:textId="77777777" w:rsidTr="0022530D">
        <w:trPr>
          <w:cantSplit/>
        </w:trPr>
        <w:tc>
          <w:tcPr>
            <w:tcW w:w="1413" w:type="dxa"/>
            <w:shd w:val="clear" w:color="auto" w:fill="auto"/>
          </w:tcPr>
          <w:p w14:paraId="23E2A638" w14:textId="77777777" w:rsidR="00F42FB8" w:rsidRPr="00FD1A9F" w:rsidRDefault="00F42FB8" w:rsidP="0022530D">
            <w:pPr>
              <w:pStyle w:val="TableText"/>
              <w:rPr>
                <w:rFonts w:cs="Arial"/>
              </w:rPr>
            </w:pPr>
            <w:r>
              <w:t>201</w:t>
            </w:r>
          </w:p>
        </w:tc>
        <w:tc>
          <w:tcPr>
            <w:tcW w:w="6525" w:type="dxa"/>
            <w:shd w:val="clear" w:color="auto" w:fill="auto"/>
          </w:tcPr>
          <w:p w14:paraId="490F8417" w14:textId="77777777" w:rsidR="00F42FB8" w:rsidRPr="00FD1A9F" w:rsidRDefault="00F42FB8" w:rsidP="0022530D">
            <w:pPr>
              <w:pStyle w:val="TableText"/>
              <w:rPr>
                <w:rFonts w:cs="Arial"/>
              </w:rPr>
            </w:pPr>
            <w:r>
              <w:t>VLAN для организации связи между F2-AGG1 и CORE1</w:t>
            </w:r>
          </w:p>
        </w:tc>
      </w:tr>
      <w:tr w:rsidR="00F42FB8" w:rsidRPr="0027090C" w14:paraId="40F4AE17" w14:textId="77777777" w:rsidTr="0022530D">
        <w:trPr>
          <w:cantSplit/>
        </w:trPr>
        <w:tc>
          <w:tcPr>
            <w:tcW w:w="1413" w:type="dxa"/>
            <w:shd w:val="clear" w:color="auto" w:fill="auto"/>
          </w:tcPr>
          <w:p w14:paraId="29E4A496" w14:textId="77777777" w:rsidR="00F42FB8" w:rsidRPr="00FD1A9F" w:rsidRDefault="00F42FB8" w:rsidP="0022530D">
            <w:pPr>
              <w:pStyle w:val="TableText"/>
              <w:rPr>
                <w:rFonts w:cs="Arial"/>
              </w:rPr>
            </w:pPr>
            <w:r>
              <w:t>202</w:t>
            </w:r>
          </w:p>
        </w:tc>
        <w:tc>
          <w:tcPr>
            <w:tcW w:w="6525" w:type="dxa"/>
            <w:shd w:val="clear" w:color="auto" w:fill="auto"/>
          </w:tcPr>
          <w:p w14:paraId="438ADAB2" w14:textId="77777777" w:rsidR="00F42FB8" w:rsidRPr="00FD1A9F" w:rsidRDefault="00F42FB8" w:rsidP="0022530D">
            <w:pPr>
              <w:pStyle w:val="TableText"/>
              <w:rPr>
                <w:rFonts w:cs="Arial"/>
              </w:rPr>
            </w:pPr>
            <w:r>
              <w:t>VLAN для связи между F3-AGG1 и CORE1</w:t>
            </w:r>
          </w:p>
        </w:tc>
      </w:tr>
      <w:tr w:rsidR="00F42FB8" w:rsidRPr="0027090C" w14:paraId="1EFD11F0" w14:textId="77777777" w:rsidTr="0022530D">
        <w:trPr>
          <w:cantSplit/>
        </w:trPr>
        <w:tc>
          <w:tcPr>
            <w:tcW w:w="1413" w:type="dxa"/>
            <w:shd w:val="clear" w:color="auto" w:fill="auto"/>
          </w:tcPr>
          <w:p w14:paraId="05C77084" w14:textId="77777777" w:rsidR="00F42FB8" w:rsidRPr="00FD1A9F" w:rsidRDefault="00F42FB8" w:rsidP="0022530D">
            <w:pPr>
              <w:pStyle w:val="TableText"/>
              <w:rPr>
                <w:rFonts w:cs="Arial"/>
              </w:rPr>
            </w:pPr>
            <w:r>
              <w:t>203</w:t>
            </w:r>
          </w:p>
        </w:tc>
        <w:tc>
          <w:tcPr>
            <w:tcW w:w="6525" w:type="dxa"/>
            <w:shd w:val="clear" w:color="auto" w:fill="auto"/>
          </w:tcPr>
          <w:p w14:paraId="4F34285B" w14:textId="77777777" w:rsidR="00F42FB8" w:rsidRPr="00FD1A9F" w:rsidRDefault="00F42FB8" w:rsidP="0022530D">
            <w:pPr>
              <w:pStyle w:val="TableText"/>
              <w:rPr>
                <w:rFonts w:cs="Arial"/>
              </w:rPr>
            </w:pPr>
            <w:r>
              <w:t>VLAN для организации связи между F2-AGG1 и F3-AGG1</w:t>
            </w:r>
          </w:p>
        </w:tc>
      </w:tr>
      <w:tr w:rsidR="00F42FB8" w:rsidRPr="0027090C" w14:paraId="2C628773" w14:textId="77777777" w:rsidTr="0022530D">
        <w:trPr>
          <w:cantSplit/>
        </w:trPr>
        <w:tc>
          <w:tcPr>
            <w:tcW w:w="1413" w:type="dxa"/>
            <w:shd w:val="clear" w:color="auto" w:fill="auto"/>
          </w:tcPr>
          <w:p w14:paraId="6DA5E6B9" w14:textId="77777777" w:rsidR="00F42FB8" w:rsidRPr="00FD1A9F" w:rsidRDefault="00F42FB8" w:rsidP="0022530D">
            <w:pPr>
              <w:pStyle w:val="TableText"/>
              <w:rPr>
                <w:rFonts w:cs="Arial"/>
              </w:rPr>
            </w:pPr>
            <w:r>
              <w:t>204</w:t>
            </w:r>
          </w:p>
        </w:tc>
        <w:tc>
          <w:tcPr>
            <w:tcW w:w="6525" w:type="dxa"/>
            <w:shd w:val="clear" w:color="auto" w:fill="auto"/>
          </w:tcPr>
          <w:p w14:paraId="10912C70" w14:textId="77777777" w:rsidR="00F42FB8" w:rsidRPr="00FD1A9F" w:rsidRDefault="00F42FB8" w:rsidP="0022530D">
            <w:pPr>
              <w:pStyle w:val="TableText"/>
              <w:rPr>
                <w:rFonts w:cs="Arial"/>
              </w:rPr>
            </w:pPr>
            <w:r>
              <w:t>VLAN для организации связи между CORE1 и маршрутизатором</w:t>
            </w:r>
          </w:p>
        </w:tc>
      </w:tr>
      <w:tr w:rsidR="00F42FB8" w:rsidRPr="0027090C" w14:paraId="45684DC9" w14:textId="77777777" w:rsidTr="0022530D">
        <w:trPr>
          <w:cantSplit/>
        </w:trPr>
        <w:tc>
          <w:tcPr>
            <w:tcW w:w="1413" w:type="dxa"/>
            <w:shd w:val="clear" w:color="auto" w:fill="auto"/>
          </w:tcPr>
          <w:p w14:paraId="5AF31A8C" w14:textId="77777777" w:rsidR="00F42FB8" w:rsidRPr="00FD1A9F" w:rsidRDefault="00F42FB8" w:rsidP="0022530D">
            <w:pPr>
              <w:pStyle w:val="TableText"/>
              <w:rPr>
                <w:rFonts w:cs="Arial"/>
              </w:rPr>
            </w:pPr>
            <w:r>
              <w:t>205</w:t>
            </w:r>
          </w:p>
        </w:tc>
        <w:tc>
          <w:tcPr>
            <w:tcW w:w="6525" w:type="dxa"/>
            <w:shd w:val="clear" w:color="auto" w:fill="auto"/>
          </w:tcPr>
          <w:p w14:paraId="3B4E498C" w14:textId="77777777" w:rsidR="00F42FB8" w:rsidRPr="00FD1A9F" w:rsidRDefault="00F42FB8" w:rsidP="0022530D">
            <w:pPr>
              <w:pStyle w:val="TableText"/>
              <w:rPr>
                <w:rFonts w:cs="Arial"/>
              </w:rPr>
            </w:pPr>
            <w:r>
              <w:t>VLAN управления беспроводной сетью на первом этаже</w:t>
            </w:r>
          </w:p>
        </w:tc>
      </w:tr>
      <w:tr w:rsidR="00F42FB8" w:rsidRPr="0027090C" w14:paraId="7D6E03DA" w14:textId="77777777" w:rsidTr="0022530D">
        <w:trPr>
          <w:cantSplit/>
        </w:trPr>
        <w:tc>
          <w:tcPr>
            <w:tcW w:w="1413" w:type="dxa"/>
            <w:shd w:val="clear" w:color="auto" w:fill="auto"/>
          </w:tcPr>
          <w:p w14:paraId="4D7CEE43" w14:textId="77777777" w:rsidR="00F42FB8" w:rsidRPr="00FD1A9F" w:rsidRDefault="00F42FB8" w:rsidP="0022530D">
            <w:pPr>
              <w:pStyle w:val="TableText"/>
              <w:rPr>
                <w:rFonts w:cs="Arial"/>
              </w:rPr>
            </w:pPr>
            <w:r>
              <w:t>206</w:t>
            </w:r>
          </w:p>
        </w:tc>
        <w:tc>
          <w:tcPr>
            <w:tcW w:w="6525" w:type="dxa"/>
            <w:shd w:val="clear" w:color="auto" w:fill="auto"/>
          </w:tcPr>
          <w:p w14:paraId="4CCD5CCD" w14:textId="77777777" w:rsidR="00F42FB8" w:rsidRPr="00FD1A9F" w:rsidRDefault="00F42FB8" w:rsidP="0022530D">
            <w:pPr>
              <w:pStyle w:val="TableText"/>
              <w:rPr>
                <w:rFonts w:cs="Arial"/>
              </w:rPr>
            </w:pPr>
            <w:r>
              <w:t>VLAN управления беспроводной сетью на втором этаже</w:t>
            </w:r>
          </w:p>
        </w:tc>
      </w:tr>
      <w:tr w:rsidR="00F42FB8" w:rsidRPr="0027090C" w14:paraId="0800E22C" w14:textId="77777777" w:rsidTr="0022530D">
        <w:trPr>
          <w:cantSplit/>
        </w:trPr>
        <w:tc>
          <w:tcPr>
            <w:tcW w:w="1413" w:type="dxa"/>
            <w:shd w:val="clear" w:color="auto" w:fill="auto"/>
          </w:tcPr>
          <w:p w14:paraId="0096CB2B" w14:textId="77777777" w:rsidR="00F42FB8" w:rsidRPr="00FD1A9F" w:rsidRDefault="00F42FB8" w:rsidP="0022530D">
            <w:pPr>
              <w:pStyle w:val="TableText"/>
              <w:rPr>
                <w:rFonts w:cs="Arial"/>
              </w:rPr>
            </w:pPr>
            <w:r>
              <w:t>207</w:t>
            </w:r>
          </w:p>
        </w:tc>
        <w:tc>
          <w:tcPr>
            <w:tcW w:w="6525" w:type="dxa"/>
            <w:shd w:val="clear" w:color="auto" w:fill="auto"/>
          </w:tcPr>
          <w:p w14:paraId="33FCE599" w14:textId="77777777" w:rsidR="00F42FB8" w:rsidRPr="00FD1A9F" w:rsidRDefault="00F42FB8" w:rsidP="0022530D">
            <w:pPr>
              <w:pStyle w:val="TableText"/>
              <w:rPr>
                <w:rFonts w:cs="Arial"/>
              </w:rPr>
            </w:pPr>
            <w:r>
              <w:t>VLAN управления беспроводной сетью на третьем этаже</w:t>
            </w:r>
          </w:p>
        </w:tc>
      </w:tr>
    </w:tbl>
    <w:p w14:paraId="24F16AD2" w14:textId="77777777" w:rsidR="00F42FB8" w:rsidRDefault="00F42FB8" w:rsidP="00F42FB8"/>
    <w:p w14:paraId="5C9BB84A" w14:textId="77777777" w:rsidR="00F42FB8" w:rsidRDefault="00F42FB8" w:rsidP="00F42FB8">
      <w:pPr>
        <w:pStyle w:val="BlockLabel"/>
        <w:numPr>
          <w:ilvl w:val="0"/>
          <w:numId w:val="37"/>
        </w:numPr>
      </w:pPr>
      <w:r>
        <w:t>Сетевое проектирование уровня 3</w:t>
      </w:r>
    </w:p>
    <w:p w14:paraId="5CF9E7B4" w14:textId="2FC74E0F" w:rsidR="00F42FB8" w:rsidRPr="0067580C" w:rsidRDefault="00F42FB8" w:rsidP="00F42FB8">
      <w:pPr>
        <w:rPr>
          <w:rStyle w:val="Emphasis"/>
          <w:b/>
          <w:bCs/>
          <w:i w:val="0"/>
        </w:rPr>
      </w:pPr>
      <w:r>
        <w:rPr>
          <w:b/>
          <w:bCs/>
        </w:rPr>
        <w:t>Исходные данные</w:t>
      </w:r>
    </w:p>
    <w:p w14:paraId="7A3ACD70" w14:textId="77777777" w:rsidR="00F42FB8" w:rsidRPr="00DF25D1" w:rsidRDefault="00F42FB8" w:rsidP="00F42FB8">
      <w:pPr>
        <w:pStyle w:val="ItemList"/>
      </w:pPr>
      <w:r>
        <w:t>Диапазон адресов в сети 192.168.0.0/16. При этом предъявляются следующие требования:</w:t>
      </w:r>
    </w:p>
    <w:p w14:paraId="3CE834DA" w14:textId="77777777" w:rsidR="00F42FB8" w:rsidRPr="00DF25D1" w:rsidRDefault="00F42FB8" w:rsidP="00F42FB8">
      <w:pPr>
        <w:pStyle w:val="SubItemList"/>
      </w:pPr>
      <w:r>
        <w:t>Первый этаж:</w:t>
      </w:r>
    </w:p>
    <w:p w14:paraId="33407014" w14:textId="77777777" w:rsidR="00F42FB8" w:rsidRPr="00DF25D1" w:rsidRDefault="00F42FB8" w:rsidP="00F42FB8">
      <w:pPr>
        <w:pStyle w:val="ItemListinTable"/>
        <w:tabs>
          <w:tab w:val="clear" w:pos="170"/>
          <w:tab w:val="num" w:pos="2694"/>
        </w:tabs>
        <w:ind w:left="2694" w:hanging="312"/>
      </w:pPr>
      <w:r>
        <w:t>Серверы используют статические IP-адреса. Назначение IP-адресов беспроводным станциям и точкам доступа осуществляет CORE1 через DHCP. Шлюз находится на CORE1.</w:t>
      </w:r>
    </w:p>
    <w:p w14:paraId="4A1883C9" w14:textId="0C0A56A4" w:rsidR="00F42FB8" w:rsidRPr="00DF25D1" w:rsidRDefault="00F42FB8" w:rsidP="00F42FB8">
      <w:pPr>
        <w:pStyle w:val="ItemListinTable"/>
        <w:tabs>
          <w:tab w:val="clear" w:pos="170"/>
          <w:tab w:val="num" w:pos="2694"/>
        </w:tabs>
        <w:ind w:left="2694" w:hanging="312"/>
      </w:pPr>
      <w:r>
        <w:t xml:space="preserve">Управляющие IP-адреса коммутаторов доступа являются статическими </w:t>
      </w:r>
      <w:r w:rsidR="0067580C">
        <w:br/>
      </w:r>
      <w:r>
        <w:t>IP-адресами, а шлюз находится на CORE1.</w:t>
      </w:r>
    </w:p>
    <w:p w14:paraId="29848BAA" w14:textId="77777777" w:rsidR="00F42FB8" w:rsidRPr="00DF25D1" w:rsidRDefault="00F42FB8" w:rsidP="00F42FB8">
      <w:pPr>
        <w:pStyle w:val="SubItemList"/>
      </w:pPr>
      <w:r>
        <w:t>Второй и третий этажи:</w:t>
      </w:r>
    </w:p>
    <w:p w14:paraId="5CEEC3D6" w14:textId="77777777" w:rsidR="00F42FB8" w:rsidRPr="00DF25D1" w:rsidRDefault="00F42FB8" w:rsidP="00F42FB8">
      <w:pPr>
        <w:pStyle w:val="ItemListinTable"/>
        <w:tabs>
          <w:tab w:val="clear" w:pos="170"/>
          <w:tab w:val="num" w:pos="2694"/>
        </w:tabs>
        <w:ind w:left="2694" w:hanging="312"/>
      </w:pPr>
      <w:r>
        <w:lastRenderedPageBreak/>
        <w:t>IP-адреса всех проводных терминалов, беспроводных терминалов и беспроводных точек доступа назначаются коммутатором агрегации соответствующего этажа посредством DHCP. Шлюз развернут на коммутаторах агрегации.</w:t>
      </w:r>
    </w:p>
    <w:p w14:paraId="4EDBC2BB" w14:textId="03AA861B" w:rsidR="00F42FB8" w:rsidRPr="00DF25D1" w:rsidRDefault="00F42FB8" w:rsidP="00F42FB8">
      <w:pPr>
        <w:pStyle w:val="ItemListinTable"/>
        <w:tabs>
          <w:tab w:val="clear" w:pos="170"/>
          <w:tab w:val="num" w:pos="2694"/>
        </w:tabs>
        <w:ind w:left="2694" w:hanging="312"/>
      </w:pPr>
      <w:r>
        <w:t xml:space="preserve">Управляющие IP-адреса коммутаторов доступа являются статическими </w:t>
      </w:r>
      <w:r w:rsidR="0067580C">
        <w:br/>
      </w:r>
      <w:r>
        <w:t>IP-адресами, а шлюз находится на коммутаторе агрегации соответствующего этажа.</w:t>
      </w:r>
    </w:p>
    <w:p w14:paraId="5FCA5F8A" w14:textId="77777777" w:rsidR="00F42FB8" w:rsidRPr="00DF25D1" w:rsidRDefault="00F42FB8" w:rsidP="00F42FB8">
      <w:pPr>
        <w:pStyle w:val="ItemList"/>
      </w:pPr>
      <w:r>
        <w:t>OSPF используется во всей сети для обеспечения связи между сервисными сетями. Все терминалы выходят в Интернет через маршрутизатор.</w:t>
      </w:r>
    </w:p>
    <w:p w14:paraId="71C028A4" w14:textId="2E3E2556" w:rsidR="00F42FB8" w:rsidRPr="001C428C" w:rsidRDefault="0067580C" w:rsidP="00F42FB8">
      <w:pPr>
        <w:rPr>
          <w:b/>
          <w:bCs/>
        </w:rPr>
      </w:pPr>
      <w:r>
        <w:rPr>
          <w:b/>
          <w:bCs/>
        </w:rPr>
        <w:t>Задача</w:t>
      </w:r>
    </w:p>
    <w:p w14:paraId="73E410EA" w14:textId="77777777" w:rsidR="00F42FB8" w:rsidRPr="0027090C" w:rsidRDefault="00F42FB8" w:rsidP="00F42FB8">
      <w:r>
        <w:t>Заполните таблицу планирования сети уровня 3 на основе существующей информации и требований.</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82"/>
        <w:gridCol w:w="2109"/>
        <w:gridCol w:w="1976"/>
        <w:gridCol w:w="2371"/>
      </w:tblGrid>
      <w:tr w:rsidR="00F42FB8" w:rsidRPr="0027090C" w14:paraId="6482A6AA" w14:textId="77777777" w:rsidTr="0022530D">
        <w:trPr>
          <w:cantSplit/>
          <w:tblHeader/>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0F69CC3C" w14:textId="77777777" w:rsidR="00F42FB8" w:rsidRPr="00BA0562" w:rsidRDefault="00F42FB8" w:rsidP="0022530D">
            <w:pPr>
              <w:pStyle w:val="TableHeading"/>
            </w:pPr>
            <w:r>
              <w:t>IP-сеть</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68CCCA93" w14:textId="0F9F584C" w:rsidR="00F42FB8" w:rsidRPr="00BA0562" w:rsidRDefault="00F42FB8" w:rsidP="0067580C">
            <w:pPr>
              <w:pStyle w:val="TableHeading"/>
            </w:pPr>
            <w:r>
              <w:t>Метод назначения адреса</w:t>
            </w:r>
            <w:r w:rsidR="0067580C">
              <w:t>,</w:t>
            </w:r>
            <w:r>
              <w:t xml:space="preserve"> шлюз</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13844CC3" w14:textId="77777777" w:rsidR="00F42FB8" w:rsidRPr="00BA0562" w:rsidRDefault="00F42FB8" w:rsidP="0022530D">
            <w:pPr>
              <w:pStyle w:val="TableHeading"/>
            </w:pPr>
            <w:r>
              <w:t>Режим маршрутизации</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558182C5" w14:textId="77777777" w:rsidR="00F42FB8" w:rsidRPr="00BA0562" w:rsidRDefault="00F42FB8" w:rsidP="0022530D">
            <w:pPr>
              <w:pStyle w:val="TableHeading"/>
            </w:pPr>
            <w:r>
              <w:t>Описание сети</w:t>
            </w:r>
          </w:p>
        </w:tc>
      </w:tr>
      <w:tr w:rsidR="00F42FB8" w:rsidRPr="0027090C" w14:paraId="11C3151A" w14:textId="77777777" w:rsidTr="0022530D">
        <w:trPr>
          <w:cantSplit/>
        </w:trPr>
        <w:tc>
          <w:tcPr>
            <w:tcW w:w="0" w:type="auto"/>
            <w:shd w:val="clear" w:color="auto" w:fill="auto"/>
          </w:tcPr>
          <w:p w14:paraId="0340C591" w14:textId="77777777" w:rsidR="00F42FB8" w:rsidRPr="00FD1A9F" w:rsidRDefault="00F42FB8" w:rsidP="0022530D">
            <w:pPr>
              <w:pStyle w:val="TableText"/>
              <w:rPr>
                <w:rFonts w:cs="Arial"/>
              </w:rPr>
            </w:pPr>
            <w:r>
              <w:t>192.168.1.0/24</w:t>
            </w:r>
          </w:p>
        </w:tc>
        <w:tc>
          <w:tcPr>
            <w:tcW w:w="0" w:type="auto"/>
            <w:shd w:val="clear" w:color="auto" w:fill="auto"/>
          </w:tcPr>
          <w:p w14:paraId="66E7FE2D" w14:textId="77777777" w:rsidR="00F42FB8" w:rsidRPr="00FD1A9F" w:rsidRDefault="00F42FB8" w:rsidP="0022530D">
            <w:pPr>
              <w:pStyle w:val="TableText"/>
              <w:rPr>
                <w:rFonts w:cs="Arial"/>
              </w:rPr>
            </w:pPr>
            <w:r>
              <w:t>DHCP; 192.168.1.254</w:t>
            </w:r>
          </w:p>
        </w:tc>
        <w:tc>
          <w:tcPr>
            <w:tcW w:w="0" w:type="auto"/>
            <w:shd w:val="clear" w:color="auto" w:fill="auto"/>
          </w:tcPr>
          <w:p w14:paraId="6D0EEE85" w14:textId="77777777" w:rsidR="00F42FB8" w:rsidRPr="00FD1A9F" w:rsidRDefault="00F42FB8" w:rsidP="0022530D">
            <w:pPr>
              <w:pStyle w:val="TableText"/>
              <w:rPr>
                <w:rFonts w:cs="Arial"/>
              </w:rPr>
            </w:pPr>
            <w:r>
              <w:t>OSPF</w:t>
            </w:r>
          </w:p>
        </w:tc>
        <w:tc>
          <w:tcPr>
            <w:tcW w:w="0" w:type="auto"/>
            <w:shd w:val="clear" w:color="auto" w:fill="auto"/>
          </w:tcPr>
          <w:p w14:paraId="70E163EB" w14:textId="77777777" w:rsidR="00F42FB8" w:rsidRPr="00FD1A9F" w:rsidRDefault="00F42FB8" w:rsidP="0022530D">
            <w:pPr>
              <w:pStyle w:val="TableText"/>
              <w:rPr>
                <w:rFonts w:cs="Arial"/>
              </w:rPr>
            </w:pPr>
            <w:r>
              <w:t>Сеть управления устройствами уровня 2</w:t>
            </w:r>
          </w:p>
        </w:tc>
      </w:tr>
      <w:tr w:rsidR="00F42FB8" w:rsidRPr="0027090C" w14:paraId="7EFC0245" w14:textId="77777777" w:rsidTr="0022530D">
        <w:trPr>
          <w:cantSplit/>
        </w:trPr>
        <w:tc>
          <w:tcPr>
            <w:tcW w:w="0" w:type="auto"/>
            <w:shd w:val="clear" w:color="auto" w:fill="auto"/>
          </w:tcPr>
          <w:p w14:paraId="040D3B20" w14:textId="77777777" w:rsidR="00F42FB8" w:rsidRPr="00FD1A9F" w:rsidRDefault="00F42FB8" w:rsidP="0022530D">
            <w:pPr>
              <w:pStyle w:val="TableText"/>
              <w:rPr>
                <w:rFonts w:cs="Arial"/>
              </w:rPr>
            </w:pPr>
          </w:p>
        </w:tc>
        <w:tc>
          <w:tcPr>
            <w:tcW w:w="0" w:type="auto"/>
            <w:shd w:val="clear" w:color="auto" w:fill="auto"/>
          </w:tcPr>
          <w:p w14:paraId="0AA1E257" w14:textId="77777777" w:rsidR="00F42FB8" w:rsidRPr="00FD1A9F" w:rsidRDefault="00F42FB8" w:rsidP="0022530D">
            <w:pPr>
              <w:pStyle w:val="TableText"/>
              <w:rPr>
                <w:rFonts w:cs="Arial"/>
              </w:rPr>
            </w:pPr>
          </w:p>
        </w:tc>
        <w:tc>
          <w:tcPr>
            <w:tcW w:w="0" w:type="auto"/>
            <w:shd w:val="clear" w:color="auto" w:fill="auto"/>
          </w:tcPr>
          <w:p w14:paraId="7F74E16B" w14:textId="77777777" w:rsidR="00F42FB8" w:rsidRPr="00FD1A9F" w:rsidRDefault="00F42FB8" w:rsidP="0022530D">
            <w:pPr>
              <w:pStyle w:val="TableText"/>
              <w:rPr>
                <w:rFonts w:cs="Arial"/>
              </w:rPr>
            </w:pPr>
          </w:p>
        </w:tc>
        <w:tc>
          <w:tcPr>
            <w:tcW w:w="0" w:type="auto"/>
            <w:shd w:val="clear" w:color="auto" w:fill="auto"/>
          </w:tcPr>
          <w:p w14:paraId="41F8C074" w14:textId="77777777" w:rsidR="00F42FB8" w:rsidRPr="00FD1A9F" w:rsidRDefault="00F42FB8" w:rsidP="0022530D">
            <w:pPr>
              <w:pStyle w:val="TableText"/>
              <w:rPr>
                <w:rFonts w:cs="Arial"/>
              </w:rPr>
            </w:pPr>
          </w:p>
        </w:tc>
      </w:tr>
      <w:tr w:rsidR="00F42FB8" w:rsidRPr="0027090C" w14:paraId="417124EC" w14:textId="77777777" w:rsidTr="0022530D">
        <w:trPr>
          <w:cantSplit/>
        </w:trPr>
        <w:tc>
          <w:tcPr>
            <w:tcW w:w="0" w:type="auto"/>
            <w:shd w:val="clear" w:color="auto" w:fill="auto"/>
          </w:tcPr>
          <w:p w14:paraId="24F012FE" w14:textId="77777777" w:rsidR="00F42FB8" w:rsidRPr="00FD1A9F" w:rsidRDefault="00F42FB8" w:rsidP="0022530D">
            <w:pPr>
              <w:pStyle w:val="TableText"/>
              <w:rPr>
                <w:rFonts w:cs="Arial"/>
              </w:rPr>
            </w:pPr>
          </w:p>
        </w:tc>
        <w:tc>
          <w:tcPr>
            <w:tcW w:w="0" w:type="auto"/>
            <w:shd w:val="clear" w:color="auto" w:fill="auto"/>
          </w:tcPr>
          <w:p w14:paraId="291572EA" w14:textId="77777777" w:rsidR="00F42FB8" w:rsidRPr="00FD1A9F" w:rsidRDefault="00F42FB8" w:rsidP="0022530D">
            <w:pPr>
              <w:pStyle w:val="TableText"/>
              <w:rPr>
                <w:rFonts w:cs="Arial"/>
              </w:rPr>
            </w:pPr>
          </w:p>
        </w:tc>
        <w:tc>
          <w:tcPr>
            <w:tcW w:w="0" w:type="auto"/>
            <w:shd w:val="clear" w:color="auto" w:fill="auto"/>
          </w:tcPr>
          <w:p w14:paraId="36E65047" w14:textId="77777777" w:rsidR="00F42FB8" w:rsidRPr="00FD1A9F" w:rsidRDefault="00F42FB8" w:rsidP="0022530D">
            <w:pPr>
              <w:pStyle w:val="TableText"/>
              <w:rPr>
                <w:rFonts w:cs="Arial"/>
              </w:rPr>
            </w:pPr>
          </w:p>
        </w:tc>
        <w:tc>
          <w:tcPr>
            <w:tcW w:w="0" w:type="auto"/>
            <w:shd w:val="clear" w:color="auto" w:fill="auto"/>
          </w:tcPr>
          <w:p w14:paraId="3CA28265" w14:textId="77777777" w:rsidR="00F42FB8" w:rsidRPr="00FD1A9F" w:rsidRDefault="00F42FB8" w:rsidP="0022530D">
            <w:pPr>
              <w:pStyle w:val="TableText"/>
              <w:rPr>
                <w:rFonts w:cs="Arial"/>
              </w:rPr>
            </w:pPr>
          </w:p>
        </w:tc>
      </w:tr>
      <w:tr w:rsidR="00F42FB8" w:rsidRPr="0027090C" w14:paraId="39C7E5E6" w14:textId="77777777" w:rsidTr="0022530D">
        <w:trPr>
          <w:cantSplit/>
        </w:trPr>
        <w:tc>
          <w:tcPr>
            <w:tcW w:w="0" w:type="auto"/>
            <w:shd w:val="clear" w:color="auto" w:fill="auto"/>
          </w:tcPr>
          <w:p w14:paraId="2CA24F79" w14:textId="77777777" w:rsidR="00F42FB8" w:rsidRPr="00FD1A9F" w:rsidRDefault="00F42FB8" w:rsidP="0022530D">
            <w:pPr>
              <w:pStyle w:val="TableText"/>
              <w:rPr>
                <w:rFonts w:cs="Arial"/>
              </w:rPr>
            </w:pPr>
          </w:p>
        </w:tc>
        <w:tc>
          <w:tcPr>
            <w:tcW w:w="0" w:type="auto"/>
            <w:shd w:val="clear" w:color="auto" w:fill="auto"/>
          </w:tcPr>
          <w:p w14:paraId="69CF9159" w14:textId="77777777" w:rsidR="00F42FB8" w:rsidRPr="00FD1A9F" w:rsidRDefault="00F42FB8" w:rsidP="0022530D">
            <w:pPr>
              <w:pStyle w:val="TableText"/>
              <w:rPr>
                <w:rFonts w:cs="Arial"/>
              </w:rPr>
            </w:pPr>
          </w:p>
        </w:tc>
        <w:tc>
          <w:tcPr>
            <w:tcW w:w="0" w:type="auto"/>
            <w:shd w:val="clear" w:color="auto" w:fill="auto"/>
          </w:tcPr>
          <w:p w14:paraId="5B07EC9B" w14:textId="77777777" w:rsidR="00F42FB8" w:rsidRPr="00FD1A9F" w:rsidRDefault="00F42FB8" w:rsidP="0022530D">
            <w:pPr>
              <w:pStyle w:val="TableText"/>
              <w:rPr>
                <w:rFonts w:cs="Arial"/>
              </w:rPr>
            </w:pPr>
          </w:p>
        </w:tc>
        <w:tc>
          <w:tcPr>
            <w:tcW w:w="0" w:type="auto"/>
            <w:shd w:val="clear" w:color="auto" w:fill="auto"/>
          </w:tcPr>
          <w:p w14:paraId="5A0CD804" w14:textId="77777777" w:rsidR="00F42FB8" w:rsidRPr="00FD1A9F" w:rsidRDefault="00F42FB8" w:rsidP="0022530D">
            <w:pPr>
              <w:pStyle w:val="TableText"/>
              <w:rPr>
                <w:rFonts w:cs="Arial"/>
              </w:rPr>
            </w:pPr>
          </w:p>
        </w:tc>
      </w:tr>
      <w:tr w:rsidR="00F42FB8" w:rsidRPr="0027090C" w14:paraId="47730C2D" w14:textId="77777777" w:rsidTr="0022530D">
        <w:trPr>
          <w:cantSplit/>
        </w:trPr>
        <w:tc>
          <w:tcPr>
            <w:tcW w:w="0" w:type="auto"/>
            <w:shd w:val="clear" w:color="auto" w:fill="auto"/>
          </w:tcPr>
          <w:p w14:paraId="44CB773B" w14:textId="77777777" w:rsidR="00F42FB8" w:rsidRPr="00FD1A9F" w:rsidRDefault="00F42FB8" w:rsidP="0022530D">
            <w:pPr>
              <w:pStyle w:val="TableText"/>
              <w:rPr>
                <w:rFonts w:cs="Arial"/>
              </w:rPr>
            </w:pPr>
          </w:p>
        </w:tc>
        <w:tc>
          <w:tcPr>
            <w:tcW w:w="0" w:type="auto"/>
            <w:shd w:val="clear" w:color="auto" w:fill="auto"/>
          </w:tcPr>
          <w:p w14:paraId="4CA9E1A2" w14:textId="77777777" w:rsidR="00F42FB8" w:rsidRPr="00FD1A9F" w:rsidRDefault="00F42FB8" w:rsidP="0022530D">
            <w:pPr>
              <w:pStyle w:val="TableText"/>
              <w:rPr>
                <w:rFonts w:cs="Arial"/>
              </w:rPr>
            </w:pPr>
          </w:p>
        </w:tc>
        <w:tc>
          <w:tcPr>
            <w:tcW w:w="0" w:type="auto"/>
            <w:shd w:val="clear" w:color="auto" w:fill="auto"/>
          </w:tcPr>
          <w:p w14:paraId="2C41DD78" w14:textId="77777777" w:rsidR="00F42FB8" w:rsidRPr="00FD1A9F" w:rsidRDefault="00F42FB8" w:rsidP="0022530D">
            <w:pPr>
              <w:pStyle w:val="TableText"/>
              <w:rPr>
                <w:rFonts w:cs="Arial"/>
              </w:rPr>
            </w:pPr>
          </w:p>
        </w:tc>
        <w:tc>
          <w:tcPr>
            <w:tcW w:w="0" w:type="auto"/>
            <w:shd w:val="clear" w:color="auto" w:fill="auto"/>
          </w:tcPr>
          <w:p w14:paraId="75DA015C" w14:textId="77777777" w:rsidR="00F42FB8" w:rsidRPr="00FD1A9F" w:rsidRDefault="00F42FB8" w:rsidP="0022530D">
            <w:pPr>
              <w:pStyle w:val="TableText"/>
              <w:rPr>
                <w:rFonts w:cs="Arial"/>
              </w:rPr>
            </w:pPr>
          </w:p>
        </w:tc>
      </w:tr>
      <w:tr w:rsidR="00F42FB8" w:rsidRPr="0027090C" w14:paraId="2C53A3E5" w14:textId="77777777" w:rsidTr="0022530D">
        <w:trPr>
          <w:cantSplit/>
        </w:trPr>
        <w:tc>
          <w:tcPr>
            <w:tcW w:w="0" w:type="auto"/>
            <w:shd w:val="clear" w:color="auto" w:fill="auto"/>
          </w:tcPr>
          <w:p w14:paraId="23A6E79A" w14:textId="77777777" w:rsidR="00F42FB8" w:rsidRPr="00FD1A9F" w:rsidRDefault="00F42FB8" w:rsidP="0022530D">
            <w:pPr>
              <w:pStyle w:val="TableText"/>
              <w:rPr>
                <w:rFonts w:cs="Arial"/>
              </w:rPr>
            </w:pPr>
          </w:p>
        </w:tc>
        <w:tc>
          <w:tcPr>
            <w:tcW w:w="0" w:type="auto"/>
            <w:shd w:val="clear" w:color="auto" w:fill="auto"/>
          </w:tcPr>
          <w:p w14:paraId="550FBCD6" w14:textId="77777777" w:rsidR="00F42FB8" w:rsidRPr="00FD1A9F" w:rsidRDefault="00F42FB8" w:rsidP="0022530D">
            <w:pPr>
              <w:pStyle w:val="TableText"/>
              <w:rPr>
                <w:rFonts w:cs="Arial"/>
              </w:rPr>
            </w:pPr>
          </w:p>
        </w:tc>
        <w:tc>
          <w:tcPr>
            <w:tcW w:w="0" w:type="auto"/>
            <w:shd w:val="clear" w:color="auto" w:fill="auto"/>
          </w:tcPr>
          <w:p w14:paraId="57CC38EE" w14:textId="77777777" w:rsidR="00F42FB8" w:rsidRPr="00FD1A9F" w:rsidRDefault="00F42FB8" w:rsidP="0022530D">
            <w:pPr>
              <w:pStyle w:val="TableText"/>
              <w:rPr>
                <w:rFonts w:cs="Arial"/>
              </w:rPr>
            </w:pPr>
          </w:p>
        </w:tc>
        <w:tc>
          <w:tcPr>
            <w:tcW w:w="0" w:type="auto"/>
            <w:shd w:val="clear" w:color="auto" w:fill="auto"/>
          </w:tcPr>
          <w:p w14:paraId="50B0DE79" w14:textId="77777777" w:rsidR="00F42FB8" w:rsidRPr="00FD1A9F" w:rsidRDefault="00F42FB8" w:rsidP="0022530D">
            <w:pPr>
              <w:pStyle w:val="TableText"/>
              <w:rPr>
                <w:rFonts w:cs="Arial"/>
              </w:rPr>
            </w:pPr>
          </w:p>
        </w:tc>
      </w:tr>
      <w:tr w:rsidR="00F42FB8" w:rsidRPr="0027090C" w14:paraId="0171E040" w14:textId="77777777" w:rsidTr="0022530D">
        <w:trPr>
          <w:cantSplit/>
        </w:trPr>
        <w:tc>
          <w:tcPr>
            <w:tcW w:w="0" w:type="auto"/>
            <w:shd w:val="clear" w:color="auto" w:fill="auto"/>
          </w:tcPr>
          <w:p w14:paraId="1FC35D2A" w14:textId="77777777" w:rsidR="00F42FB8" w:rsidRPr="00FD1A9F" w:rsidRDefault="00F42FB8" w:rsidP="0022530D">
            <w:pPr>
              <w:pStyle w:val="TableText"/>
              <w:rPr>
                <w:rFonts w:cs="Arial"/>
              </w:rPr>
            </w:pPr>
          </w:p>
        </w:tc>
        <w:tc>
          <w:tcPr>
            <w:tcW w:w="0" w:type="auto"/>
            <w:shd w:val="clear" w:color="auto" w:fill="auto"/>
          </w:tcPr>
          <w:p w14:paraId="24D9C6FC" w14:textId="77777777" w:rsidR="00F42FB8" w:rsidRPr="00FD1A9F" w:rsidRDefault="00F42FB8" w:rsidP="0022530D">
            <w:pPr>
              <w:pStyle w:val="TableText"/>
              <w:rPr>
                <w:rFonts w:cs="Arial"/>
              </w:rPr>
            </w:pPr>
          </w:p>
        </w:tc>
        <w:tc>
          <w:tcPr>
            <w:tcW w:w="0" w:type="auto"/>
            <w:shd w:val="clear" w:color="auto" w:fill="auto"/>
          </w:tcPr>
          <w:p w14:paraId="51B38A43" w14:textId="77777777" w:rsidR="00F42FB8" w:rsidRPr="00FD1A9F" w:rsidRDefault="00F42FB8" w:rsidP="0022530D">
            <w:pPr>
              <w:pStyle w:val="TableText"/>
              <w:rPr>
                <w:rFonts w:cs="Arial"/>
              </w:rPr>
            </w:pPr>
          </w:p>
        </w:tc>
        <w:tc>
          <w:tcPr>
            <w:tcW w:w="0" w:type="auto"/>
            <w:shd w:val="clear" w:color="auto" w:fill="auto"/>
          </w:tcPr>
          <w:p w14:paraId="6FCC0893" w14:textId="77777777" w:rsidR="00F42FB8" w:rsidRPr="00FD1A9F" w:rsidRDefault="00F42FB8" w:rsidP="0022530D">
            <w:pPr>
              <w:pStyle w:val="TableText"/>
              <w:rPr>
                <w:rFonts w:cs="Arial"/>
              </w:rPr>
            </w:pPr>
          </w:p>
        </w:tc>
      </w:tr>
      <w:tr w:rsidR="00F42FB8" w:rsidRPr="0027090C" w14:paraId="48BD3499" w14:textId="77777777" w:rsidTr="0022530D">
        <w:trPr>
          <w:cantSplit/>
        </w:trPr>
        <w:tc>
          <w:tcPr>
            <w:tcW w:w="0" w:type="auto"/>
            <w:shd w:val="clear" w:color="auto" w:fill="auto"/>
          </w:tcPr>
          <w:p w14:paraId="08B499A5" w14:textId="77777777" w:rsidR="00F42FB8" w:rsidRPr="00FD1A9F" w:rsidRDefault="00F42FB8" w:rsidP="0022530D">
            <w:pPr>
              <w:pStyle w:val="TableText"/>
              <w:rPr>
                <w:rFonts w:cs="Arial"/>
              </w:rPr>
            </w:pPr>
          </w:p>
        </w:tc>
        <w:tc>
          <w:tcPr>
            <w:tcW w:w="0" w:type="auto"/>
            <w:shd w:val="clear" w:color="auto" w:fill="auto"/>
          </w:tcPr>
          <w:p w14:paraId="137710BC" w14:textId="77777777" w:rsidR="00F42FB8" w:rsidRPr="00FD1A9F" w:rsidRDefault="00F42FB8" w:rsidP="0022530D">
            <w:pPr>
              <w:pStyle w:val="TableText"/>
              <w:rPr>
                <w:rFonts w:cs="Arial"/>
              </w:rPr>
            </w:pPr>
          </w:p>
        </w:tc>
        <w:tc>
          <w:tcPr>
            <w:tcW w:w="0" w:type="auto"/>
            <w:shd w:val="clear" w:color="auto" w:fill="auto"/>
          </w:tcPr>
          <w:p w14:paraId="59C9A758" w14:textId="77777777" w:rsidR="00F42FB8" w:rsidRPr="00FD1A9F" w:rsidRDefault="00F42FB8" w:rsidP="0022530D">
            <w:pPr>
              <w:pStyle w:val="TableText"/>
              <w:rPr>
                <w:rFonts w:cs="Arial"/>
              </w:rPr>
            </w:pPr>
          </w:p>
        </w:tc>
        <w:tc>
          <w:tcPr>
            <w:tcW w:w="0" w:type="auto"/>
            <w:shd w:val="clear" w:color="auto" w:fill="auto"/>
          </w:tcPr>
          <w:p w14:paraId="2825AF27" w14:textId="77777777" w:rsidR="00F42FB8" w:rsidRPr="00FD1A9F" w:rsidRDefault="00F42FB8" w:rsidP="0022530D">
            <w:pPr>
              <w:pStyle w:val="TableText"/>
              <w:rPr>
                <w:rFonts w:cs="Arial"/>
              </w:rPr>
            </w:pPr>
          </w:p>
        </w:tc>
      </w:tr>
      <w:tr w:rsidR="00F42FB8" w:rsidRPr="0027090C" w14:paraId="2D231359" w14:textId="77777777" w:rsidTr="0022530D">
        <w:trPr>
          <w:cantSplit/>
        </w:trPr>
        <w:tc>
          <w:tcPr>
            <w:tcW w:w="0" w:type="auto"/>
            <w:shd w:val="clear" w:color="auto" w:fill="auto"/>
          </w:tcPr>
          <w:p w14:paraId="1D97ABB9" w14:textId="77777777" w:rsidR="00F42FB8" w:rsidRPr="00FD1A9F" w:rsidRDefault="00F42FB8" w:rsidP="0022530D">
            <w:pPr>
              <w:pStyle w:val="TableText"/>
              <w:rPr>
                <w:rFonts w:cs="Arial"/>
              </w:rPr>
            </w:pPr>
          </w:p>
        </w:tc>
        <w:tc>
          <w:tcPr>
            <w:tcW w:w="0" w:type="auto"/>
            <w:shd w:val="clear" w:color="auto" w:fill="auto"/>
          </w:tcPr>
          <w:p w14:paraId="5EA39F63" w14:textId="77777777" w:rsidR="00F42FB8" w:rsidRPr="00FD1A9F" w:rsidRDefault="00F42FB8" w:rsidP="0022530D">
            <w:pPr>
              <w:pStyle w:val="TableText"/>
              <w:rPr>
                <w:rFonts w:cs="Arial"/>
              </w:rPr>
            </w:pPr>
          </w:p>
        </w:tc>
        <w:tc>
          <w:tcPr>
            <w:tcW w:w="0" w:type="auto"/>
            <w:shd w:val="clear" w:color="auto" w:fill="auto"/>
          </w:tcPr>
          <w:p w14:paraId="4626883C" w14:textId="77777777" w:rsidR="00F42FB8" w:rsidRPr="00FD1A9F" w:rsidRDefault="00F42FB8" w:rsidP="0022530D">
            <w:pPr>
              <w:pStyle w:val="TableText"/>
              <w:rPr>
                <w:rFonts w:cs="Arial"/>
              </w:rPr>
            </w:pPr>
          </w:p>
        </w:tc>
        <w:tc>
          <w:tcPr>
            <w:tcW w:w="0" w:type="auto"/>
            <w:shd w:val="clear" w:color="auto" w:fill="auto"/>
          </w:tcPr>
          <w:p w14:paraId="4F453585" w14:textId="77777777" w:rsidR="00F42FB8" w:rsidRPr="00FD1A9F" w:rsidRDefault="00F42FB8" w:rsidP="0022530D">
            <w:pPr>
              <w:pStyle w:val="TableText"/>
              <w:rPr>
                <w:rFonts w:cs="Arial"/>
              </w:rPr>
            </w:pPr>
          </w:p>
        </w:tc>
      </w:tr>
      <w:tr w:rsidR="00F42FB8" w:rsidRPr="0027090C" w14:paraId="39085A50" w14:textId="77777777" w:rsidTr="0022530D">
        <w:trPr>
          <w:cantSplit/>
        </w:trPr>
        <w:tc>
          <w:tcPr>
            <w:tcW w:w="0" w:type="auto"/>
            <w:shd w:val="clear" w:color="auto" w:fill="auto"/>
          </w:tcPr>
          <w:p w14:paraId="35AA039E" w14:textId="77777777" w:rsidR="00F42FB8" w:rsidRPr="00FD1A9F" w:rsidRDefault="00F42FB8" w:rsidP="0022530D">
            <w:pPr>
              <w:pStyle w:val="TableText"/>
              <w:rPr>
                <w:rFonts w:cs="Arial"/>
              </w:rPr>
            </w:pPr>
          </w:p>
        </w:tc>
        <w:tc>
          <w:tcPr>
            <w:tcW w:w="0" w:type="auto"/>
            <w:shd w:val="clear" w:color="auto" w:fill="auto"/>
          </w:tcPr>
          <w:p w14:paraId="56598669" w14:textId="77777777" w:rsidR="00F42FB8" w:rsidRPr="00FD1A9F" w:rsidRDefault="00F42FB8" w:rsidP="0022530D">
            <w:pPr>
              <w:pStyle w:val="TableText"/>
              <w:rPr>
                <w:rFonts w:cs="Arial"/>
              </w:rPr>
            </w:pPr>
          </w:p>
        </w:tc>
        <w:tc>
          <w:tcPr>
            <w:tcW w:w="0" w:type="auto"/>
            <w:shd w:val="clear" w:color="auto" w:fill="auto"/>
          </w:tcPr>
          <w:p w14:paraId="438644F5" w14:textId="77777777" w:rsidR="00F42FB8" w:rsidRPr="00FD1A9F" w:rsidRDefault="00F42FB8" w:rsidP="0022530D">
            <w:pPr>
              <w:pStyle w:val="TableText"/>
              <w:rPr>
                <w:rFonts w:cs="Arial"/>
              </w:rPr>
            </w:pPr>
          </w:p>
        </w:tc>
        <w:tc>
          <w:tcPr>
            <w:tcW w:w="0" w:type="auto"/>
            <w:shd w:val="clear" w:color="auto" w:fill="auto"/>
          </w:tcPr>
          <w:p w14:paraId="11104A8A" w14:textId="77777777" w:rsidR="00F42FB8" w:rsidRPr="00FD1A9F" w:rsidRDefault="00F42FB8" w:rsidP="0022530D">
            <w:pPr>
              <w:pStyle w:val="TableText"/>
              <w:rPr>
                <w:rFonts w:cs="Arial"/>
              </w:rPr>
            </w:pPr>
          </w:p>
        </w:tc>
      </w:tr>
      <w:tr w:rsidR="00F42FB8" w:rsidRPr="0027090C" w14:paraId="7CBA4D13" w14:textId="77777777" w:rsidTr="0022530D">
        <w:trPr>
          <w:cantSplit/>
        </w:trPr>
        <w:tc>
          <w:tcPr>
            <w:tcW w:w="0" w:type="auto"/>
            <w:shd w:val="clear" w:color="auto" w:fill="auto"/>
          </w:tcPr>
          <w:p w14:paraId="107D8229" w14:textId="77777777" w:rsidR="00F42FB8" w:rsidRPr="00FD1A9F" w:rsidRDefault="00F42FB8" w:rsidP="0022530D">
            <w:pPr>
              <w:pStyle w:val="TableText"/>
              <w:rPr>
                <w:rFonts w:cs="Arial"/>
              </w:rPr>
            </w:pPr>
          </w:p>
        </w:tc>
        <w:tc>
          <w:tcPr>
            <w:tcW w:w="0" w:type="auto"/>
            <w:shd w:val="clear" w:color="auto" w:fill="auto"/>
          </w:tcPr>
          <w:p w14:paraId="39F7233B" w14:textId="77777777" w:rsidR="00F42FB8" w:rsidRPr="00FD1A9F" w:rsidRDefault="00F42FB8" w:rsidP="0022530D">
            <w:pPr>
              <w:pStyle w:val="TableText"/>
              <w:rPr>
                <w:rFonts w:cs="Arial"/>
              </w:rPr>
            </w:pPr>
          </w:p>
        </w:tc>
        <w:tc>
          <w:tcPr>
            <w:tcW w:w="0" w:type="auto"/>
            <w:shd w:val="clear" w:color="auto" w:fill="auto"/>
          </w:tcPr>
          <w:p w14:paraId="590F5B16" w14:textId="77777777" w:rsidR="00F42FB8" w:rsidRPr="00FD1A9F" w:rsidRDefault="00F42FB8" w:rsidP="0022530D">
            <w:pPr>
              <w:pStyle w:val="TableText"/>
              <w:rPr>
                <w:rFonts w:cs="Arial"/>
              </w:rPr>
            </w:pPr>
          </w:p>
        </w:tc>
        <w:tc>
          <w:tcPr>
            <w:tcW w:w="0" w:type="auto"/>
            <w:shd w:val="clear" w:color="auto" w:fill="auto"/>
          </w:tcPr>
          <w:p w14:paraId="3D262DDD" w14:textId="77777777" w:rsidR="00F42FB8" w:rsidRPr="00FD1A9F" w:rsidRDefault="00F42FB8" w:rsidP="0022530D">
            <w:pPr>
              <w:pStyle w:val="TableText"/>
              <w:rPr>
                <w:rFonts w:cs="Arial"/>
              </w:rPr>
            </w:pPr>
          </w:p>
        </w:tc>
      </w:tr>
      <w:tr w:rsidR="00F42FB8" w:rsidRPr="0027090C" w14:paraId="279A72AF" w14:textId="77777777" w:rsidTr="0022530D">
        <w:trPr>
          <w:cantSplit/>
        </w:trPr>
        <w:tc>
          <w:tcPr>
            <w:tcW w:w="0" w:type="auto"/>
            <w:shd w:val="clear" w:color="auto" w:fill="auto"/>
          </w:tcPr>
          <w:p w14:paraId="122BD149" w14:textId="77777777" w:rsidR="00F42FB8" w:rsidRPr="00FD1A9F" w:rsidRDefault="00F42FB8" w:rsidP="0022530D">
            <w:pPr>
              <w:pStyle w:val="TableText"/>
              <w:rPr>
                <w:rFonts w:cs="Arial"/>
              </w:rPr>
            </w:pPr>
          </w:p>
        </w:tc>
        <w:tc>
          <w:tcPr>
            <w:tcW w:w="0" w:type="auto"/>
            <w:shd w:val="clear" w:color="auto" w:fill="auto"/>
          </w:tcPr>
          <w:p w14:paraId="360888E7" w14:textId="77777777" w:rsidR="00F42FB8" w:rsidRPr="00FD1A9F" w:rsidRDefault="00F42FB8" w:rsidP="0022530D">
            <w:pPr>
              <w:pStyle w:val="TableText"/>
              <w:rPr>
                <w:rFonts w:cs="Arial"/>
              </w:rPr>
            </w:pPr>
          </w:p>
        </w:tc>
        <w:tc>
          <w:tcPr>
            <w:tcW w:w="0" w:type="auto"/>
            <w:shd w:val="clear" w:color="auto" w:fill="auto"/>
          </w:tcPr>
          <w:p w14:paraId="0078E648" w14:textId="77777777" w:rsidR="00F42FB8" w:rsidRPr="00FD1A9F" w:rsidRDefault="00F42FB8" w:rsidP="0022530D">
            <w:pPr>
              <w:pStyle w:val="TableText"/>
              <w:rPr>
                <w:rFonts w:cs="Arial"/>
              </w:rPr>
            </w:pPr>
          </w:p>
        </w:tc>
        <w:tc>
          <w:tcPr>
            <w:tcW w:w="0" w:type="auto"/>
            <w:shd w:val="clear" w:color="auto" w:fill="auto"/>
          </w:tcPr>
          <w:p w14:paraId="3926FBE6" w14:textId="77777777" w:rsidR="00F42FB8" w:rsidRPr="00FD1A9F" w:rsidRDefault="00F42FB8" w:rsidP="0022530D">
            <w:pPr>
              <w:pStyle w:val="TableText"/>
              <w:rPr>
                <w:rFonts w:cs="Arial"/>
              </w:rPr>
            </w:pPr>
          </w:p>
        </w:tc>
      </w:tr>
      <w:tr w:rsidR="00F42FB8" w:rsidRPr="0027090C" w14:paraId="0AA52BED" w14:textId="77777777" w:rsidTr="0022530D">
        <w:trPr>
          <w:cantSplit/>
        </w:trPr>
        <w:tc>
          <w:tcPr>
            <w:tcW w:w="0" w:type="auto"/>
            <w:shd w:val="clear" w:color="auto" w:fill="auto"/>
          </w:tcPr>
          <w:p w14:paraId="6B2E777E" w14:textId="77777777" w:rsidR="00F42FB8" w:rsidRPr="00FD1A9F" w:rsidRDefault="00F42FB8" w:rsidP="0022530D">
            <w:pPr>
              <w:pStyle w:val="TableText"/>
              <w:rPr>
                <w:rFonts w:cs="Arial"/>
              </w:rPr>
            </w:pPr>
          </w:p>
        </w:tc>
        <w:tc>
          <w:tcPr>
            <w:tcW w:w="0" w:type="auto"/>
            <w:shd w:val="clear" w:color="auto" w:fill="auto"/>
          </w:tcPr>
          <w:p w14:paraId="70AB0765" w14:textId="77777777" w:rsidR="00F42FB8" w:rsidRPr="00FD1A9F" w:rsidRDefault="00F42FB8" w:rsidP="0022530D">
            <w:pPr>
              <w:pStyle w:val="TableText"/>
              <w:rPr>
                <w:rFonts w:cs="Arial"/>
              </w:rPr>
            </w:pPr>
          </w:p>
        </w:tc>
        <w:tc>
          <w:tcPr>
            <w:tcW w:w="0" w:type="auto"/>
            <w:shd w:val="clear" w:color="auto" w:fill="auto"/>
          </w:tcPr>
          <w:p w14:paraId="6C4799D0" w14:textId="77777777" w:rsidR="00F42FB8" w:rsidRPr="00FD1A9F" w:rsidRDefault="00F42FB8" w:rsidP="0022530D">
            <w:pPr>
              <w:pStyle w:val="TableText"/>
              <w:rPr>
                <w:rFonts w:cs="Arial"/>
              </w:rPr>
            </w:pPr>
          </w:p>
        </w:tc>
        <w:tc>
          <w:tcPr>
            <w:tcW w:w="0" w:type="auto"/>
            <w:shd w:val="clear" w:color="auto" w:fill="auto"/>
          </w:tcPr>
          <w:p w14:paraId="11E49E9A" w14:textId="77777777" w:rsidR="00F42FB8" w:rsidRPr="00FD1A9F" w:rsidRDefault="00F42FB8" w:rsidP="0022530D">
            <w:pPr>
              <w:pStyle w:val="TableText"/>
              <w:rPr>
                <w:rFonts w:cs="Arial"/>
              </w:rPr>
            </w:pPr>
          </w:p>
        </w:tc>
      </w:tr>
      <w:tr w:rsidR="00F42FB8" w:rsidRPr="0027090C" w14:paraId="175381C1" w14:textId="77777777" w:rsidTr="0022530D">
        <w:trPr>
          <w:cantSplit/>
        </w:trPr>
        <w:tc>
          <w:tcPr>
            <w:tcW w:w="0" w:type="auto"/>
            <w:shd w:val="clear" w:color="auto" w:fill="auto"/>
          </w:tcPr>
          <w:p w14:paraId="7D92DC7D" w14:textId="77777777" w:rsidR="00F42FB8" w:rsidRPr="00FD1A9F" w:rsidRDefault="00F42FB8" w:rsidP="0022530D">
            <w:pPr>
              <w:pStyle w:val="TableText"/>
              <w:rPr>
                <w:rFonts w:cs="Arial"/>
              </w:rPr>
            </w:pPr>
          </w:p>
        </w:tc>
        <w:tc>
          <w:tcPr>
            <w:tcW w:w="0" w:type="auto"/>
            <w:shd w:val="clear" w:color="auto" w:fill="auto"/>
          </w:tcPr>
          <w:p w14:paraId="0621ACDC" w14:textId="77777777" w:rsidR="00F42FB8" w:rsidRPr="00FD1A9F" w:rsidRDefault="00F42FB8" w:rsidP="0022530D">
            <w:pPr>
              <w:pStyle w:val="TableText"/>
              <w:rPr>
                <w:rFonts w:cs="Arial"/>
              </w:rPr>
            </w:pPr>
          </w:p>
        </w:tc>
        <w:tc>
          <w:tcPr>
            <w:tcW w:w="0" w:type="auto"/>
            <w:shd w:val="clear" w:color="auto" w:fill="auto"/>
          </w:tcPr>
          <w:p w14:paraId="54F13ABA" w14:textId="77777777" w:rsidR="00F42FB8" w:rsidRPr="00FD1A9F" w:rsidRDefault="00F42FB8" w:rsidP="0022530D">
            <w:pPr>
              <w:pStyle w:val="TableText"/>
              <w:rPr>
                <w:rFonts w:cs="Arial"/>
              </w:rPr>
            </w:pPr>
          </w:p>
        </w:tc>
        <w:tc>
          <w:tcPr>
            <w:tcW w:w="0" w:type="auto"/>
            <w:shd w:val="clear" w:color="auto" w:fill="auto"/>
          </w:tcPr>
          <w:p w14:paraId="4566E45C" w14:textId="77777777" w:rsidR="00F42FB8" w:rsidRPr="00FD1A9F" w:rsidRDefault="00F42FB8" w:rsidP="0022530D">
            <w:pPr>
              <w:pStyle w:val="TableText"/>
              <w:rPr>
                <w:rFonts w:cs="Arial"/>
              </w:rPr>
            </w:pPr>
          </w:p>
        </w:tc>
      </w:tr>
      <w:tr w:rsidR="00F42FB8" w:rsidRPr="0027090C" w14:paraId="59F392D3" w14:textId="77777777" w:rsidTr="0022530D">
        <w:trPr>
          <w:cantSplit/>
        </w:trPr>
        <w:tc>
          <w:tcPr>
            <w:tcW w:w="0" w:type="auto"/>
            <w:shd w:val="clear" w:color="auto" w:fill="auto"/>
          </w:tcPr>
          <w:p w14:paraId="79A584E7" w14:textId="77777777" w:rsidR="00F42FB8" w:rsidRPr="00FD1A9F" w:rsidRDefault="00F42FB8" w:rsidP="0022530D">
            <w:pPr>
              <w:pStyle w:val="TableText"/>
              <w:rPr>
                <w:rFonts w:cs="Arial"/>
              </w:rPr>
            </w:pPr>
          </w:p>
        </w:tc>
        <w:tc>
          <w:tcPr>
            <w:tcW w:w="0" w:type="auto"/>
            <w:shd w:val="clear" w:color="auto" w:fill="auto"/>
          </w:tcPr>
          <w:p w14:paraId="5DE8902C" w14:textId="77777777" w:rsidR="00F42FB8" w:rsidRPr="00FD1A9F" w:rsidRDefault="00F42FB8" w:rsidP="0022530D">
            <w:pPr>
              <w:pStyle w:val="TableText"/>
              <w:rPr>
                <w:rFonts w:cs="Arial"/>
              </w:rPr>
            </w:pPr>
          </w:p>
        </w:tc>
        <w:tc>
          <w:tcPr>
            <w:tcW w:w="0" w:type="auto"/>
            <w:shd w:val="clear" w:color="auto" w:fill="auto"/>
          </w:tcPr>
          <w:p w14:paraId="3DEFC45F" w14:textId="77777777" w:rsidR="00F42FB8" w:rsidRPr="00FD1A9F" w:rsidRDefault="00F42FB8" w:rsidP="0022530D">
            <w:pPr>
              <w:pStyle w:val="TableText"/>
              <w:rPr>
                <w:rFonts w:cs="Arial"/>
              </w:rPr>
            </w:pPr>
          </w:p>
        </w:tc>
        <w:tc>
          <w:tcPr>
            <w:tcW w:w="0" w:type="auto"/>
            <w:shd w:val="clear" w:color="auto" w:fill="auto"/>
          </w:tcPr>
          <w:p w14:paraId="324D48EE" w14:textId="77777777" w:rsidR="00F42FB8" w:rsidRPr="00FD1A9F" w:rsidRDefault="00F42FB8" w:rsidP="0022530D">
            <w:pPr>
              <w:pStyle w:val="TableText"/>
              <w:rPr>
                <w:rFonts w:cs="Arial"/>
              </w:rPr>
            </w:pPr>
          </w:p>
        </w:tc>
      </w:tr>
    </w:tbl>
    <w:p w14:paraId="7054839D" w14:textId="77777777" w:rsidR="00F42FB8" w:rsidRDefault="00F42FB8" w:rsidP="00F42FB8"/>
    <w:p w14:paraId="754A0B81" w14:textId="16FDE8C7" w:rsidR="00F42FB8" w:rsidRPr="001C428C" w:rsidRDefault="0067580C" w:rsidP="0067580C">
      <w:pPr>
        <w:keepNext/>
        <w:rPr>
          <w:b/>
          <w:bCs/>
        </w:rPr>
      </w:pPr>
      <w:r>
        <w:rPr>
          <w:b/>
          <w:bCs/>
        </w:rPr>
        <w:lastRenderedPageBreak/>
        <w:t>Справочное решение</w:t>
      </w:r>
    </w:p>
    <w:tbl>
      <w:tblPr>
        <w:tblW w:w="7946"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22"/>
        <w:gridCol w:w="2268"/>
        <w:gridCol w:w="1843"/>
        <w:gridCol w:w="2113"/>
      </w:tblGrid>
      <w:tr w:rsidR="00F42FB8" w:rsidRPr="000C3104" w14:paraId="41B49070" w14:textId="77777777" w:rsidTr="0067580C">
        <w:trPr>
          <w:cantSplit/>
          <w:tblHeader/>
        </w:trPr>
        <w:tc>
          <w:tcPr>
            <w:tcW w:w="1722"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34A83C3D" w14:textId="77777777" w:rsidR="00F42FB8" w:rsidRPr="00FD1A9F" w:rsidRDefault="00F42FB8" w:rsidP="0022530D">
            <w:pPr>
              <w:pStyle w:val="TableHeading"/>
              <w:rPr>
                <w:rFonts w:ascii="Arial" w:eastAsia="SimSun" w:hAnsi="Arial"/>
              </w:rPr>
            </w:pPr>
            <w:r>
              <w:t>IP-сеть</w:t>
            </w:r>
          </w:p>
        </w:tc>
        <w:tc>
          <w:tcPr>
            <w:tcW w:w="2268"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351BCB0D" w14:textId="35193507" w:rsidR="00F42FB8" w:rsidRPr="00FD1A9F" w:rsidRDefault="00F42FB8" w:rsidP="0067580C">
            <w:pPr>
              <w:pStyle w:val="TableHeading"/>
              <w:rPr>
                <w:rFonts w:ascii="Arial" w:eastAsia="SimSun" w:hAnsi="Arial"/>
              </w:rPr>
            </w:pPr>
            <w:r>
              <w:t>Метод назначения адреса</w:t>
            </w:r>
            <w:r w:rsidR="0067580C">
              <w:t>,</w:t>
            </w:r>
            <w:r>
              <w:t xml:space="preserve"> шлюз</w:t>
            </w:r>
          </w:p>
        </w:tc>
        <w:tc>
          <w:tcPr>
            <w:tcW w:w="1843"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064971DD" w14:textId="77777777" w:rsidR="00F42FB8" w:rsidRPr="00FD1A9F" w:rsidRDefault="00F42FB8" w:rsidP="0022530D">
            <w:pPr>
              <w:pStyle w:val="TableHeading"/>
              <w:rPr>
                <w:rFonts w:ascii="Arial" w:eastAsia="SimSun" w:hAnsi="Arial"/>
              </w:rPr>
            </w:pPr>
            <w:r>
              <w:t>Режим маршрутизации</w:t>
            </w:r>
          </w:p>
        </w:tc>
        <w:tc>
          <w:tcPr>
            <w:tcW w:w="2113"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4AA1F158" w14:textId="77777777" w:rsidR="00F42FB8" w:rsidRPr="00FD1A9F" w:rsidRDefault="00F42FB8" w:rsidP="0022530D">
            <w:pPr>
              <w:pStyle w:val="TableHeading"/>
              <w:rPr>
                <w:rFonts w:ascii="Arial" w:eastAsia="SimSun" w:hAnsi="Arial"/>
              </w:rPr>
            </w:pPr>
            <w:r>
              <w:t>Описание сети</w:t>
            </w:r>
          </w:p>
        </w:tc>
      </w:tr>
      <w:tr w:rsidR="00F42FB8" w:rsidRPr="000C3104" w14:paraId="56095F98" w14:textId="77777777" w:rsidTr="0067580C">
        <w:trPr>
          <w:cantSplit/>
        </w:trPr>
        <w:tc>
          <w:tcPr>
            <w:tcW w:w="1722" w:type="dxa"/>
            <w:shd w:val="clear" w:color="auto" w:fill="auto"/>
            <w:hideMark/>
          </w:tcPr>
          <w:p w14:paraId="4715FFDD" w14:textId="77777777" w:rsidR="00F42FB8" w:rsidRPr="00FD1A9F" w:rsidRDefault="00F42FB8" w:rsidP="0022530D">
            <w:pPr>
              <w:pStyle w:val="TableText"/>
              <w:rPr>
                <w:rFonts w:cs="Arial"/>
              </w:rPr>
            </w:pPr>
            <w:r>
              <w:t>192.168.1.0/24</w:t>
            </w:r>
          </w:p>
        </w:tc>
        <w:tc>
          <w:tcPr>
            <w:tcW w:w="2268" w:type="dxa"/>
            <w:shd w:val="clear" w:color="auto" w:fill="auto"/>
            <w:hideMark/>
          </w:tcPr>
          <w:p w14:paraId="32059FB2" w14:textId="77777777" w:rsidR="00F42FB8" w:rsidRPr="00FD1A9F" w:rsidRDefault="00F42FB8" w:rsidP="0022530D">
            <w:pPr>
              <w:pStyle w:val="TableText"/>
              <w:rPr>
                <w:rFonts w:cs="Arial"/>
              </w:rPr>
            </w:pPr>
            <w:r>
              <w:t>Статические адреса; CORE1</w:t>
            </w:r>
          </w:p>
        </w:tc>
        <w:tc>
          <w:tcPr>
            <w:tcW w:w="1843" w:type="dxa"/>
            <w:shd w:val="clear" w:color="auto" w:fill="auto"/>
            <w:hideMark/>
          </w:tcPr>
          <w:p w14:paraId="1CCC4469" w14:textId="77777777" w:rsidR="00F42FB8" w:rsidRPr="00FD1A9F" w:rsidRDefault="00F42FB8" w:rsidP="0022530D">
            <w:pPr>
              <w:pStyle w:val="TableText"/>
              <w:rPr>
                <w:rFonts w:cs="Arial"/>
              </w:rPr>
            </w:pPr>
            <w:r>
              <w:t>Маршрут по умолчанию, направленный на CORE1</w:t>
            </w:r>
          </w:p>
        </w:tc>
        <w:tc>
          <w:tcPr>
            <w:tcW w:w="2113" w:type="dxa"/>
            <w:shd w:val="clear" w:color="auto" w:fill="auto"/>
            <w:hideMark/>
          </w:tcPr>
          <w:p w14:paraId="63693454" w14:textId="77777777" w:rsidR="00F42FB8" w:rsidRPr="00FD1A9F" w:rsidRDefault="00F42FB8" w:rsidP="0022530D">
            <w:pPr>
              <w:pStyle w:val="TableText"/>
              <w:rPr>
                <w:rFonts w:cs="Arial"/>
              </w:rPr>
            </w:pPr>
            <w:r>
              <w:t>Сеть управления устройствами уровня 2 на первом этаже</w:t>
            </w:r>
          </w:p>
        </w:tc>
      </w:tr>
      <w:tr w:rsidR="00F42FB8" w:rsidRPr="000C3104" w14:paraId="3AB71538" w14:textId="77777777" w:rsidTr="0067580C">
        <w:trPr>
          <w:cantSplit/>
        </w:trPr>
        <w:tc>
          <w:tcPr>
            <w:tcW w:w="1722" w:type="dxa"/>
            <w:shd w:val="clear" w:color="auto" w:fill="auto"/>
          </w:tcPr>
          <w:p w14:paraId="40A52555" w14:textId="77777777" w:rsidR="00F42FB8" w:rsidRPr="00FD1A9F" w:rsidRDefault="00F42FB8" w:rsidP="0022530D">
            <w:pPr>
              <w:pStyle w:val="TableText"/>
              <w:rPr>
                <w:rFonts w:cs="Huawei Sans"/>
                <w:kern w:val="24"/>
              </w:rPr>
            </w:pPr>
            <w:r>
              <w:t>192.168.2.0/24</w:t>
            </w:r>
          </w:p>
        </w:tc>
        <w:tc>
          <w:tcPr>
            <w:tcW w:w="2268" w:type="dxa"/>
            <w:shd w:val="clear" w:color="auto" w:fill="auto"/>
          </w:tcPr>
          <w:p w14:paraId="1A9602ED" w14:textId="77777777" w:rsidR="00F42FB8" w:rsidRPr="00FD1A9F" w:rsidRDefault="00F42FB8" w:rsidP="0022530D">
            <w:pPr>
              <w:pStyle w:val="TableText"/>
              <w:rPr>
                <w:rFonts w:cs="Arial"/>
                <w:kern w:val="24"/>
              </w:rPr>
            </w:pPr>
            <w:r>
              <w:t>Статические адреса; F2-AGG1</w:t>
            </w:r>
          </w:p>
        </w:tc>
        <w:tc>
          <w:tcPr>
            <w:tcW w:w="1843" w:type="dxa"/>
            <w:shd w:val="clear" w:color="auto" w:fill="auto"/>
          </w:tcPr>
          <w:p w14:paraId="07FAF7CC" w14:textId="77777777" w:rsidR="00F42FB8" w:rsidRPr="00FD1A9F" w:rsidRDefault="00F42FB8" w:rsidP="0022530D">
            <w:pPr>
              <w:pStyle w:val="TableText"/>
              <w:rPr>
                <w:rFonts w:cs="Arial"/>
                <w:kern w:val="24"/>
              </w:rPr>
            </w:pPr>
            <w:r>
              <w:t>Маршрут по умолчанию, направленный на F2-AGG1</w:t>
            </w:r>
          </w:p>
        </w:tc>
        <w:tc>
          <w:tcPr>
            <w:tcW w:w="2113" w:type="dxa"/>
            <w:shd w:val="clear" w:color="auto" w:fill="auto"/>
          </w:tcPr>
          <w:p w14:paraId="4200FB57" w14:textId="77777777" w:rsidR="00F42FB8" w:rsidRPr="00FD1A9F" w:rsidRDefault="00F42FB8" w:rsidP="0022530D">
            <w:pPr>
              <w:pStyle w:val="TableText"/>
              <w:rPr>
                <w:rFonts w:cs="Arial"/>
                <w:kern w:val="24"/>
              </w:rPr>
            </w:pPr>
            <w:r>
              <w:t>Сеть управления устройствами уровня 2 на втором этаже</w:t>
            </w:r>
          </w:p>
        </w:tc>
      </w:tr>
      <w:tr w:rsidR="00F42FB8" w:rsidRPr="000C3104" w14:paraId="1CA76C16" w14:textId="77777777" w:rsidTr="0067580C">
        <w:trPr>
          <w:cantSplit/>
        </w:trPr>
        <w:tc>
          <w:tcPr>
            <w:tcW w:w="1722" w:type="dxa"/>
            <w:shd w:val="clear" w:color="auto" w:fill="auto"/>
          </w:tcPr>
          <w:p w14:paraId="1CB5CC4E" w14:textId="77777777" w:rsidR="00F42FB8" w:rsidRPr="00FD1A9F" w:rsidRDefault="00F42FB8" w:rsidP="0022530D">
            <w:pPr>
              <w:pStyle w:val="TableText"/>
              <w:rPr>
                <w:rFonts w:cs="Huawei Sans"/>
                <w:kern w:val="24"/>
              </w:rPr>
            </w:pPr>
            <w:r>
              <w:t>192.168.3.0/24</w:t>
            </w:r>
          </w:p>
        </w:tc>
        <w:tc>
          <w:tcPr>
            <w:tcW w:w="2268" w:type="dxa"/>
            <w:shd w:val="clear" w:color="auto" w:fill="auto"/>
          </w:tcPr>
          <w:p w14:paraId="056B8057" w14:textId="77777777" w:rsidR="00F42FB8" w:rsidRPr="00FD1A9F" w:rsidRDefault="00F42FB8" w:rsidP="0022530D">
            <w:pPr>
              <w:pStyle w:val="TableText"/>
              <w:rPr>
                <w:rFonts w:cs="Arial"/>
                <w:kern w:val="24"/>
              </w:rPr>
            </w:pPr>
            <w:r>
              <w:t>Статические адреса; F3-AGG</w:t>
            </w:r>
          </w:p>
        </w:tc>
        <w:tc>
          <w:tcPr>
            <w:tcW w:w="1843" w:type="dxa"/>
            <w:shd w:val="clear" w:color="auto" w:fill="auto"/>
          </w:tcPr>
          <w:p w14:paraId="08273F55" w14:textId="77777777" w:rsidR="00F42FB8" w:rsidRPr="00FD1A9F" w:rsidRDefault="00F42FB8" w:rsidP="0022530D">
            <w:pPr>
              <w:pStyle w:val="TableText"/>
              <w:rPr>
                <w:rFonts w:cs="Arial"/>
                <w:kern w:val="24"/>
              </w:rPr>
            </w:pPr>
            <w:r>
              <w:t>Маршрут по умолчанию, направленный на F3-AGG</w:t>
            </w:r>
          </w:p>
        </w:tc>
        <w:tc>
          <w:tcPr>
            <w:tcW w:w="2113" w:type="dxa"/>
            <w:shd w:val="clear" w:color="auto" w:fill="auto"/>
          </w:tcPr>
          <w:p w14:paraId="64B55C6B" w14:textId="77777777" w:rsidR="00F42FB8" w:rsidRPr="00FD1A9F" w:rsidRDefault="00F42FB8" w:rsidP="0022530D">
            <w:pPr>
              <w:pStyle w:val="TableText"/>
              <w:rPr>
                <w:rFonts w:cs="Arial"/>
                <w:kern w:val="24"/>
              </w:rPr>
            </w:pPr>
            <w:r>
              <w:t>Сеть управления устройствами уровня 2 на третьем этаже</w:t>
            </w:r>
          </w:p>
        </w:tc>
      </w:tr>
      <w:tr w:rsidR="00F42FB8" w:rsidRPr="000C3104" w14:paraId="5457EED2" w14:textId="77777777" w:rsidTr="0067580C">
        <w:trPr>
          <w:cantSplit/>
        </w:trPr>
        <w:tc>
          <w:tcPr>
            <w:tcW w:w="1722" w:type="dxa"/>
            <w:shd w:val="clear" w:color="auto" w:fill="auto"/>
            <w:hideMark/>
          </w:tcPr>
          <w:p w14:paraId="5DEA3B17" w14:textId="77777777" w:rsidR="00F42FB8" w:rsidRPr="00FD1A9F" w:rsidRDefault="00F42FB8" w:rsidP="0022530D">
            <w:pPr>
              <w:pStyle w:val="TableText"/>
              <w:rPr>
                <w:rFonts w:cs="Arial"/>
              </w:rPr>
            </w:pPr>
            <w:r>
              <w:t>192.168.100.0/24</w:t>
            </w:r>
          </w:p>
        </w:tc>
        <w:tc>
          <w:tcPr>
            <w:tcW w:w="2268" w:type="dxa"/>
            <w:shd w:val="clear" w:color="auto" w:fill="auto"/>
            <w:hideMark/>
          </w:tcPr>
          <w:p w14:paraId="7DE9DCE9" w14:textId="77777777" w:rsidR="00F42FB8" w:rsidRPr="00FD1A9F" w:rsidRDefault="00F42FB8" w:rsidP="0022530D">
            <w:pPr>
              <w:pStyle w:val="TableText"/>
              <w:rPr>
                <w:rFonts w:cs="Arial"/>
              </w:rPr>
            </w:pPr>
            <w:r>
              <w:t>Статические адреса; CORE1</w:t>
            </w:r>
          </w:p>
        </w:tc>
        <w:tc>
          <w:tcPr>
            <w:tcW w:w="1843" w:type="dxa"/>
            <w:vMerge w:val="restart"/>
            <w:shd w:val="clear" w:color="auto" w:fill="auto"/>
            <w:hideMark/>
          </w:tcPr>
          <w:p w14:paraId="0FCCC4A4" w14:textId="77777777" w:rsidR="00F42FB8" w:rsidRPr="00FD1A9F" w:rsidRDefault="00F42FB8" w:rsidP="0022530D">
            <w:pPr>
              <w:pStyle w:val="TableText"/>
              <w:rPr>
                <w:rFonts w:cs="Arial"/>
              </w:rPr>
            </w:pPr>
            <w:r>
              <w:t>Анонсирование в OSPF через шлюзовые устройства</w:t>
            </w:r>
          </w:p>
        </w:tc>
        <w:tc>
          <w:tcPr>
            <w:tcW w:w="2113" w:type="dxa"/>
            <w:shd w:val="clear" w:color="auto" w:fill="auto"/>
            <w:hideMark/>
          </w:tcPr>
          <w:p w14:paraId="3DA093EE" w14:textId="77777777" w:rsidR="00F42FB8" w:rsidRPr="00FD1A9F" w:rsidRDefault="00F42FB8" w:rsidP="0022530D">
            <w:pPr>
              <w:pStyle w:val="TableText"/>
              <w:rPr>
                <w:rFonts w:cs="Arial"/>
              </w:rPr>
            </w:pPr>
            <w:r>
              <w:t>Сеть серверов</w:t>
            </w:r>
          </w:p>
        </w:tc>
      </w:tr>
      <w:tr w:rsidR="00F42FB8" w:rsidRPr="000C3104" w14:paraId="49A99FE4" w14:textId="77777777" w:rsidTr="0067580C">
        <w:trPr>
          <w:cantSplit/>
        </w:trPr>
        <w:tc>
          <w:tcPr>
            <w:tcW w:w="1722" w:type="dxa"/>
            <w:shd w:val="clear" w:color="auto" w:fill="auto"/>
            <w:hideMark/>
          </w:tcPr>
          <w:p w14:paraId="4C71D491" w14:textId="77777777" w:rsidR="00F42FB8" w:rsidRPr="00FD1A9F" w:rsidRDefault="00F42FB8" w:rsidP="0022530D">
            <w:pPr>
              <w:pStyle w:val="TableText"/>
              <w:rPr>
                <w:rFonts w:cs="Arial"/>
              </w:rPr>
            </w:pPr>
            <w:r>
              <w:t>192.168.101.0/24</w:t>
            </w:r>
          </w:p>
        </w:tc>
        <w:tc>
          <w:tcPr>
            <w:tcW w:w="2268" w:type="dxa"/>
            <w:vMerge w:val="restart"/>
            <w:shd w:val="clear" w:color="auto" w:fill="auto"/>
            <w:hideMark/>
          </w:tcPr>
          <w:p w14:paraId="45F49631" w14:textId="771F574B" w:rsidR="00F42FB8" w:rsidRPr="00FD1A9F" w:rsidRDefault="00F42FB8" w:rsidP="0022530D">
            <w:pPr>
              <w:pStyle w:val="TableText"/>
              <w:rPr>
                <w:rFonts w:cs="Arial"/>
              </w:rPr>
            </w:pPr>
            <w:r>
              <w:t>Назначение выполняет F2-AGG1 посредством DHCP; F2-AGG1</w:t>
            </w:r>
          </w:p>
        </w:tc>
        <w:tc>
          <w:tcPr>
            <w:tcW w:w="1843" w:type="dxa"/>
            <w:vMerge/>
            <w:shd w:val="clear" w:color="auto" w:fill="auto"/>
            <w:hideMark/>
          </w:tcPr>
          <w:p w14:paraId="5332B5A2" w14:textId="77777777" w:rsidR="00F42FB8" w:rsidRPr="00FD1A9F" w:rsidRDefault="00F42FB8" w:rsidP="0022530D">
            <w:pPr>
              <w:pStyle w:val="TableText"/>
              <w:rPr>
                <w:rFonts w:cs="Arial"/>
              </w:rPr>
            </w:pPr>
          </w:p>
        </w:tc>
        <w:tc>
          <w:tcPr>
            <w:tcW w:w="2113" w:type="dxa"/>
            <w:shd w:val="clear" w:color="auto" w:fill="auto"/>
            <w:hideMark/>
          </w:tcPr>
          <w:p w14:paraId="5B6EEDE7" w14:textId="77777777" w:rsidR="00F42FB8" w:rsidRPr="00FD1A9F" w:rsidRDefault="00F42FB8" w:rsidP="0022530D">
            <w:pPr>
              <w:pStyle w:val="TableText"/>
              <w:rPr>
                <w:rFonts w:cs="Arial"/>
              </w:rPr>
            </w:pPr>
            <w:r>
              <w:t>Сеть офиса генерального директора</w:t>
            </w:r>
          </w:p>
        </w:tc>
      </w:tr>
      <w:tr w:rsidR="00F42FB8" w:rsidRPr="000C3104" w14:paraId="5C323BB5" w14:textId="77777777" w:rsidTr="0067580C">
        <w:trPr>
          <w:cantSplit/>
        </w:trPr>
        <w:tc>
          <w:tcPr>
            <w:tcW w:w="1722" w:type="dxa"/>
            <w:shd w:val="clear" w:color="auto" w:fill="auto"/>
            <w:hideMark/>
          </w:tcPr>
          <w:p w14:paraId="0B67DA07" w14:textId="77777777" w:rsidR="00F42FB8" w:rsidRPr="00FD1A9F" w:rsidRDefault="00F42FB8" w:rsidP="0022530D">
            <w:pPr>
              <w:pStyle w:val="TableText"/>
              <w:rPr>
                <w:rFonts w:cs="Arial"/>
              </w:rPr>
            </w:pPr>
            <w:r>
              <w:t>192.168.102.0/24</w:t>
            </w:r>
          </w:p>
        </w:tc>
        <w:tc>
          <w:tcPr>
            <w:tcW w:w="2268" w:type="dxa"/>
            <w:vMerge/>
            <w:shd w:val="clear" w:color="auto" w:fill="auto"/>
            <w:hideMark/>
          </w:tcPr>
          <w:p w14:paraId="2A23FD1C" w14:textId="77777777" w:rsidR="00F42FB8" w:rsidRPr="00FD1A9F" w:rsidRDefault="00F42FB8" w:rsidP="0022530D">
            <w:pPr>
              <w:pStyle w:val="TableText"/>
              <w:rPr>
                <w:rFonts w:cs="Arial"/>
              </w:rPr>
            </w:pPr>
          </w:p>
        </w:tc>
        <w:tc>
          <w:tcPr>
            <w:tcW w:w="1843" w:type="dxa"/>
            <w:vMerge/>
            <w:shd w:val="clear" w:color="auto" w:fill="auto"/>
            <w:hideMark/>
          </w:tcPr>
          <w:p w14:paraId="41B1E859" w14:textId="77777777" w:rsidR="00F42FB8" w:rsidRPr="00FD1A9F" w:rsidRDefault="00F42FB8" w:rsidP="0022530D">
            <w:pPr>
              <w:pStyle w:val="TableText"/>
              <w:rPr>
                <w:rFonts w:cs="Arial"/>
              </w:rPr>
            </w:pPr>
          </w:p>
        </w:tc>
        <w:tc>
          <w:tcPr>
            <w:tcW w:w="2113" w:type="dxa"/>
            <w:shd w:val="clear" w:color="auto" w:fill="auto"/>
            <w:hideMark/>
          </w:tcPr>
          <w:p w14:paraId="612B7B9E" w14:textId="77777777" w:rsidR="00F42FB8" w:rsidRPr="00FD1A9F" w:rsidRDefault="00F42FB8" w:rsidP="0022530D">
            <w:pPr>
              <w:pStyle w:val="TableText"/>
              <w:rPr>
                <w:rFonts w:cs="Arial"/>
              </w:rPr>
            </w:pPr>
            <w:r>
              <w:t>Сеть административного отдела</w:t>
            </w:r>
          </w:p>
        </w:tc>
      </w:tr>
      <w:tr w:rsidR="00F42FB8" w:rsidRPr="000C3104" w14:paraId="174C0BA6" w14:textId="77777777" w:rsidTr="0067580C">
        <w:trPr>
          <w:cantSplit/>
        </w:trPr>
        <w:tc>
          <w:tcPr>
            <w:tcW w:w="1722" w:type="dxa"/>
            <w:shd w:val="clear" w:color="auto" w:fill="auto"/>
            <w:hideMark/>
          </w:tcPr>
          <w:p w14:paraId="0E296A65" w14:textId="77777777" w:rsidR="00F42FB8" w:rsidRPr="00FD1A9F" w:rsidRDefault="00F42FB8" w:rsidP="0022530D">
            <w:pPr>
              <w:pStyle w:val="TableText"/>
              <w:rPr>
                <w:rFonts w:cs="Arial"/>
              </w:rPr>
            </w:pPr>
            <w:r>
              <w:t>192.168.103.0/24</w:t>
            </w:r>
          </w:p>
        </w:tc>
        <w:tc>
          <w:tcPr>
            <w:tcW w:w="2268" w:type="dxa"/>
            <w:vMerge w:val="restart"/>
            <w:shd w:val="clear" w:color="auto" w:fill="auto"/>
            <w:hideMark/>
          </w:tcPr>
          <w:p w14:paraId="65E35DC9" w14:textId="77777777" w:rsidR="00F42FB8" w:rsidRPr="00FD1A9F" w:rsidRDefault="00F42FB8" w:rsidP="0022530D">
            <w:pPr>
              <w:pStyle w:val="TableText"/>
              <w:rPr>
                <w:rFonts w:cs="Arial"/>
              </w:rPr>
            </w:pPr>
            <w:r>
              <w:t>Назначение выполняет F3-AGG1 посредством DHCP; F3-AGG1</w:t>
            </w:r>
          </w:p>
        </w:tc>
        <w:tc>
          <w:tcPr>
            <w:tcW w:w="1843" w:type="dxa"/>
            <w:vMerge/>
            <w:shd w:val="clear" w:color="auto" w:fill="auto"/>
            <w:hideMark/>
          </w:tcPr>
          <w:p w14:paraId="5E91D198" w14:textId="77777777" w:rsidR="00F42FB8" w:rsidRPr="00FD1A9F" w:rsidRDefault="00F42FB8" w:rsidP="0022530D">
            <w:pPr>
              <w:pStyle w:val="TableText"/>
              <w:rPr>
                <w:rFonts w:cs="Arial"/>
              </w:rPr>
            </w:pPr>
          </w:p>
        </w:tc>
        <w:tc>
          <w:tcPr>
            <w:tcW w:w="2113" w:type="dxa"/>
            <w:shd w:val="clear" w:color="auto" w:fill="auto"/>
            <w:hideMark/>
          </w:tcPr>
          <w:p w14:paraId="1B228B70" w14:textId="77777777" w:rsidR="00F42FB8" w:rsidRPr="00FD1A9F" w:rsidRDefault="00F42FB8" w:rsidP="0022530D">
            <w:pPr>
              <w:pStyle w:val="TableText"/>
              <w:rPr>
                <w:rFonts w:cs="Arial"/>
              </w:rPr>
            </w:pPr>
            <w:r>
              <w:t>Сеть отдела маркетинга</w:t>
            </w:r>
          </w:p>
        </w:tc>
      </w:tr>
      <w:tr w:rsidR="00F42FB8" w:rsidRPr="000C3104" w14:paraId="5393D261" w14:textId="77777777" w:rsidTr="0067580C">
        <w:trPr>
          <w:cantSplit/>
        </w:trPr>
        <w:tc>
          <w:tcPr>
            <w:tcW w:w="1722" w:type="dxa"/>
            <w:shd w:val="clear" w:color="auto" w:fill="auto"/>
            <w:hideMark/>
          </w:tcPr>
          <w:p w14:paraId="5B67AF7A" w14:textId="77777777" w:rsidR="00F42FB8" w:rsidRPr="00FD1A9F" w:rsidRDefault="00F42FB8" w:rsidP="0022530D">
            <w:pPr>
              <w:pStyle w:val="TableText"/>
              <w:rPr>
                <w:rFonts w:cs="Arial"/>
              </w:rPr>
            </w:pPr>
            <w:r>
              <w:t>192.168.104.0/24</w:t>
            </w:r>
          </w:p>
        </w:tc>
        <w:tc>
          <w:tcPr>
            <w:tcW w:w="2268" w:type="dxa"/>
            <w:vMerge/>
            <w:shd w:val="clear" w:color="auto" w:fill="auto"/>
            <w:hideMark/>
          </w:tcPr>
          <w:p w14:paraId="33C3C2CC" w14:textId="77777777" w:rsidR="00F42FB8" w:rsidRPr="00FD1A9F" w:rsidRDefault="00F42FB8" w:rsidP="0022530D">
            <w:pPr>
              <w:pStyle w:val="TableText"/>
              <w:rPr>
                <w:rFonts w:cs="Arial"/>
              </w:rPr>
            </w:pPr>
          </w:p>
        </w:tc>
        <w:tc>
          <w:tcPr>
            <w:tcW w:w="1843" w:type="dxa"/>
            <w:vMerge/>
            <w:shd w:val="clear" w:color="auto" w:fill="auto"/>
            <w:hideMark/>
          </w:tcPr>
          <w:p w14:paraId="7814E007" w14:textId="77777777" w:rsidR="00F42FB8" w:rsidRPr="00FD1A9F" w:rsidRDefault="00F42FB8" w:rsidP="0022530D">
            <w:pPr>
              <w:pStyle w:val="TableText"/>
              <w:rPr>
                <w:rFonts w:cs="Arial"/>
              </w:rPr>
            </w:pPr>
          </w:p>
        </w:tc>
        <w:tc>
          <w:tcPr>
            <w:tcW w:w="2113" w:type="dxa"/>
            <w:shd w:val="clear" w:color="auto" w:fill="auto"/>
            <w:hideMark/>
          </w:tcPr>
          <w:p w14:paraId="53E3572A" w14:textId="77777777" w:rsidR="00F42FB8" w:rsidRPr="00FD1A9F" w:rsidRDefault="00F42FB8" w:rsidP="0022530D">
            <w:pPr>
              <w:pStyle w:val="TableText"/>
              <w:rPr>
                <w:rFonts w:cs="Arial"/>
              </w:rPr>
            </w:pPr>
            <w:r>
              <w:t>Сеть отдела исследований и разработок</w:t>
            </w:r>
          </w:p>
        </w:tc>
      </w:tr>
      <w:tr w:rsidR="00F42FB8" w:rsidRPr="000C3104" w14:paraId="29ACED53" w14:textId="77777777" w:rsidTr="0067580C">
        <w:trPr>
          <w:cantSplit/>
        </w:trPr>
        <w:tc>
          <w:tcPr>
            <w:tcW w:w="1722" w:type="dxa"/>
            <w:shd w:val="clear" w:color="auto" w:fill="auto"/>
            <w:hideMark/>
          </w:tcPr>
          <w:p w14:paraId="68FAB132" w14:textId="77777777" w:rsidR="00F42FB8" w:rsidRPr="00FD1A9F" w:rsidRDefault="00F42FB8" w:rsidP="0022530D">
            <w:pPr>
              <w:pStyle w:val="TableText"/>
              <w:rPr>
                <w:rFonts w:cs="Arial"/>
              </w:rPr>
            </w:pPr>
            <w:r>
              <w:t>192.168.105.0/24</w:t>
            </w:r>
          </w:p>
        </w:tc>
        <w:tc>
          <w:tcPr>
            <w:tcW w:w="2268" w:type="dxa"/>
            <w:shd w:val="clear" w:color="auto" w:fill="auto"/>
            <w:hideMark/>
          </w:tcPr>
          <w:p w14:paraId="746CC2D2" w14:textId="77777777" w:rsidR="00F42FB8" w:rsidRPr="00FD1A9F" w:rsidRDefault="00F42FB8" w:rsidP="0022530D">
            <w:pPr>
              <w:pStyle w:val="TableText"/>
              <w:rPr>
                <w:rFonts w:cs="Arial"/>
              </w:rPr>
            </w:pPr>
            <w:r>
              <w:t>Назначение выполняет CORE1 посредством DHCP; CORE1</w:t>
            </w:r>
          </w:p>
        </w:tc>
        <w:tc>
          <w:tcPr>
            <w:tcW w:w="1843" w:type="dxa"/>
            <w:vMerge/>
            <w:shd w:val="clear" w:color="auto" w:fill="auto"/>
            <w:hideMark/>
          </w:tcPr>
          <w:p w14:paraId="0B7AF591" w14:textId="77777777" w:rsidR="00F42FB8" w:rsidRPr="00FD1A9F" w:rsidRDefault="00F42FB8" w:rsidP="0022530D">
            <w:pPr>
              <w:pStyle w:val="TableText"/>
              <w:rPr>
                <w:rFonts w:cs="Arial"/>
              </w:rPr>
            </w:pPr>
          </w:p>
        </w:tc>
        <w:tc>
          <w:tcPr>
            <w:tcW w:w="2113" w:type="dxa"/>
            <w:shd w:val="clear" w:color="auto" w:fill="auto"/>
            <w:hideMark/>
          </w:tcPr>
          <w:p w14:paraId="072B7826" w14:textId="77777777" w:rsidR="00F42FB8" w:rsidRPr="00FD1A9F" w:rsidRDefault="00F42FB8" w:rsidP="0022530D">
            <w:pPr>
              <w:pStyle w:val="TableText"/>
              <w:rPr>
                <w:rFonts w:cs="Arial"/>
              </w:rPr>
            </w:pPr>
            <w:r>
              <w:t>Сеть беспроводных терминалов на первом этаже</w:t>
            </w:r>
          </w:p>
        </w:tc>
      </w:tr>
      <w:tr w:rsidR="00F42FB8" w:rsidRPr="000C3104" w14:paraId="2E5DA597" w14:textId="77777777" w:rsidTr="0067580C">
        <w:trPr>
          <w:cantSplit/>
        </w:trPr>
        <w:tc>
          <w:tcPr>
            <w:tcW w:w="1722" w:type="dxa"/>
            <w:shd w:val="clear" w:color="auto" w:fill="auto"/>
            <w:hideMark/>
          </w:tcPr>
          <w:p w14:paraId="6A19405F" w14:textId="77777777" w:rsidR="00F42FB8" w:rsidRPr="00FD1A9F" w:rsidRDefault="00F42FB8" w:rsidP="0022530D">
            <w:pPr>
              <w:pStyle w:val="TableText"/>
              <w:rPr>
                <w:rFonts w:cs="Arial"/>
              </w:rPr>
            </w:pPr>
            <w:r>
              <w:t>192.168.106.0/24</w:t>
            </w:r>
          </w:p>
        </w:tc>
        <w:tc>
          <w:tcPr>
            <w:tcW w:w="2268" w:type="dxa"/>
            <w:shd w:val="clear" w:color="auto" w:fill="auto"/>
            <w:hideMark/>
          </w:tcPr>
          <w:p w14:paraId="65C777B1" w14:textId="77777777" w:rsidR="00F42FB8" w:rsidRPr="00FD1A9F" w:rsidRDefault="00F42FB8" w:rsidP="0022530D">
            <w:pPr>
              <w:pStyle w:val="TableText"/>
              <w:rPr>
                <w:rFonts w:cs="Huawei Sans"/>
                <w:kern w:val="24"/>
              </w:rPr>
            </w:pPr>
            <w:r>
              <w:t>Назначение выполняет F2-AGG1 посредством DHCP; F2-AGG1</w:t>
            </w:r>
          </w:p>
        </w:tc>
        <w:tc>
          <w:tcPr>
            <w:tcW w:w="1843" w:type="dxa"/>
            <w:vMerge/>
            <w:shd w:val="clear" w:color="auto" w:fill="auto"/>
            <w:hideMark/>
          </w:tcPr>
          <w:p w14:paraId="3047B2D2" w14:textId="77777777" w:rsidR="00F42FB8" w:rsidRPr="00FD1A9F" w:rsidRDefault="00F42FB8" w:rsidP="0022530D">
            <w:pPr>
              <w:pStyle w:val="TableText"/>
              <w:rPr>
                <w:rFonts w:cs="Arial"/>
              </w:rPr>
            </w:pPr>
          </w:p>
        </w:tc>
        <w:tc>
          <w:tcPr>
            <w:tcW w:w="2113" w:type="dxa"/>
            <w:shd w:val="clear" w:color="auto" w:fill="auto"/>
            <w:hideMark/>
          </w:tcPr>
          <w:p w14:paraId="49A3DCE2" w14:textId="77777777" w:rsidR="00F42FB8" w:rsidRPr="00FD1A9F" w:rsidRDefault="00F42FB8" w:rsidP="0022530D">
            <w:pPr>
              <w:pStyle w:val="TableText"/>
              <w:rPr>
                <w:rFonts w:cs="Arial"/>
              </w:rPr>
            </w:pPr>
            <w:r>
              <w:t>Сеть беспроводных терминалов на втором этаже</w:t>
            </w:r>
          </w:p>
        </w:tc>
      </w:tr>
      <w:tr w:rsidR="00F42FB8" w:rsidRPr="000C3104" w14:paraId="6609770F" w14:textId="77777777" w:rsidTr="0067580C">
        <w:trPr>
          <w:cantSplit/>
        </w:trPr>
        <w:tc>
          <w:tcPr>
            <w:tcW w:w="1722" w:type="dxa"/>
            <w:shd w:val="clear" w:color="auto" w:fill="auto"/>
          </w:tcPr>
          <w:p w14:paraId="59A66360" w14:textId="77777777" w:rsidR="00F42FB8" w:rsidRPr="00FD1A9F" w:rsidRDefault="00F42FB8" w:rsidP="0022530D">
            <w:pPr>
              <w:pStyle w:val="TableText"/>
              <w:rPr>
                <w:rFonts w:cs="Huawei Sans"/>
                <w:kern w:val="24"/>
              </w:rPr>
            </w:pPr>
            <w:r>
              <w:t>192.168.107.0/24</w:t>
            </w:r>
          </w:p>
        </w:tc>
        <w:tc>
          <w:tcPr>
            <w:tcW w:w="2268" w:type="dxa"/>
            <w:shd w:val="clear" w:color="auto" w:fill="auto"/>
          </w:tcPr>
          <w:p w14:paraId="5F3F4BB1" w14:textId="77777777" w:rsidR="00F42FB8" w:rsidRPr="00FD1A9F" w:rsidRDefault="00F42FB8" w:rsidP="0022530D">
            <w:pPr>
              <w:pStyle w:val="TableText"/>
              <w:rPr>
                <w:rFonts w:cs="Huawei Sans"/>
                <w:kern w:val="24"/>
              </w:rPr>
            </w:pPr>
            <w:r>
              <w:t>Назначение выполняет F3-AGG1 посредством DHCP; F3-AGG1</w:t>
            </w:r>
          </w:p>
        </w:tc>
        <w:tc>
          <w:tcPr>
            <w:tcW w:w="1843" w:type="dxa"/>
            <w:vMerge/>
            <w:shd w:val="clear" w:color="auto" w:fill="auto"/>
          </w:tcPr>
          <w:p w14:paraId="1A479BC5" w14:textId="77777777" w:rsidR="00F42FB8" w:rsidRPr="00FD1A9F" w:rsidRDefault="00F42FB8" w:rsidP="0022530D">
            <w:pPr>
              <w:pStyle w:val="TableText"/>
              <w:rPr>
                <w:rFonts w:cs="Arial"/>
              </w:rPr>
            </w:pPr>
          </w:p>
        </w:tc>
        <w:tc>
          <w:tcPr>
            <w:tcW w:w="2113" w:type="dxa"/>
            <w:shd w:val="clear" w:color="auto" w:fill="auto"/>
          </w:tcPr>
          <w:p w14:paraId="482F9F92" w14:textId="77777777" w:rsidR="00F42FB8" w:rsidRPr="00FD1A9F" w:rsidRDefault="00F42FB8" w:rsidP="0022530D">
            <w:pPr>
              <w:pStyle w:val="TableText"/>
              <w:rPr>
                <w:rFonts w:cs="Arial"/>
                <w:kern w:val="24"/>
              </w:rPr>
            </w:pPr>
            <w:r>
              <w:t>Сеть беспроводных терминалов на третьем этаже</w:t>
            </w:r>
          </w:p>
        </w:tc>
      </w:tr>
      <w:tr w:rsidR="00F42FB8" w:rsidRPr="000C3104" w14:paraId="4A8BD52A" w14:textId="77777777" w:rsidTr="0067580C">
        <w:trPr>
          <w:cantSplit/>
        </w:trPr>
        <w:tc>
          <w:tcPr>
            <w:tcW w:w="1722" w:type="dxa"/>
            <w:shd w:val="clear" w:color="auto" w:fill="auto"/>
            <w:hideMark/>
          </w:tcPr>
          <w:p w14:paraId="14295E2F" w14:textId="77777777" w:rsidR="00F42FB8" w:rsidRPr="00FD1A9F" w:rsidRDefault="00F42FB8" w:rsidP="0022530D">
            <w:pPr>
              <w:pStyle w:val="TableText"/>
              <w:rPr>
                <w:rFonts w:cs="Arial"/>
              </w:rPr>
            </w:pPr>
            <w:r>
              <w:lastRenderedPageBreak/>
              <w:t>192.168.201.0/30</w:t>
            </w:r>
          </w:p>
        </w:tc>
        <w:tc>
          <w:tcPr>
            <w:tcW w:w="2268" w:type="dxa"/>
            <w:vMerge w:val="restart"/>
            <w:shd w:val="clear" w:color="auto" w:fill="auto"/>
            <w:hideMark/>
          </w:tcPr>
          <w:p w14:paraId="120EDB7D" w14:textId="77777777" w:rsidR="00F42FB8" w:rsidRPr="00FD1A9F" w:rsidRDefault="00F42FB8" w:rsidP="0022530D">
            <w:pPr>
              <w:pStyle w:val="TableText"/>
              <w:rPr>
                <w:rFonts w:cs="Arial"/>
              </w:rPr>
            </w:pPr>
            <w:r>
              <w:t>Статические адреса; шлюз не требуется</w:t>
            </w:r>
          </w:p>
        </w:tc>
        <w:tc>
          <w:tcPr>
            <w:tcW w:w="1843" w:type="dxa"/>
            <w:vMerge w:val="restart"/>
            <w:shd w:val="clear" w:color="auto" w:fill="auto"/>
            <w:hideMark/>
          </w:tcPr>
          <w:p w14:paraId="292D0BD0" w14:textId="38D0291A" w:rsidR="00F42FB8" w:rsidRPr="00FD1A9F" w:rsidRDefault="00F42FB8" w:rsidP="0067580C">
            <w:pPr>
              <w:pStyle w:val="TableText"/>
              <w:rPr>
                <w:rFonts w:cs="Arial"/>
              </w:rPr>
            </w:pPr>
            <w:r>
              <w:t>Включены OSPF и отношения соседства,</w:t>
            </w:r>
            <w:r w:rsidR="0067580C">
              <w:t xml:space="preserve"> </w:t>
            </w:r>
            <w:r>
              <w:t>маршрутизатор анонсирует маршрут по умолчанию</w:t>
            </w:r>
          </w:p>
        </w:tc>
        <w:tc>
          <w:tcPr>
            <w:tcW w:w="2113" w:type="dxa"/>
            <w:shd w:val="clear" w:color="auto" w:fill="auto"/>
            <w:hideMark/>
          </w:tcPr>
          <w:p w14:paraId="402AF1D2" w14:textId="77777777" w:rsidR="00F42FB8" w:rsidRPr="00FD1A9F" w:rsidRDefault="00F42FB8" w:rsidP="0022530D">
            <w:pPr>
              <w:pStyle w:val="TableText"/>
              <w:rPr>
                <w:rFonts w:cs="Arial"/>
              </w:rPr>
            </w:pPr>
            <w:r>
              <w:t>Сеть для организации связи между F2-AGG1 и CORE1</w:t>
            </w:r>
          </w:p>
        </w:tc>
      </w:tr>
      <w:tr w:rsidR="00F42FB8" w:rsidRPr="000C3104" w14:paraId="0505DFE0" w14:textId="77777777" w:rsidTr="0067580C">
        <w:trPr>
          <w:cantSplit/>
        </w:trPr>
        <w:tc>
          <w:tcPr>
            <w:tcW w:w="1722" w:type="dxa"/>
            <w:shd w:val="clear" w:color="auto" w:fill="auto"/>
            <w:hideMark/>
          </w:tcPr>
          <w:p w14:paraId="717D77DC" w14:textId="77777777" w:rsidR="00F42FB8" w:rsidRPr="00FD1A9F" w:rsidRDefault="00F42FB8" w:rsidP="0022530D">
            <w:pPr>
              <w:pStyle w:val="TableText"/>
              <w:rPr>
                <w:rFonts w:cs="Arial"/>
              </w:rPr>
            </w:pPr>
            <w:r>
              <w:t>192.168.202.0/30</w:t>
            </w:r>
          </w:p>
        </w:tc>
        <w:tc>
          <w:tcPr>
            <w:tcW w:w="2268" w:type="dxa"/>
            <w:vMerge/>
            <w:shd w:val="clear" w:color="auto" w:fill="auto"/>
            <w:hideMark/>
          </w:tcPr>
          <w:p w14:paraId="756C1753" w14:textId="77777777" w:rsidR="00F42FB8" w:rsidRPr="00FD1A9F" w:rsidRDefault="00F42FB8" w:rsidP="0022530D">
            <w:pPr>
              <w:pStyle w:val="TableText"/>
              <w:rPr>
                <w:rFonts w:cs="Arial"/>
              </w:rPr>
            </w:pPr>
          </w:p>
        </w:tc>
        <w:tc>
          <w:tcPr>
            <w:tcW w:w="1843" w:type="dxa"/>
            <w:vMerge/>
            <w:shd w:val="clear" w:color="auto" w:fill="auto"/>
            <w:hideMark/>
          </w:tcPr>
          <w:p w14:paraId="4EC7B447" w14:textId="77777777" w:rsidR="00F42FB8" w:rsidRPr="00FD1A9F" w:rsidRDefault="00F42FB8" w:rsidP="0022530D">
            <w:pPr>
              <w:pStyle w:val="TableText"/>
              <w:rPr>
                <w:rFonts w:cs="Arial"/>
              </w:rPr>
            </w:pPr>
          </w:p>
        </w:tc>
        <w:tc>
          <w:tcPr>
            <w:tcW w:w="2113" w:type="dxa"/>
            <w:shd w:val="clear" w:color="auto" w:fill="auto"/>
            <w:hideMark/>
          </w:tcPr>
          <w:p w14:paraId="5E5BDBA3" w14:textId="77777777" w:rsidR="00F42FB8" w:rsidRPr="00FD1A9F" w:rsidRDefault="00F42FB8" w:rsidP="0022530D">
            <w:pPr>
              <w:pStyle w:val="TableText"/>
              <w:rPr>
                <w:rFonts w:cs="Arial"/>
              </w:rPr>
            </w:pPr>
            <w:r>
              <w:t>Сеть для организации связи между F3-AGG1 и CORE1</w:t>
            </w:r>
          </w:p>
        </w:tc>
      </w:tr>
      <w:tr w:rsidR="00F42FB8" w:rsidRPr="000C3104" w14:paraId="64D08494" w14:textId="77777777" w:rsidTr="0067580C">
        <w:trPr>
          <w:cantSplit/>
        </w:trPr>
        <w:tc>
          <w:tcPr>
            <w:tcW w:w="1722" w:type="dxa"/>
            <w:shd w:val="clear" w:color="auto" w:fill="auto"/>
            <w:hideMark/>
          </w:tcPr>
          <w:p w14:paraId="4D6A37D1" w14:textId="77777777" w:rsidR="00F42FB8" w:rsidRPr="00FD1A9F" w:rsidRDefault="00F42FB8" w:rsidP="0022530D">
            <w:pPr>
              <w:pStyle w:val="TableText"/>
              <w:rPr>
                <w:rFonts w:cs="Arial"/>
              </w:rPr>
            </w:pPr>
            <w:r>
              <w:t>192.168.203.0/30</w:t>
            </w:r>
          </w:p>
        </w:tc>
        <w:tc>
          <w:tcPr>
            <w:tcW w:w="2268" w:type="dxa"/>
            <w:vMerge/>
            <w:shd w:val="clear" w:color="auto" w:fill="auto"/>
            <w:hideMark/>
          </w:tcPr>
          <w:p w14:paraId="7EEC238A" w14:textId="77777777" w:rsidR="00F42FB8" w:rsidRPr="00FD1A9F" w:rsidRDefault="00F42FB8" w:rsidP="0022530D">
            <w:pPr>
              <w:pStyle w:val="TableText"/>
              <w:rPr>
                <w:rFonts w:cs="Arial"/>
              </w:rPr>
            </w:pPr>
          </w:p>
        </w:tc>
        <w:tc>
          <w:tcPr>
            <w:tcW w:w="1843" w:type="dxa"/>
            <w:vMerge/>
            <w:shd w:val="clear" w:color="auto" w:fill="auto"/>
            <w:hideMark/>
          </w:tcPr>
          <w:p w14:paraId="441C6470" w14:textId="77777777" w:rsidR="00F42FB8" w:rsidRPr="00FD1A9F" w:rsidRDefault="00F42FB8" w:rsidP="0022530D">
            <w:pPr>
              <w:pStyle w:val="TableText"/>
              <w:rPr>
                <w:rFonts w:cs="Arial"/>
              </w:rPr>
            </w:pPr>
          </w:p>
        </w:tc>
        <w:tc>
          <w:tcPr>
            <w:tcW w:w="2113" w:type="dxa"/>
            <w:shd w:val="clear" w:color="auto" w:fill="auto"/>
            <w:hideMark/>
          </w:tcPr>
          <w:p w14:paraId="1045E78B" w14:textId="77777777" w:rsidR="00F42FB8" w:rsidRPr="00FD1A9F" w:rsidRDefault="00F42FB8" w:rsidP="0022530D">
            <w:pPr>
              <w:pStyle w:val="TableText"/>
              <w:rPr>
                <w:rFonts w:cs="Arial"/>
              </w:rPr>
            </w:pPr>
            <w:r>
              <w:t>Сеть для организации связи между F2-AGG1 и F3-AGG1</w:t>
            </w:r>
          </w:p>
        </w:tc>
      </w:tr>
      <w:tr w:rsidR="00F42FB8" w:rsidRPr="000C3104" w14:paraId="1AE2AC8A" w14:textId="77777777" w:rsidTr="0067580C">
        <w:trPr>
          <w:cantSplit/>
        </w:trPr>
        <w:tc>
          <w:tcPr>
            <w:tcW w:w="1722" w:type="dxa"/>
            <w:shd w:val="clear" w:color="auto" w:fill="auto"/>
            <w:hideMark/>
          </w:tcPr>
          <w:p w14:paraId="2E7B0DBD" w14:textId="77777777" w:rsidR="00F42FB8" w:rsidRPr="00FD1A9F" w:rsidRDefault="00F42FB8" w:rsidP="0022530D">
            <w:pPr>
              <w:pStyle w:val="TableText"/>
              <w:rPr>
                <w:rFonts w:cs="Arial"/>
              </w:rPr>
            </w:pPr>
            <w:r>
              <w:t>192.168.204.0/30</w:t>
            </w:r>
          </w:p>
        </w:tc>
        <w:tc>
          <w:tcPr>
            <w:tcW w:w="2268" w:type="dxa"/>
            <w:vMerge/>
            <w:shd w:val="clear" w:color="auto" w:fill="auto"/>
            <w:hideMark/>
          </w:tcPr>
          <w:p w14:paraId="41CADBAF" w14:textId="77777777" w:rsidR="00F42FB8" w:rsidRPr="00FD1A9F" w:rsidRDefault="00F42FB8" w:rsidP="0022530D">
            <w:pPr>
              <w:pStyle w:val="TableText"/>
              <w:rPr>
                <w:rFonts w:cs="Arial"/>
              </w:rPr>
            </w:pPr>
          </w:p>
        </w:tc>
        <w:tc>
          <w:tcPr>
            <w:tcW w:w="1843" w:type="dxa"/>
            <w:vMerge/>
            <w:shd w:val="clear" w:color="auto" w:fill="auto"/>
            <w:hideMark/>
          </w:tcPr>
          <w:p w14:paraId="1E5AA21E" w14:textId="77777777" w:rsidR="00F42FB8" w:rsidRPr="00FD1A9F" w:rsidRDefault="00F42FB8" w:rsidP="0022530D">
            <w:pPr>
              <w:pStyle w:val="TableText"/>
              <w:rPr>
                <w:rFonts w:cs="Arial"/>
              </w:rPr>
            </w:pPr>
          </w:p>
        </w:tc>
        <w:tc>
          <w:tcPr>
            <w:tcW w:w="2113" w:type="dxa"/>
            <w:shd w:val="clear" w:color="auto" w:fill="auto"/>
            <w:hideMark/>
          </w:tcPr>
          <w:p w14:paraId="160A0EB3" w14:textId="77777777" w:rsidR="00F42FB8" w:rsidRPr="00FD1A9F" w:rsidRDefault="00F42FB8" w:rsidP="0022530D">
            <w:pPr>
              <w:pStyle w:val="TableText"/>
              <w:rPr>
                <w:rFonts w:cs="Arial"/>
              </w:rPr>
            </w:pPr>
            <w:r>
              <w:t>Сеть для организации связи между CORE1 и маршрутизатором</w:t>
            </w:r>
          </w:p>
        </w:tc>
      </w:tr>
      <w:tr w:rsidR="00F42FB8" w:rsidRPr="000C3104" w14:paraId="523F8268" w14:textId="77777777" w:rsidTr="0067580C">
        <w:trPr>
          <w:cantSplit/>
        </w:trPr>
        <w:tc>
          <w:tcPr>
            <w:tcW w:w="1722" w:type="dxa"/>
            <w:shd w:val="clear" w:color="auto" w:fill="auto"/>
          </w:tcPr>
          <w:p w14:paraId="0501F6DD" w14:textId="77777777" w:rsidR="00F42FB8" w:rsidRPr="00FD1A9F" w:rsidRDefault="00F42FB8" w:rsidP="0022530D">
            <w:pPr>
              <w:pStyle w:val="TableText"/>
              <w:rPr>
                <w:rFonts w:cs="Huawei Sans"/>
                <w:kern w:val="24"/>
              </w:rPr>
            </w:pPr>
            <w:r>
              <w:t>192.168.205.0/24</w:t>
            </w:r>
          </w:p>
        </w:tc>
        <w:tc>
          <w:tcPr>
            <w:tcW w:w="2268" w:type="dxa"/>
            <w:shd w:val="clear" w:color="auto" w:fill="auto"/>
          </w:tcPr>
          <w:p w14:paraId="37682FC3" w14:textId="77777777" w:rsidR="00F42FB8" w:rsidRPr="00FD1A9F" w:rsidRDefault="00F42FB8" w:rsidP="0022530D">
            <w:pPr>
              <w:pStyle w:val="TableText"/>
              <w:rPr>
                <w:rFonts w:cs="Arial"/>
              </w:rPr>
            </w:pPr>
            <w:r>
              <w:t>Назначение выполняет CORE1 посредством DHCP; CORE1</w:t>
            </w:r>
          </w:p>
        </w:tc>
        <w:tc>
          <w:tcPr>
            <w:tcW w:w="1843" w:type="dxa"/>
            <w:vMerge w:val="restart"/>
            <w:shd w:val="clear" w:color="auto" w:fill="auto"/>
          </w:tcPr>
          <w:p w14:paraId="32FD1D83" w14:textId="77777777" w:rsidR="00F42FB8" w:rsidRPr="00FD1A9F" w:rsidRDefault="00F42FB8" w:rsidP="0022530D">
            <w:pPr>
              <w:pStyle w:val="TableText"/>
              <w:rPr>
                <w:rFonts w:cs="Arial"/>
              </w:rPr>
            </w:pPr>
            <w:r>
              <w:t>Анонсирование в OSPF через шлюзовые устройства</w:t>
            </w:r>
          </w:p>
        </w:tc>
        <w:tc>
          <w:tcPr>
            <w:tcW w:w="2113" w:type="dxa"/>
            <w:shd w:val="clear" w:color="auto" w:fill="auto"/>
          </w:tcPr>
          <w:p w14:paraId="336203FB" w14:textId="77777777" w:rsidR="00F42FB8" w:rsidRPr="00FD1A9F" w:rsidRDefault="00F42FB8" w:rsidP="0022530D">
            <w:pPr>
              <w:pStyle w:val="TableText"/>
              <w:rPr>
                <w:rFonts w:cs="Huawei Sans"/>
                <w:kern w:val="24"/>
              </w:rPr>
            </w:pPr>
            <w:r>
              <w:t>Сеть управления беспроводной сетью на первом этаже</w:t>
            </w:r>
          </w:p>
        </w:tc>
      </w:tr>
      <w:tr w:rsidR="00F42FB8" w:rsidRPr="000C3104" w14:paraId="66A8560F" w14:textId="77777777" w:rsidTr="0067580C">
        <w:trPr>
          <w:cantSplit/>
        </w:trPr>
        <w:tc>
          <w:tcPr>
            <w:tcW w:w="1722" w:type="dxa"/>
            <w:shd w:val="clear" w:color="auto" w:fill="auto"/>
          </w:tcPr>
          <w:p w14:paraId="697AC1E5" w14:textId="77777777" w:rsidR="00F42FB8" w:rsidRPr="00FD1A9F" w:rsidRDefault="00F42FB8" w:rsidP="0022530D">
            <w:pPr>
              <w:pStyle w:val="TableText"/>
              <w:rPr>
                <w:rFonts w:cs="Huawei Sans"/>
                <w:kern w:val="24"/>
              </w:rPr>
            </w:pPr>
            <w:r>
              <w:t>192.168.206.0/24</w:t>
            </w:r>
          </w:p>
        </w:tc>
        <w:tc>
          <w:tcPr>
            <w:tcW w:w="2268" w:type="dxa"/>
            <w:shd w:val="clear" w:color="auto" w:fill="auto"/>
          </w:tcPr>
          <w:p w14:paraId="256D6089" w14:textId="77777777" w:rsidR="00F42FB8" w:rsidRPr="00FD1A9F" w:rsidRDefault="00F42FB8" w:rsidP="0022530D">
            <w:pPr>
              <w:pStyle w:val="TableText"/>
              <w:rPr>
                <w:rFonts w:cs="Arial"/>
              </w:rPr>
            </w:pPr>
            <w:r>
              <w:t>Назначение выполняет F2-AGG1 посредством DHCP; F2-AGG1</w:t>
            </w:r>
          </w:p>
        </w:tc>
        <w:tc>
          <w:tcPr>
            <w:tcW w:w="1843" w:type="dxa"/>
            <w:vMerge/>
            <w:shd w:val="clear" w:color="auto" w:fill="auto"/>
          </w:tcPr>
          <w:p w14:paraId="701D2249" w14:textId="77777777" w:rsidR="00F42FB8" w:rsidRPr="00FD1A9F" w:rsidRDefault="00F42FB8" w:rsidP="0022530D">
            <w:pPr>
              <w:pStyle w:val="TableText"/>
              <w:rPr>
                <w:rFonts w:cs="Arial"/>
              </w:rPr>
            </w:pPr>
          </w:p>
        </w:tc>
        <w:tc>
          <w:tcPr>
            <w:tcW w:w="2113" w:type="dxa"/>
            <w:shd w:val="clear" w:color="auto" w:fill="auto"/>
          </w:tcPr>
          <w:p w14:paraId="28B94567" w14:textId="77777777" w:rsidR="00F42FB8" w:rsidRPr="00FD1A9F" w:rsidRDefault="00F42FB8" w:rsidP="0022530D">
            <w:pPr>
              <w:pStyle w:val="TableText"/>
              <w:rPr>
                <w:rFonts w:cs="Huawei Sans"/>
                <w:kern w:val="24"/>
              </w:rPr>
            </w:pPr>
            <w:r>
              <w:t>Сеть управления беспроводной сетью на втором этаже</w:t>
            </w:r>
          </w:p>
        </w:tc>
      </w:tr>
      <w:tr w:rsidR="00F42FB8" w:rsidRPr="000C3104" w14:paraId="4DFD5958" w14:textId="77777777" w:rsidTr="0067580C">
        <w:trPr>
          <w:cantSplit/>
        </w:trPr>
        <w:tc>
          <w:tcPr>
            <w:tcW w:w="1722" w:type="dxa"/>
            <w:shd w:val="clear" w:color="auto" w:fill="auto"/>
          </w:tcPr>
          <w:p w14:paraId="62FA6EE4" w14:textId="77777777" w:rsidR="00F42FB8" w:rsidRPr="00FD1A9F" w:rsidRDefault="00F42FB8" w:rsidP="0022530D">
            <w:pPr>
              <w:pStyle w:val="TableText"/>
              <w:rPr>
                <w:rFonts w:cs="Huawei Sans"/>
                <w:kern w:val="24"/>
              </w:rPr>
            </w:pPr>
            <w:r>
              <w:t>192.168.207.0/24</w:t>
            </w:r>
          </w:p>
        </w:tc>
        <w:tc>
          <w:tcPr>
            <w:tcW w:w="2268" w:type="dxa"/>
            <w:shd w:val="clear" w:color="auto" w:fill="auto"/>
          </w:tcPr>
          <w:p w14:paraId="3C7CFAD1" w14:textId="77777777" w:rsidR="00F42FB8" w:rsidRPr="00FD1A9F" w:rsidRDefault="00F42FB8" w:rsidP="0022530D">
            <w:pPr>
              <w:pStyle w:val="TableText"/>
              <w:rPr>
                <w:rFonts w:cs="Arial"/>
              </w:rPr>
            </w:pPr>
            <w:r>
              <w:t>Назначение выполняет F3-AGG1 посредством DHCP; F3-AGG1</w:t>
            </w:r>
          </w:p>
        </w:tc>
        <w:tc>
          <w:tcPr>
            <w:tcW w:w="1843" w:type="dxa"/>
            <w:vMerge/>
            <w:shd w:val="clear" w:color="auto" w:fill="auto"/>
          </w:tcPr>
          <w:p w14:paraId="21AF0389" w14:textId="77777777" w:rsidR="00F42FB8" w:rsidRPr="00FD1A9F" w:rsidRDefault="00F42FB8" w:rsidP="0022530D">
            <w:pPr>
              <w:pStyle w:val="TableText"/>
              <w:rPr>
                <w:rFonts w:cs="Arial"/>
              </w:rPr>
            </w:pPr>
          </w:p>
        </w:tc>
        <w:tc>
          <w:tcPr>
            <w:tcW w:w="2113" w:type="dxa"/>
            <w:shd w:val="clear" w:color="auto" w:fill="auto"/>
          </w:tcPr>
          <w:p w14:paraId="52276FEB" w14:textId="77777777" w:rsidR="00F42FB8" w:rsidRPr="00FD1A9F" w:rsidRDefault="00F42FB8" w:rsidP="0022530D">
            <w:pPr>
              <w:pStyle w:val="TableText"/>
              <w:rPr>
                <w:rFonts w:cs="Huawei Sans"/>
                <w:kern w:val="24"/>
              </w:rPr>
            </w:pPr>
            <w:r>
              <w:t>Сеть управления беспроводной сетью на третьем этаже</w:t>
            </w:r>
          </w:p>
        </w:tc>
      </w:tr>
    </w:tbl>
    <w:p w14:paraId="0B59700B" w14:textId="77777777" w:rsidR="00F42FB8" w:rsidRDefault="00F42FB8" w:rsidP="00F42FB8"/>
    <w:p w14:paraId="012C1F21" w14:textId="77777777" w:rsidR="00F42FB8" w:rsidRPr="0027090C" w:rsidRDefault="00F42FB8" w:rsidP="00F42FB8">
      <w:pPr>
        <w:pStyle w:val="BlockLabel"/>
        <w:numPr>
          <w:ilvl w:val="0"/>
          <w:numId w:val="37"/>
        </w:numPr>
      </w:pPr>
      <w:r>
        <w:t>Проектирование WLAN</w:t>
      </w:r>
    </w:p>
    <w:p w14:paraId="14B2F342" w14:textId="4CC95B5D" w:rsidR="00F42FB8" w:rsidRPr="001C428C" w:rsidRDefault="0067580C" w:rsidP="00F42FB8">
      <w:pPr>
        <w:rPr>
          <w:b/>
          <w:bCs/>
        </w:rPr>
      </w:pPr>
      <w:r>
        <w:rPr>
          <w:b/>
          <w:bCs/>
        </w:rPr>
        <w:t>Исходные данные</w:t>
      </w:r>
    </w:p>
    <w:p w14:paraId="302ADC48" w14:textId="77777777" w:rsidR="00F42FB8" w:rsidRPr="00914B9B" w:rsidRDefault="00F42FB8" w:rsidP="00F42FB8">
      <w:pPr>
        <w:pStyle w:val="ItemList"/>
      </w:pPr>
      <w:r>
        <w:t>AC управляет всеми точками доступа унифицированным образом и имеет ограниченную скорость передачи данных.</w:t>
      </w:r>
    </w:p>
    <w:p w14:paraId="77518910" w14:textId="77777777" w:rsidR="00F42FB8" w:rsidRDefault="00F42FB8" w:rsidP="00F42FB8">
      <w:pPr>
        <w:pStyle w:val="SubItemList"/>
      </w:pPr>
      <w:r>
        <w:t>Точки доступа на первом этаже зарегистрированы на уровне 2.</w:t>
      </w:r>
    </w:p>
    <w:p w14:paraId="0E041746" w14:textId="46A0F0EA" w:rsidR="00F42FB8" w:rsidRPr="00914B9B" w:rsidRDefault="00F42FB8" w:rsidP="00F42FB8">
      <w:pPr>
        <w:pStyle w:val="SubItemList"/>
      </w:pPr>
      <w:r>
        <w:t>Все точки доступа на втором и третьем этажах регистрируются в AC на уровне</w:t>
      </w:r>
      <w:r w:rsidR="0067580C">
        <w:t> </w:t>
      </w:r>
      <w:r>
        <w:t>3. Шлюзом AC является CORE1.</w:t>
      </w:r>
    </w:p>
    <w:p w14:paraId="4DFD9C3D" w14:textId="77777777" w:rsidR="00F42FB8" w:rsidRPr="00914B9B" w:rsidRDefault="00F42FB8" w:rsidP="00F42FB8">
      <w:pPr>
        <w:pStyle w:val="ItemList"/>
      </w:pPr>
      <w:r>
        <w:t>Для каждого этажа создается SSID.</w:t>
      </w:r>
    </w:p>
    <w:p w14:paraId="155FB8C3" w14:textId="77777777" w:rsidR="00F42FB8" w:rsidRPr="00914B9B" w:rsidRDefault="00F42FB8" w:rsidP="00F42FB8">
      <w:pPr>
        <w:pStyle w:val="SubItemList"/>
      </w:pPr>
      <w:r>
        <w:t>Используется политика безопасности WPA-WPA2+PSK+AES.</w:t>
      </w:r>
    </w:p>
    <w:p w14:paraId="143FDA33" w14:textId="77777777" w:rsidR="00F42FB8" w:rsidRPr="00914B9B" w:rsidRDefault="00F42FB8" w:rsidP="00F42FB8">
      <w:pPr>
        <w:pStyle w:val="SubItemList"/>
      </w:pPr>
      <w:r>
        <w:t>У каждого этажа свой SSID и отдельный пароль.</w:t>
      </w:r>
    </w:p>
    <w:p w14:paraId="70A28355" w14:textId="6F9E3454" w:rsidR="00F42FB8" w:rsidRPr="001C428C" w:rsidRDefault="0067580C" w:rsidP="00F42FB8">
      <w:pPr>
        <w:rPr>
          <w:b/>
          <w:bCs/>
        </w:rPr>
      </w:pPr>
      <w:r>
        <w:rPr>
          <w:b/>
          <w:bCs/>
        </w:rPr>
        <w:lastRenderedPageBreak/>
        <w:t>Задача</w:t>
      </w:r>
    </w:p>
    <w:p w14:paraId="2595458C" w14:textId="77777777" w:rsidR="00F42FB8" w:rsidRPr="0027090C" w:rsidRDefault="00F42FB8" w:rsidP="00F42FB8">
      <w:r>
        <w:t>Заполните таблицу планирования сети WLAN на основе имеющейся информации и требований.</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040"/>
        <w:gridCol w:w="1595"/>
        <w:gridCol w:w="1652"/>
        <w:gridCol w:w="1651"/>
      </w:tblGrid>
      <w:tr w:rsidR="00F42FB8" w:rsidRPr="0027090C" w14:paraId="76C25C1D" w14:textId="77777777" w:rsidTr="0022530D">
        <w:trPr>
          <w:cantSplit/>
        </w:trPr>
        <w:tc>
          <w:tcPr>
            <w:tcW w:w="3040"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6A99D476" w14:textId="77777777" w:rsidR="00F42FB8" w:rsidRPr="00BA0562" w:rsidRDefault="00F42FB8" w:rsidP="0022530D">
            <w:pPr>
              <w:pStyle w:val="TableHeading"/>
            </w:pPr>
            <w:r>
              <w:t>Элемент</w:t>
            </w:r>
          </w:p>
        </w:tc>
        <w:tc>
          <w:tcPr>
            <w:tcW w:w="1595"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2A78B372" w14:textId="77777777" w:rsidR="00F42FB8" w:rsidRPr="00BA0562" w:rsidRDefault="00F42FB8" w:rsidP="0022530D">
            <w:pPr>
              <w:pStyle w:val="TableHeading"/>
            </w:pPr>
            <w:r>
              <w:t>WLAN на первом этаже</w:t>
            </w:r>
          </w:p>
        </w:tc>
        <w:tc>
          <w:tcPr>
            <w:tcW w:w="1652"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7388EA90" w14:textId="77777777" w:rsidR="00F42FB8" w:rsidRPr="00BA0562" w:rsidRDefault="00F42FB8" w:rsidP="0022530D">
            <w:pPr>
              <w:pStyle w:val="TableHeading"/>
            </w:pPr>
            <w:r>
              <w:t>WLAN на втором этаже</w:t>
            </w:r>
          </w:p>
        </w:tc>
        <w:tc>
          <w:tcPr>
            <w:tcW w:w="1651"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669B8175" w14:textId="77777777" w:rsidR="00F42FB8" w:rsidRPr="00BA0562" w:rsidRDefault="00F42FB8" w:rsidP="0022530D">
            <w:pPr>
              <w:pStyle w:val="TableHeading"/>
            </w:pPr>
            <w:r>
              <w:t>WLAN на третьем этаже</w:t>
            </w:r>
          </w:p>
        </w:tc>
      </w:tr>
      <w:tr w:rsidR="00F42FB8" w:rsidRPr="0027090C" w14:paraId="7B8235F3" w14:textId="77777777" w:rsidTr="0022530D">
        <w:trPr>
          <w:cantSplit/>
        </w:trPr>
        <w:tc>
          <w:tcPr>
            <w:tcW w:w="3040" w:type="dxa"/>
            <w:shd w:val="clear" w:color="auto" w:fill="auto"/>
          </w:tcPr>
          <w:p w14:paraId="1954B2FB" w14:textId="77777777" w:rsidR="00F42FB8" w:rsidRPr="00FD1A9F" w:rsidRDefault="00F42FB8" w:rsidP="0022530D">
            <w:pPr>
              <w:pStyle w:val="TableText"/>
              <w:rPr>
                <w:rFonts w:cs="Arial"/>
              </w:rPr>
            </w:pPr>
            <w:r>
              <w:t>VLAN для управления AP</w:t>
            </w:r>
          </w:p>
        </w:tc>
        <w:tc>
          <w:tcPr>
            <w:tcW w:w="1595" w:type="dxa"/>
            <w:shd w:val="clear" w:color="auto" w:fill="auto"/>
          </w:tcPr>
          <w:p w14:paraId="61631721" w14:textId="77777777" w:rsidR="00F42FB8" w:rsidRPr="00FD1A9F" w:rsidRDefault="00F42FB8" w:rsidP="0022530D">
            <w:pPr>
              <w:pStyle w:val="TableText"/>
              <w:rPr>
                <w:rFonts w:cs="Arial"/>
              </w:rPr>
            </w:pPr>
          </w:p>
        </w:tc>
        <w:tc>
          <w:tcPr>
            <w:tcW w:w="1652" w:type="dxa"/>
            <w:shd w:val="clear" w:color="auto" w:fill="auto"/>
          </w:tcPr>
          <w:p w14:paraId="317B45EC" w14:textId="77777777" w:rsidR="00F42FB8" w:rsidRPr="00FD1A9F" w:rsidRDefault="00F42FB8" w:rsidP="0022530D">
            <w:pPr>
              <w:pStyle w:val="TableText"/>
              <w:rPr>
                <w:rFonts w:cs="Arial"/>
              </w:rPr>
            </w:pPr>
          </w:p>
        </w:tc>
        <w:tc>
          <w:tcPr>
            <w:tcW w:w="1651" w:type="dxa"/>
            <w:shd w:val="clear" w:color="auto" w:fill="auto"/>
          </w:tcPr>
          <w:p w14:paraId="61364F04" w14:textId="77777777" w:rsidR="00F42FB8" w:rsidRPr="00FD1A9F" w:rsidRDefault="00F42FB8" w:rsidP="0022530D">
            <w:pPr>
              <w:pStyle w:val="TableText"/>
              <w:rPr>
                <w:rFonts w:cs="Arial"/>
              </w:rPr>
            </w:pPr>
          </w:p>
        </w:tc>
      </w:tr>
      <w:tr w:rsidR="00F42FB8" w:rsidRPr="0027090C" w14:paraId="79C12BD3" w14:textId="77777777" w:rsidTr="0022530D">
        <w:trPr>
          <w:cantSplit/>
        </w:trPr>
        <w:tc>
          <w:tcPr>
            <w:tcW w:w="3040" w:type="dxa"/>
            <w:shd w:val="clear" w:color="auto" w:fill="auto"/>
            <w:noWrap/>
          </w:tcPr>
          <w:p w14:paraId="4D5CA1E3" w14:textId="77777777" w:rsidR="00F42FB8" w:rsidRPr="00FD1A9F" w:rsidRDefault="00F42FB8" w:rsidP="0022530D">
            <w:pPr>
              <w:pStyle w:val="TableText"/>
              <w:rPr>
                <w:rFonts w:cs="SimSun"/>
              </w:rPr>
            </w:pPr>
            <w:r>
              <w:t>Сервисная VLAN</w:t>
            </w:r>
          </w:p>
        </w:tc>
        <w:tc>
          <w:tcPr>
            <w:tcW w:w="1595" w:type="dxa"/>
            <w:shd w:val="clear" w:color="auto" w:fill="auto"/>
          </w:tcPr>
          <w:p w14:paraId="75BB6FFB" w14:textId="77777777" w:rsidR="00F42FB8" w:rsidRPr="00FD1A9F" w:rsidRDefault="00F42FB8" w:rsidP="0022530D">
            <w:pPr>
              <w:pStyle w:val="TableText"/>
              <w:rPr>
                <w:rFonts w:cs="SimSun"/>
                <w:sz w:val="22"/>
                <w:szCs w:val="22"/>
              </w:rPr>
            </w:pPr>
          </w:p>
        </w:tc>
        <w:tc>
          <w:tcPr>
            <w:tcW w:w="1652" w:type="dxa"/>
            <w:shd w:val="clear" w:color="auto" w:fill="auto"/>
          </w:tcPr>
          <w:p w14:paraId="32C3ED51" w14:textId="77777777" w:rsidR="00F42FB8" w:rsidRPr="00FD1A9F" w:rsidRDefault="00F42FB8" w:rsidP="0022530D">
            <w:pPr>
              <w:pStyle w:val="TableText"/>
              <w:rPr>
                <w:rFonts w:cs="SimSun"/>
                <w:sz w:val="22"/>
                <w:szCs w:val="22"/>
              </w:rPr>
            </w:pPr>
          </w:p>
        </w:tc>
        <w:tc>
          <w:tcPr>
            <w:tcW w:w="1651" w:type="dxa"/>
            <w:shd w:val="clear" w:color="auto" w:fill="auto"/>
          </w:tcPr>
          <w:p w14:paraId="2173FD17" w14:textId="77777777" w:rsidR="00F42FB8" w:rsidRPr="00FD1A9F" w:rsidRDefault="00F42FB8" w:rsidP="0022530D">
            <w:pPr>
              <w:pStyle w:val="TableText"/>
              <w:rPr>
                <w:rFonts w:cs="SimSun"/>
                <w:sz w:val="22"/>
                <w:szCs w:val="22"/>
              </w:rPr>
            </w:pPr>
          </w:p>
        </w:tc>
      </w:tr>
      <w:tr w:rsidR="00F42FB8" w:rsidRPr="0027090C" w14:paraId="7F17097C" w14:textId="77777777" w:rsidTr="0022530D">
        <w:trPr>
          <w:cantSplit/>
        </w:trPr>
        <w:tc>
          <w:tcPr>
            <w:tcW w:w="3040" w:type="dxa"/>
            <w:shd w:val="clear" w:color="auto" w:fill="auto"/>
            <w:noWrap/>
          </w:tcPr>
          <w:p w14:paraId="02BB4101" w14:textId="77777777" w:rsidR="00F42FB8" w:rsidRPr="00FD1A9F" w:rsidRDefault="00F42FB8" w:rsidP="0022530D">
            <w:pPr>
              <w:pStyle w:val="TableText"/>
              <w:rPr>
                <w:rFonts w:cs="SimSun"/>
              </w:rPr>
            </w:pPr>
            <w:r>
              <w:t>DHCP-сервер</w:t>
            </w:r>
          </w:p>
        </w:tc>
        <w:tc>
          <w:tcPr>
            <w:tcW w:w="1595" w:type="dxa"/>
            <w:shd w:val="clear" w:color="auto" w:fill="auto"/>
          </w:tcPr>
          <w:p w14:paraId="64B986DF" w14:textId="77777777" w:rsidR="00F42FB8" w:rsidRPr="00FD1A9F" w:rsidRDefault="00F42FB8" w:rsidP="0022530D">
            <w:pPr>
              <w:pStyle w:val="TableText"/>
              <w:rPr>
                <w:rFonts w:cs="SimSun"/>
                <w:sz w:val="22"/>
                <w:szCs w:val="22"/>
              </w:rPr>
            </w:pPr>
          </w:p>
        </w:tc>
        <w:tc>
          <w:tcPr>
            <w:tcW w:w="1652" w:type="dxa"/>
            <w:shd w:val="clear" w:color="auto" w:fill="auto"/>
          </w:tcPr>
          <w:p w14:paraId="3C780C1B" w14:textId="77777777" w:rsidR="00F42FB8" w:rsidRPr="00FD1A9F" w:rsidRDefault="00F42FB8" w:rsidP="0022530D">
            <w:pPr>
              <w:pStyle w:val="TableText"/>
              <w:rPr>
                <w:rFonts w:cs="SimSun"/>
                <w:sz w:val="22"/>
                <w:szCs w:val="22"/>
              </w:rPr>
            </w:pPr>
          </w:p>
        </w:tc>
        <w:tc>
          <w:tcPr>
            <w:tcW w:w="1651" w:type="dxa"/>
            <w:shd w:val="clear" w:color="auto" w:fill="auto"/>
          </w:tcPr>
          <w:p w14:paraId="64753249" w14:textId="77777777" w:rsidR="00F42FB8" w:rsidRPr="00FD1A9F" w:rsidRDefault="00F42FB8" w:rsidP="0022530D">
            <w:pPr>
              <w:pStyle w:val="TableText"/>
              <w:rPr>
                <w:rFonts w:cs="SimSun"/>
                <w:sz w:val="22"/>
                <w:szCs w:val="22"/>
              </w:rPr>
            </w:pPr>
          </w:p>
        </w:tc>
      </w:tr>
      <w:tr w:rsidR="00F42FB8" w:rsidRPr="0027090C" w14:paraId="143D71CC" w14:textId="77777777" w:rsidTr="0022530D">
        <w:trPr>
          <w:cantSplit/>
        </w:trPr>
        <w:tc>
          <w:tcPr>
            <w:tcW w:w="3040" w:type="dxa"/>
            <w:shd w:val="clear" w:color="auto" w:fill="auto"/>
            <w:noWrap/>
          </w:tcPr>
          <w:p w14:paraId="31D3DAA0" w14:textId="77777777" w:rsidR="00F42FB8" w:rsidRPr="00FD1A9F" w:rsidRDefault="00F42FB8" w:rsidP="0022530D">
            <w:pPr>
              <w:pStyle w:val="TableText"/>
              <w:rPr>
                <w:rFonts w:cs="SimSun"/>
              </w:rPr>
            </w:pPr>
            <w:r>
              <w:t>IP-адрес интерфейса-источника контроллера доступа</w:t>
            </w:r>
          </w:p>
        </w:tc>
        <w:tc>
          <w:tcPr>
            <w:tcW w:w="1595" w:type="dxa"/>
            <w:shd w:val="clear" w:color="auto" w:fill="auto"/>
          </w:tcPr>
          <w:p w14:paraId="2776FA47" w14:textId="77777777" w:rsidR="00F42FB8" w:rsidRPr="00FD1A9F" w:rsidRDefault="00F42FB8" w:rsidP="0022530D">
            <w:pPr>
              <w:pStyle w:val="TableText"/>
              <w:rPr>
                <w:rFonts w:cs="SimSun"/>
                <w:sz w:val="22"/>
                <w:szCs w:val="22"/>
              </w:rPr>
            </w:pPr>
          </w:p>
        </w:tc>
        <w:tc>
          <w:tcPr>
            <w:tcW w:w="1652" w:type="dxa"/>
            <w:shd w:val="clear" w:color="auto" w:fill="auto"/>
          </w:tcPr>
          <w:p w14:paraId="1A6C3A94" w14:textId="77777777" w:rsidR="00F42FB8" w:rsidRPr="00FD1A9F" w:rsidRDefault="00F42FB8" w:rsidP="0022530D">
            <w:pPr>
              <w:pStyle w:val="TableText"/>
              <w:rPr>
                <w:rFonts w:cs="SimSun"/>
                <w:sz w:val="22"/>
                <w:szCs w:val="22"/>
              </w:rPr>
            </w:pPr>
          </w:p>
        </w:tc>
        <w:tc>
          <w:tcPr>
            <w:tcW w:w="1651" w:type="dxa"/>
            <w:shd w:val="clear" w:color="auto" w:fill="auto"/>
          </w:tcPr>
          <w:p w14:paraId="45100FDD" w14:textId="77777777" w:rsidR="00F42FB8" w:rsidRPr="00FD1A9F" w:rsidRDefault="00F42FB8" w:rsidP="0022530D">
            <w:pPr>
              <w:pStyle w:val="TableText"/>
              <w:rPr>
                <w:rFonts w:cs="SimSun"/>
                <w:sz w:val="22"/>
                <w:szCs w:val="22"/>
              </w:rPr>
            </w:pPr>
          </w:p>
        </w:tc>
      </w:tr>
      <w:tr w:rsidR="00F42FB8" w:rsidRPr="0027090C" w14:paraId="5033C42C" w14:textId="77777777" w:rsidTr="0022530D">
        <w:trPr>
          <w:cantSplit/>
        </w:trPr>
        <w:tc>
          <w:tcPr>
            <w:tcW w:w="3040" w:type="dxa"/>
            <w:shd w:val="clear" w:color="auto" w:fill="auto"/>
            <w:noWrap/>
          </w:tcPr>
          <w:p w14:paraId="144350CA" w14:textId="77777777" w:rsidR="00F42FB8" w:rsidRPr="00FD1A9F" w:rsidRDefault="00F42FB8" w:rsidP="0022530D">
            <w:pPr>
              <w:pStyle w:val="TableText"/>
              <w:rPr>
                <w:rFonts w:cs="SimSun"/>
              </w:rPr>
            </w:pPr>
            <w:r>
              <w:t>Группа AP</w:t>
            </w:r>
          </w:p>
        </w:tc>
        <w:tc>
          <w:tcPr>
            <w:tcW w:w="1595" w:type="dxa"/>
            <w:shd w:val="clear" w:color="auto" w:fill="auto"/>
          </w:tcPr>
          <w:p w14:paraId="757F1944" w14:textId="77777777" w:rsidR="00F42FB8" w:rsidRPr="00FD1A9F" w:rsidRDefault="00F42FB8" w:rsidP="0022530D">
            <w:pPr>
              <w:pStyle w:val="TableText"/>
              <w:rPr>
                <w:rFonts w:cs="SimSun"/>
                <w:sz w:val="22"/>
                <w:szCs w:val="22"/>
              </w:rPr>
            </w:pPr>
          </w:p>
        </w:tc>
        <w:tc>
          <w:tcPr>
            <w:tcW w:w="1652" w:type="dxa"/>
            <w:shd w:val="clear" w:color="auto" w:fill="auto"/>
          </w:tcPr>
          <w:p w14:paraId="27F93546" w14:textId="77777777" w:rsidR="00F42FB8" w:rsidRPr="00FD1A9F" w:rsidRDefault="00F42FB8" w:rsidP="0022530D">
            <w:pPr>
              <w:pStyle w:val="TableText"/>
              <w:rPr>
                <w:rFonts w:cs="SimSun"/>
                <w:sz w:val="22"/>
                <w:szCs w:val="22"/>
              </w:rPr>
            </w:pPr>
          </w:p>
        </w:tc>
        <w:tc>
          <w:tcPr>
            <w:tcW w:w="1651" w:type="dxa"/>
            <w:shd w:val="clear" w:color="auto" w:fill="auto"/>
          </w:tcPr>
          <w:p w14:paraId="1E7D83BE" w14:textId="77777777" w:rsidR="00F42FB8" w:rsidRPr="00FD1A9F" w:rsidRDefault="00F42FB8" w:rsidP="0022530D">
            <w:pPr>
              <w:pStyle w:val="TableText"/>
              <w:rPr>
                <w:rFonts w:cs="SimSun"/>
                <w:sz w:val="22"/>
                <w:szCs w:val="22"/>
              </w:rPr>
            </w:pPr>
          </w:p>
        </w:tc>
      </w:tr>
      <w:tr w:rsidR="00F42FB8" w:rsidRPr="0027090C" w14:paraId="69FF2071" w14:textId="77777777" w:rsidTr="0022530D">
        <w:trPr>
          <w:cantSplit/>
        </w:trPr>
        <w:tc>
          <w:tcPr>
            <w:tcW w:w="3040" w:type="dxa"/>
            <w:shd w:val="clear" w:color="auto" w:fill="auto"/>
            <w:noWrap/>
          </w:tcPr>
          <w:p w14:paraId="6CF9B601" w14:textId="77777777" w:rsidR="00F42FB8" w:rsidRPr="00FD1A9F" w:rsidRDefault="00F42FB8" w:rsidP="0022530D">
            <w:pPr>
              <w:pStyle w:val="TableText"/>
              <w:rPr>
                <w:rFonts w:cs="SimSun"/>
              </w:rPr>
            </w:pPr>
            <w:r>
              <w:t>Профиль регулирующего домена</w:t>
            </w:r>
          </w:p>
        </w:tc>
        <w:tc>
          <w:tcPr>
            <w:tcW w:w="1595" w:type="dxa"/>
            <w:shd w:val="clear" w:color="auto" w:fill="auto"/>
          </w:tcPr>
          <w:p w14:paraId="42C84564" w14:textId="77777777" w:rsidR="00F42FB8" w:rsidRPr="00FD1A9F" w:rsidRDefault="00F42FB8" w:rsidP="0022530D">
            <w:pPr>
              <w:pStyle w:val="TableText"/>
              <w:rPr>
                <w:rFonts w:cs="SimSun"/>
                <w:sz w:val="22"/>
                <w:szCs w:val="22"/>
              </w:rPr>
            </w:pPr>
          </w:p>
        </w:tc>
        <w:tc>
          <w:tcPr>
            <w:tcW w:w="1652" w:type="dxa"/>
            <w:shd w:val="clear" w:color="auto" w:fill="auto"/>
          </w:tcPr>
          <w:p w14:paraId="181ADF14" w14:textId="77777777" w:rsidR="00F42FB8" w:rsidRPr="00FD1A9F" w:rsidRDefault="00F42FB8" w:rsidP="0022530D">
            <w:pPr>
              <w:pStyle w:val="TableText"/>
              <w:rPr>
                <w:rFonts w:cs="SimSun"/>
                <w:sz w:val="22"/>
                <w:szCs w:val="22"/>
              </w:rPr>
            </w:pPr>
          </w:p>
        </w:tc>
        <w:tc>
          <w:tcPr>
            <w:tcW w:w="1651" w:type="dxa"/>
            <w:shd w:val="clear" w:color="auto" w:fill="auto"/>
          </w:tcPr>
          <w:p w14:paraId="59ECBC42" w14:textId="77777777" w:rsidR="00F42FB8" w:rsidRPr="00FD1A9F" w:rsidRDefault="00F42FB8" w:rsidP="0022530D">
            <w:pPr>
              <w:pStyle w:val="TableText"/>
              <w:rPr>
                <w:rFonts w:cs="SimSun"/>
                <w:sz w:val="22"/>
                <w:szCs w:val="22"/>
              </w:rPr>
            </w:pPr>
          </w:p>
        </w:tc>
      </w:tr>
      <w:tr w:rsidR="00F42FB8" w:rsidRPr="0027090C" w14:paraId="5DA4DF47" w14:textId="77777777" w:rsidTr="0022530D">
        <w:trPr>
          <w:cantSplit/>
        </w:trPr>
        <w:tc>
          <w:tcPr>
            <w:tcW w:w="3040" w:type="dxa"/>
            <w:shd w:val="clear" w:color="auto" w:fill="auto"/>
            <w:noWrap/>
          </w:tcPr>
          <w:p w14:paraId="7B8C818A" w14:textId="77777777" w:rsidR="00F42FB8" w:rsidRPr="00FD1A9F" w:rsidRDefault="00F42FB8" w:rsidP="0022530D">
            <w:pPr>
              <w:pStyle w:val="TableText"/>
              <w:rPr>
                <w:rFonts w:cs="SimSun"/>
              </w:rPr>
            </w:pPr>
            <w:r>
              <w:t>Профиль SSID</w:t>
            </w:r>
          </w:p>
        </w:tc>
        <w:tc>
          <w:tcPr>
            <w:tcW w:w="1595" w:type="dxa"/>
            <w:shd w:val="clear" w:color="auto" w:fill="auto"/>
          </w:tcPr>
          <w:p w14:paraId="585279F3" w14:textId="77777777" w:rsidR="00F42FB8" w:rsidRPr="00FD1A9F" w:rsidRDefault="00F42FB8" w:rsidP="0022530D">
            <w:pPr>
              <w:pStyle w:val="TableText"/>
              <w:rPr>
                <w:rFonts w:cs="SimSun"/>
                <w:sz w:val="22"/>
                <w:szCs w:val="22"/>
              </w:rPr>
            </w:pPr>
          </w:p>
        </w:tc>
        <w:tc>
          <w:tcPr>
            <w:tcW w:w="1652" w:type="dxa"/>
            <w:shd w:val="clear" w:color="auto" w:fill="auto"/>
          </w:tcPr>
          <w:p w14:paraId="6F1D51FD" w14:textId="77777777" w:rsidR="00F42FB8" w:rsidRPr="00FD1A9F" w:rsidRDefault="00F42FB8" w:rsidP="0022530D">
            <w:pPr>
              <w:pStyle w:val="TableText"/>
              <w:rPr>
                <w:rFonts w:cs="SimSun"/>
                <w:sz w:val="22"/>
                <w:szCs w:val="22"/>
              </w:rPr>
            </w:pPr>
          </w:p>
        </w:tc>
        <w:tc>
          <w:tcPr>
            <w:tcW w:w="1651" w:type="dxa"/>
            <w:shd w:val="clear" w:color="auto" w:fill="auto"/>
          </w:tcPr>
          <w:p w14:paraId="52DF5AA2" w14:textId="77777777" w:rsidR="00F42FB8" w:rsidRPr="00FD1A9F" w:rsidRDefault="00F42FB8" w:rsidP="0022530D">
            <w:pPr>
              <w:pStyle w:val="TableText"/>
              <w:rPr>
                <w:rFonts w:cs="SimSun"/>
                <w:sz w:val="22"/>
                <w:szCs w:val="22"/>
              </w:rPr>
            </w:pPr>
          </w:p>
        </w:tc>
      </w:tr>
      <w:tr w:rsidR="00F42FB8" w:rsidRPr="0027090C" w14:paraId="4216E726" w14:textId="77777777" w:rsidTr="0022530D">
        <w:trPr>
          <w:cantSplit/>
        </w:trPr>
        <w:tc>
          <w:tcPr>
            <w:tcW w:w="3040" w:type="dxa"/>
            <w:shd w:val="clear" w:color="auto" w:fill="auto"/>
            <w:noWrap/>
          </w:tcPr>
          <w:p w14:paraId="19168C40" w14:textId="77777777" w:rsidR="00F42FB8" w:rsidRPr="00FD1A9F" w:rsidRDefault="00F42FB8" w:rsidP="0022530D">
            <w:pPr>
              <w:pStyle w:val="TableText"/>
              <w:rPr>
                <w:rFonts w:cs="SimSun"/>
              </w:rPr>
            </w:pPr>
            <w:r>
              <w:t>Профиль безопасности</w:t>
            </w:r>
          </w:p>
        </w:tc>
        <w:tc>
          <w:tcPr>
            <w:tcW w:w="1595" w:type="dxa"/>
            <w:shd w:val="clear" w:color="auto" w:fill="auto"/>
          </w:tcPr>
          <w:p w14:paraId="110F247B" w14:textId="77777777" w:rsidR="00F42FB8" w:rsidRPr="00FD1A9F" w:rsidRDefault="00F42FB8" w:rsidP="0022530D">
            <w:pPr>
              <w:pStyle w:val="TableText"/>
              <w:rPr>
                <w:rFonts w:cs="SimSun"/>
                <w:sz w:val="22"/>
                <w:szCs w:val="22"/>
              </w:rPr>
            </w:pPr>
          </w:p>
        </w:tc>
        <w:tc>
          <w:tcPr>
            <w:tcW w:w="1652" w:type="dxa"/>
            <w:shd w:val="clear" w:color="auto" w:fill="auto"/>
          </w:tcPr>
          <w:p w14:paraId="0CF74320" w14:textId="77777777" w:rsidR="00F42FB8" w:rsidRPr="00FD1A9F" w:rsidRDefault="00F42FB8" w:rsidP="0022530D">
            <w:pPr>
              <w:pStyle w:val="TableText"/>
              <w:rPr>
                <w:rFonts w:cs="SimSun"/>
                <w:sz w:val="22"/>
                <w:szCs w:val="22"/>
              </w:rPr>
            </w:pPr>
          </w:p>
        </w:tc>
        <w:tc>
          <w:tcPr>
            <w:tcW w:w="1651" w:type="dxa"/>
            <w:shd w:val="clear" w:color="auto" w:fill="auto"/>
          </w:tcPr>
          <w:p w14:paraId="04D6DE32" w14:textId="77777777" w:rsidR="00F42FB8" w:rsidRPr="00FD1A9F" w:rsidRDefault="00F42FB8" w:rsidP="0022530D">
            <w:pPr>
              <w:pStyle w:val="TableText"/>
              <w:rPr>
                <w:rFonts w:cs="SimSun"/>
                <w:sz w:val="22"/>
                <w:szCs w:val="22"/>
              </w:rPr>
            </w:pPr>
          </w:p>
        </w:tc>
      </w:tr>
      <w:tr w:rsidR="00F42FB8" w:rsidRPr="0027090C" w14:paraId="13062178" w14:textId="77777777" w:rsidTr="0022530D">
        <w:trPr>
          <w:cantSplit/>
        </w:trPr>
        <w:tc>
          <w:tcPr>
            <w:tcW w:w="3040" w:type="dxa"/>
            <w:shd w:val="clear" w:color="auto" w:fill="auto"/>
            <w:noWrap/>
          </w:tcPr>
          <w:p w14:paraId="03AE857C" w14:textId="77777777" w:rsidR="00F42FB8" w:rsidRPr="00FD1A9F" w:rsidRDefault="00F42FB8" w:rsidP="0022530D">
            <w:pPr>
              <w:pStyle w:val="TableText"/>
              <w:rPr>
                <w:rFonts w:cs="SimSun"/>
              </w:rPr>
            </w:pPr>
            <w:r>
              <w:t>Профиль VAP</w:t>
            </w:r>
          </w:p>
        </w:tc>
        <w:tc>
          <w:tcPr>
            <w:tcW w:w="1595" w:type="dxa"/>
            <w:shd w:val="clear" w:color="auto" w:fill="auto"/>
          </w:tcPr>
          <w:p w14:paraId="59439001" w14:textId="77777777" w:rsidR="00F42FB8" w:rsidRPr="00FD1A9F" w:rsidRDefault="00F42FB8" w:rsidP="0022530D">
            <w:pPr>
              <w:pStyle w:val="TableText"/>
              <w:rPr>
                <w:rFonts w:cs="SimSun"/>
                <w:sz w:val="22"/>
                <w:szCs w:val="22"/>
              </w:rPr>
            </w:pPr>
          </w:p>
        </w:tc>
        <w:tc>
          <w:tcPr>
            <w:tcW w:w="1652" w:type="dxa"/>
            <w:shd w:val="clear" w:color="auto" w:fill="auto"/>
          </w:tcPr>
          <w:p w14:paraId="0FF86BC7" w14:textId="77777777" w:rsidR="00F42FB8" w:rsidRPr="00FD1A9F" w:rsidRDefault="00F42FB8" w:rsidP="0022530D">
            <w:pPr>
              <w:pStyle w:val="TableText"/>
              <w:rPr>
                <w:rFonts w:cs="SimSun"/>
                <w:sz w:val="22"/>
                <w:szCs w:val="22"/>
              </w:rPr>
            </w:pPr>
          </w:p>
        </w:tc>
        <w:tc>
          <w:tcPr>
            <w:tcW w:w="1651" w:type="dxa"/>
            <w:shd w:val="clear" w:color="auto" w:fill="auto"/>
          </w:tcPr>
          <w:p w14:paraId="484B7CF8" w14:textId="77777777" w:rsidR="00F42FB8" w:rsidRPr="00FD1A9F" w:rsidRDefault="00F42FB8" w:rsidP="0022530D">
            <w:pPr>
              <w:pStyle w:val="TableText"/>
              <w:rPr>
                <w:rFonts w:cs="SimSun"/>
                <w:sz w:val="22"/>
                <w:szCs w:val="22"/>
              </w:rPr>
            </w:pPr>
          </w:p>
        </w:tc>
      </w:tr>
      <w:tr w:rsidR="00F42FB8" w:rsidRPr="0027090C" w14:paraId="0CDDCB45" w14:textId="77777777" w:rsidTr="0022530D">
        <w:trPr>
          <w:cantSplit/>
        </w:trPr>
        <w:tc>
          <w:tcPr>
            <w:tcW w:w="3040" w:type="dxa"/>
            <w:shd w:val="clear" w:color="auto" w:fill="auto"/>
            <w:noWrap/>
          </w:tcPr>
          <w:p w14:paraId="6D3EB73B" w14:textId="77777777" w:rsidR="00F42FB8" w:rsidRPr="00FD1A9F" w:rsidRDefault="00F42FB8" w:rsidP="0022530D">
            <w:pPr>
              <w:pStyle w:val="TableText"/>
              <w:rPr>
                <w:rFonts w:cs="SimSun"/>
              </w:rPr>
            </w:pPr>
            <w:r>
              <w:t>Другие настройки</w:t>
            </w:r>
          </w:p>
        </w:tc>
        <w:tc>
          <w:tcPr>
            <w:tcW w:w="1595" w:type="dxa"/>
            <w:shd w:val="clear" w:color="auto" w:fill="auto"/>
          </w:tcPr>
          <w:p w14:paraId="1A084CF2" w14:textId="77777777" w:rsidR="00F42FB8" w:rsidRPr="00FD1A9F" w:rsidRDefault="00F42FB8" w:rsidP="0022530D">
            <w:pPr>
              <w:pStyle w:val="TableText"/>
              <w:rPr>
                <w:rFonts w:cs="SimSun"/>
                <w:sz w:val="22"/>
                <w:szCs w:val="22"/>
              </w:rPr>
            </w:pPr>
          </w:p>
        </w:tc>
        <w:tc>
          <w:tcPr>
            <w:tcW w:w="1652" w:type="dxa"/>
            <w:shd w:val="clear" w:color="auto" w:fill="auto"/>
          </w:tcPr>
          <w:p w14:paraId="4B7C92CA" w14:textId="77777777" w:rsidR="00F42FB8" w:rsidRPr="00FD1A9F" w:rsidRDefault="00F42FB8" w:rsidP="0022530D">
            <w:pPr>
              <w:pStyle w:val="TableText"/>
              <w:rPr>
                <w:rFonts w:cs="SimSun"/>
                <w:sz w:val="22"/>
                <w:szCs w:val="22"/>
              </w:rPr>
            </w:pPr>
          </w:p>
        </w:tc>
        <w:tc>
          <w:tcPr>
            <w:tcW w:w="1651" w:type="dxa"/>
            <w:shd w:val="clear" w:color="auto" w:fill="auto"/>
          </w:tcPr>
          <w:p w14:paraId="0518360A" w14:textId="77777777" w:rsidR="00F42FB8" w:rsidRPr="00FD1A9F" w:rsidRDefault="00F42FB8" w:rsidP="0022530D">
            <w:pPr>
              <w:pStyle w:val="TableText"/>
              <w:rPr>
                <w:rFonts w:cs="SimSun"/>
                <w:sz w:val="22"/>
                <w:szCs w:val="22"/>
              </w:rPr>
            </w:pPr>
          </w:p>
        </w:tc>
      </w:tr>
    </w:tbl>
    <w:p w14:paraId="33CBBAEF" w14:textId="77777777" w:rsidR="00F42FB8" w:rsidRDefault="00F42FB8" w:rsidP="00F42FB8">
      <w:pPr>
        <w:rPr>
          <w:b/>
          <w:bCs/>
        </w:rPr>
      </w:pPr>
    </w:p>
    <w:p w14:paraId="29CF2463" w14:textId="234A5D33" w:rsidR="00F42FB8" w:rsidRPr="001C428C" w:rsidRDefault="00F42FB8" w:rsidP="00F42FB8">
      <w:pPr>
        <w:rPr>
          <w:b/>
          <w:bCs/>
        </w:rPr>
      </w:pPr>
      <w:r>
        <w:rPr>
          <w:b/>
          <w:bCs/>
        </w:rPr>
        <w:t>Справочное решение</w:t>
      </w:r>
    </w:p>
    <w:tbl>
      <w:tblPr>
        <w:tblW w:w="7933"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668"/>
        <w:gridCol w:w="2072"/>
        <w:gridCol w:w="2097"/>
        <w:gridCol w:w="2096"/>
      </w:tblGrid>
      <w:tr w:rsidR="00F42FB8" w:rsidRPr="000C3104" w14:paraId="06E348B4" w14:textId="77777777" w:rsidTr="0067580C">
        <w:trPr>
          <w:cantSplit/>
          <w:tblHeader/>
        </w:trPr>
        <w:tc>
          <w:tcPr>
            <w:tcW w:w="1668"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0AB3C156" w14:textId="77777777" w:rsidR="00F42FB8" w:rsidRPr="00FD1A9F" w:rsidRDefault="00F42FB8" w:rsidP="0022530D">
            <w:pPr>
              <w:pStyle w:val="TableHeading"/>
              <w:rPr>
                <w:rFonts w:ascii="Arial" w:eastAsia="SimSun" w:hAnsi="Arial"/>
              </w:rPr>
            </w:pPr>
            <w:r>
              <w:t>Элемент</w:t>
            </w:r>
          </w:p>
        </w:tc>
        <w:tc>
          <w:tcPr>
            <w:tcW w:w="2072"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2D0CABC7" w14:textId="77777777" w:rsidR="00F42FB8" w:rsidRPr="00FD1A9F" w:rsidRDefault="00F42FB8" w:rsidP="0022530D">
            <w:pPr>
              <w:pStyle w:val="TableHeading"/>
              <w:rPr>
                <w:rFonts w:ascii="Arial" w:eastAsia="SimSun" w:hAnsi="Arial"/>
              </w:rPr>
            </w:pPr>
            <w:r>
              <w:t>WLAN на первом этаже</w:t>
            </w:r>
          </w:p>
        </w:tc>
        <w:tc>
          <w:tcPr>
            <w:tcW w:w="2097"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5A26B939" w14:textId="77777777" w:rsidR="00F42FB8" w:rsidRPr="00FD1A9F" w:rsidRDefault="00F42FB8" w:rsidP="0022530D">
            <w:pPr>
              <w:pStyle w:val="TableHeading"/>
              <w:rPr>
                <w:rFonts w:ascii="Arial" w:eastAsia="SimSun" w:hAnsi="Arial"/>
              </w:rPr>
            </w:pPr>
            <w:r>
              <w:t>WLAN на втором этаже</w:t>
            </w:r>
          </w:p>
        </w:tc>
        <w:tc>
          <w:tcPr>
            <w:tcW w:w="2096"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1A9CA7EF" w14:textId="77777777" w:rsidR="00F42FB8" w:rsidRPr="00FD1A9F" w:rsidRDefault="00F42FB8" w:rsidP="0022530D">
            <w:pPr>
              <w:pStyle w:val="TableHeading"/>
              <w:rPr>
                <w:rFonts w:hAnsi="Arial"/>
                <w:color w:val="000000"/>
                <w:kern w:val="24"/>
              </w:rPr>
            </w:pPr>
            <w:r>
              <w:t>WLAN на третьем этаже</w:t>
            </w:r>
          </w:p>
        </w:tc>
      </w:tr>
      <w:tr w:rsidR="00F42FB8" w:rsidRPr="000C3104" w14:paraId="272BE4BA" w14:textId="77777777" w:rsidTr="0022530D">
        <w:tc>
          <w:tcPr>
            <w:tcW w:w="1668" w:type="dxa"/>
            <w:shd w:val="clear" w:color="auto" w:fill="auto"/>
            <w:hideMark/>
          </w:tcPr>
          <w:p w14:paraId="5868E2CD" w14:textId="77777777" w:rsidR="00F42FB8" w:rsidRPr="00FD1A9F" w:rsidRDefault="00F42FB8" w:rsidP="0022530D">
            <w:pPr>
              <w:pStyle w:val="TableText"/>
              <w:rPr>
                <w:rFonts w:ascii="Arial" w:eastAsia="SimSun" w:hAnsi="Arial" w:cs="Arial"/>
              </w:rPr>
            </w:pPr>
            <w:r>
              <w:t>VLAN для управления AP</w:t>
            </w:r>
          </w:p>
        </w:tc>
        <w:tc>
          <w:tcPr>
            <w:tcW w:w="2072" w:type="dxa"/>
            <w:shd w:val="clear" w:color="auto" w:fill="auto"/>
            <w:hideMark/>
          </w:tcPr>
          <w:p w14:paraId="4AD1C244" w14:textId="77777777" w:rsidR="00F42FB8" w:rsidRPr="00FD1A9F" w:rsidRDefault="00F42FB8" w:rsidP="0022530D">
            <w:pPr>
              <w:pStyle w:val="TableText"/>
              <w:rPr>
                <w:rFonts w:cs="Arial"/>
              </w:rPr>
            </w:pPr>
            <w:r>
              <w:t>VLAN205</w:t>
            </w:r>
          </w:p>
        </w:tc>
        <w:tc>
          <w:tcPr>
            <w:tcW w:w="2097" w:type="dxa"/>
            <w:shd w:val="clear" w:color="auto" w:fill="auto"/>
            <w:hideMark/>
          </w:tcPr>
          <w:p w14:paraId="6C1684D7" w14:textId="77777777" w:rsidR="00F42FB8" w:rsidRPr="00FD1A9F" w:rsidRDefault="00F42FB8" w:rsidP="0022530D">
            <w:pPr>
              <w:pStyle w:val="TableText"/>
              <w:rPr>
                <w:rFonts w:cs="Arial"/>
              </w:rPr>
            </w:pPr>
            <w:r>
              <w:t>VLAN206</w:t>
            </w:r>
          </w:p>
        </w:tc>
        <w:tc>
          <w:tcPr>
            <w:tcW w:w="2096" w:type="dxa"/>
            <w:shd w:val="clear" w:color="auto" w:fill="auto"/>
          </w:tcPr>
          <w:p w14:paraId="36F319A7" w14:textId="77777777" w:rsidR="00F42FB8" w:rsidRPr="00FD1A9F" w:rsidRDefault="00F42FB8" w:rsidP="0022530D">
            <w:pPr>
              <w:pStyle w:val="TableText"/>
              <w:rPr>
                <w:rFonts w:cs="Arial"/>
              </w:rPr>
            </w:pPr>
            <w:r>
              <w:t>VLAN207</w:t>
            </w:r>
          </w:p>
        </w:tc>
      </w:tr>
      <w:tr w:rsidR="00F42FB8" w:rsidRPr="000C3104" w14:paraId="703B2B50" w14:textId="77777777" w:rsidTr="0022530D">
        <w:tc>
          <w:tcPr>
            <w:tcW w:w="1668" w:type="dxa"/>
            <w:shd w:val="clear" w:color="auto" w:fill="auto"/>
            <w:hideMark/>
          </w:tcPr>
          <w:p w14:paraId="59F26ADE" w14:textId="77777777" w:rsidR="00F42FB8" w:rsidRPr="00FD1A9F" w:rsidRDefault="00F42FB8" w:rsidP="0022530D">
            <w:pPr>
              <w:pStyle w:val="TableText"/>
              <w:rPr>
                <w:rFonts w:ascii="Arial" w:eastAsia="SimSun" w:hAnsi="Arial" w:cs="Arial"/>
              </w:rPr>
            </w:pPr>
            <w:r>
              <w:t>Сервисная VLAN</w:t>
            </w:r>
          </w:p>
        </w:tc>
        <w:tc>
          <w:tcPr>
            <w:tcW w:w="2072" w:type="dxa"/>
            <w:shd w:val="clear" w:color="auto" w:fill="auto"/>
            <w:hideMark/>
          </w:tcPr>
          <w:p w14:paraId="43FAA270" w14:textId="77777777" w:rsidR="00F42FB8" w:rsidRPr="00FD1A9F" w:rsidRDefault="00F42FB8" w:rsidP="0022530D">
            <w:pPr>
              <w:pStyle w:val="TableText"/>
              <w:rPr>
                <w:rFonts w:cs="Arial"/>
              </w:rPr>
            </w:pPr>
            <w:r>
              <w:t>VLAN105</w:t>
            </w:r>
          </w:p>
        </w:tc>
        <w:tc>
          <w:tcPr>
            <w:tcW w:w="2097" w:type="dxa"/>
            <w:shd w:val="clear" w:color="auto" w:fill="auto"/>
            <w:hideMark/>
          </w:tcPr>
          <w:p w14:paraId="013669B9" w14:textId="77777777" w:rsidR="00F42FB8" w:rsidRPr="00FD1A9F" w:rsidRDefault="00F42FB8" w:rsidP="0022530D">
            <w:pPr>
              <w:pStyle w:val="TableText"/>
              <w:rPr>
                <w:rFonts w:cs="Arial"/>
              </w:rPr>
            </w:pPr>
            <w:r>
              <w:t>VLAN106</w:t>
            </w:r>
          </w:p>
        </w:tc>
        <w:tc>
          <w:tcPr>
            <w:tcW w:w="2096" w:type="dxa"/>
            <w:shd w:val="clear" w:color="auto" w:fill="auto"/>
          </w:tcPr>
          <w:p w14:paraId="1F82992E" w14:textId="77777777" w:rsidR="00F42FB8" w:rsidRPr="00FD1A9F" w:rsidRDefault="00F42FB8" w:rsidP="0022530D">
            <w:pPr>
              <w:pStyle w:val="TableText"/>
              <w:rPr>
                <w:rFonts w:cs="Arial"/>
              </w:rPr>
            </w:pPr>
            <w:r>
              <w:t>VLAN107</w:t>
            </w:r>
          </w:p>
        </w:tc>
      </w:tr>
      <w:tr w:rsidR="00F42FB8" w:rsidRPr="000C3104" w14:paraId="4C5B1D3A" w14:textId="77777777" w:rsidTr="0022530D">
        <w:tc>
          <w:tcPr>
            <w:tcW w:w="1668" w:type="dxa"/>
            <w:shd w:val="clear" w:color="auto" w:fill="auto"/>
            <w:hideMark/>
          </w:tcPr>
          <w:p w14:paraId="28F98AD9" w14:textId="77777777" w:rsidR="00F42FB8" w:rsidRPr="00FD1A9F" w:rsidRDefault="00F42FB8" w:rsidP="0022530D">
            <w:pPr>
              <w:pStyle w:val="TableText"/>
              <w:rPr>
                <w:rFonts w:ascii="Arial" w:eastAsia="SimSun" w:hAnsi="Arial" w:cs="Arial"/>
              </w:rPr>
            </w:pPr>
            <w:r>
              <w:t>DHCP-сервер</w:t>
            </w:r>
          </w:p>
        </w:tc>
        <w:tc>
          <w:tcPr>
            <w:tcW w:w="2072" w:type="dxa"/>
            <w:shd w:val="clear" w:color="auto" w:fill="auto"/>
            <w:hideMark/>
          </w:tcPr>
          <w:p w14:paraId="08505C8F" w14:textId="77777777" w:rsidR="00F42FB8" w:rsidRPr="00FD1A9F" w:rsidRDefault="00F42FB8" w:rsidP="0022530D">
            <w:pPr>
              <w:pStyle w:val="TableText"/>
              <w:rPr>
                <w:rFonts w:ascii="Arial" w:eastAsia="SimSun" w:hAnsi="Arial" w:cs="Arial"/>
              </w:rPr>
            </w:pPr>
            <w:r>
              <w:t>CORE1 назначает IP-адреса для AP и STA.</w:t>
            </w:r>
          </w:p>
        </w:tc>
        <w:tc>
          <w:tcPr>
            <w:tcW w:w="2097" w:type="dxa"/>
            <w:shd w:val="clear" w:color="auto" w:fill="auto"/>
          </w:tcPr>
          <w:p w14:paraId="0DFB967F" w14:textId="77777777" w:rsidR="00F42FB8" w:rsidRPr="00FD1A9F" w:rsidRDefault="00F42FB8" w:rsidP="0022530D">
            <w:pPr>
              <w:pStyle w:val="TableText"/>
              <w:rPr>
                <w:rFonts w:ascii="Arial" w:eastAsia="SimSun" w:hAnsi="Arial" w:cs="Arial"/>
              </w:rPr>
            </w:pPr>
            <w:r>
              <w:t>F2-AGG1 назначает IP-адреса для AP и STA.</w:t>
            </w:r>
          </w:p>
        </w:tc>
        <w:tc>
          <w:tcPr>
            <w:tcW w:w="2096" w:type="dxa"/>
            <w:shd w:val="clear" w:color="auto" w:fill="auto"/>
          </w:tcPr>
          <w:p w14:paraId="07C930A0" w14:textId="77777777" w:rsidR="00F42FB8" w:rsidRPr="00FD1A9F" w:rsidRDefault="00F42FB8" w:rsidP="0022530D">
            <w:pPr>
              <w:pStyle w:val="TableText"/>
              <w:rPr>
                <w:rFonts w:cs="Huawei Sans"/>
                <w:color w:val="000000"/>
                <w:kern w:val="24"/>
              </w:rPr>
            </w:pPr>
            <w:r>
              <w:t>F3-AGG1 назначает IP-адреса для AP и STA.</w:t>
            </w:r>
          </w:p>
        </w:tc>
      </w:tr>
      <w:tr w:rsidR="00F42FB8" w:rsidRPr="000C3104" w14:paraId="10858E99" w14:textId="77777777" w:rsidTr="0022530D">
        <w:tc>
          <w:tcPr>
            <w:tcW w:w="1668" w:type="dxa"/>
            <w:shd w:val="clear" w:color="auto" w:fill="auto"/>
            <w:hideMark/>
          </w:tcPr>
          <w:p w14:paraId="5E7D0F43" w14:textId="77777777" w:rsidR="00F42FB8" w:rsidRPr="00FD1A9F" w:rsidRDefault="00F42FB8" w:rsidP="0022530D">
            <w:pPr>
              <w:pStyle w:val="TableText"/>
              <w:rPr>
                <w:rFonts w:ascii="Arial" w:eastAsia="SimSun" w:hAnsi="Arial" w:cs="Arial"/>
              </w:rPr>
            </w:pPr>
            <w:r>
              <w:t>IP-адрес интерфейса-источника контроллера доступа</w:t>
            </w:r>
          </w:p>
        </w:tc>
        <w:tc>
          <w:tcPr>
            <w:tcW w:w="6265" w:type="dxa"/>
            <w:gridSpan w:val="3"/>
            <w:shd w:val="clear" w:color="auto" w:fill="auto"/>
            <w:hideMark/>
          </w:tcPr>
          <w:p w14:paraId="7EBF6B55" w14:textId="77777777" w:rsidR="00F42FB8" w:rsidRPr="00FD1A9F" w:rsidRDefault="00F42FB8" w:rsidP="0022530D">
            <w:pPr>
              <w:pStyle w:val="TableText"/>
              <w:rPr>
                <w:rFonts w:cs="Huawei Sans"/>
                <w:color w:val="000000"/>
                <w:kern w:val="24"/>
              </w:rPr>
            </w:pPr>
            <w:r>
              <w:t>VLANIF205: 192.168.205.253/24</w:t>
            </w:r>
          </w:p>
        </w:tc>
      </w:tr>
      <w:tr w:rsidR="00F42FB8" w:rsidRPr="000C3104" w14:paraId="169B44D6" w14:textId="77777777" w:rsidTr="0022530D">
        <w:tc>
          <w:tcPr>
            <w:tcW w:w="1668" w:type="dxa"/>
            <w:shd w:val="clear" w:color="auto" w:fill="auto"/>
            <w:hideMark/>
          </w:tcPr>
          <w:p w14:paraId="6EBC3AA7" w14:textId="77777777" w:rsidR="00F42FB8" w:rsidRPr="00FD1A9F" w:rsidRDefault="00F42FB8" w:rsidP="0022530D">
            <w:pPr>
              <w:pStyle w:val="TableText"/>
              <w:rPr>
                <w:rFonts w:ascii="Arial" w:eastAsia="SimSun" w:hAnsi="Arial" w:cs="Arial"/>
              </w:rPr>
            </w:pPr>
            <w:r>
              <w:t>Группа AP</w:t>
            </w:r>
          </w:p>
        </w:tc>
        <w:tc>
          <w:tcPr>
            <w:tcW w:w="2072" w:type="dxa"/>
            <w:shd w:val="clear" w:color="auto" w:fill="auto"/>
            <w:hideMark/>
          </w:tcPr>
          <w:p w14:paraId="462305EA" w14:textId="77777777" w:rsidR="00F42FB8" w:rsidRPr="00FD1A9F" w:rsidRDefault="00F42FB8" w:rsidP="0022530D">
            <w:pPr>
              <w:pStyle w:val="TableText"/>
              <w:rPr>
                <w:rFonts w:cs="Arial"/>
              </w:rPr>
            </w:pPr>
            <w:r>
              <w:t>Имя: WLAN-F1</w:t>
            </w:r>
            <w:r>
              <w:br/>
              <w:t>Профиль VAP: WLAN-F1</w:t>
            </w:r>
          </w:p>
          <w:p w14:paraId="48A6B58D" w14:textId="77777777" w:rsidR="00F42FB8" w:rsidRPr="00FD1A9F" w:rsidRDefault="00F42FB8" w:rsidP="0022530D">
            <w:pPr>
              <w:pStyle w:val="TableText"/>
              <w:rPr>
                <w:rFonts w:ascii="Arial" w:eastAsia="SimSun" w:hAnsi="Arial" w:cs="Arial"/>
              </w:rPr>
            </w:pPr>
            <w:r>
              <w:lastRenderedPageBreak/>
              <w:t>Профиль регулирующего домена: default</w:t>
            </w:r>
          </w:p>
        </w:tc>
        <w:tc>
          <w:tcPr>
            <w:tcW w:w="2097" w:type="dxa"/>
            <w:shd w:val="clear" w:color="auto" w:fill="auto"/>
            <w:hideMark/>
          </w:tcPr>
          <w:p w14:paraId="3E8FD05E" w14:textId="77777777" w:rsidR="00F42FB8" w:rsidRPr="00FD1A9F" w:rsidRDefault="00F42FB8" w:rsidP="0022530D">
            <w:pPr>
              <w:pStyle w:val="TableText"/>
              <w:rPr>
                <w:rFonts w:cs="Arial"/>
              </w:rPr>
            </w:pPr>
            <w:r>
              <w:lastRenderedPageBreak/>
              <w:t>Имя: WLAN-F2</w:t>
            </w:r>
            <w:r>
              <w:br/>
              <w:t>Профиль VAP: WLAN-F2</w:t>
            </w:r>
          </w:p>
          <w:p w14:paraId="2E398070" w14:textId="77777777" w:rsidR="00F42FB8" w:rsidRPr="00FD1A9F" w:rsidRDefault="00F42FB8" w:rsidP="0022530D">
            <w:pPr>
              <w:pStyle w:val="TableText"/>
              <w:rPr>
                <w:rFonts w:ascii="Arial" w:eastAsia="SimSun" w:hAnsi="Arial" w:cs="Arial"/>
              </w:rPr>
            </w:pPr>
            <w:r>
              <w:lastRenderedPageBreak/>
              <w:t>Профиль регулирующего домена: default</w:t>
            </w:r>
          </w:p>
        </w:tc>
        <w:tc>
          <w:tcPr>
            <w:tcW w:w="2096" w:type="dxa"/>
            <w:shd w:val="clear" w:color="auto" w:fill="auto"/>
          </w:tcPr>
          <w:p w14:paraId="6F011DCE" w14:textId="77777777" w:rsidR="00F42FB8" w:rsidRPr="00FD1A9F" w:rsidRDefault="00F42FB8" w:rsidP="0022530D">
            <w:pPr>
              <w:pStyle w:val="TableText"/>
              <w:rPr>
                <w:rFonts w:cs="Arial"/>
              </w:rPr>
            </w:pPr>
            <w:r>
              <w:lastRenderedPageBreak/>
              <w:t>Имя: WLAN-F3</w:t>
            </w:r>
            <w:r>
              <w:br/>
              <w:t>Профиль VAP: WLAN-F3</w:t>
            </w:r>
          </w:p>
          <w:p w14:paraId="18E14EDD" w14:textId="77777777" w:rsidR="00F42FB8" w:rsidRPr="00FD1A9F" w:rsidRDefault="00F42FB8" w:rsidP="0022530D">
            <w:pPr>
              <w:pStyle w:val="TableText"/>
              <w:rPr>
                <w:rFonts w:hAnsi="Arial" w:cs="Arial"/>
                <w:color w:val="000000"/>
                <w:kern w:val="24"/>
              </w:rPr>
            </w:pPr>
            <w:r>
              <w:lastRenderedPageBreak/>
              <w:t>Профиль регулирующего домена: default</w:t>
            </w:r>
          </w:p>
        </w:tc>
      </w:tr>
      <w:tr w:rsidR="00F42FB8" w:rsidRPr="000C3104" w14:paraId="67A7E914" w14:textId="77777777" w:rsidTr="0022530D">
        <w:tc>
          <w:tcPr>
            <w:tcW w:w="1668" w:type="dxa"/>
            <w:shd w:val="clear" w:color="auto" w:fill="auto"/>
            <w:hideMark/>
          </w:tcPr>
          <w:p w14:paraId="5DAC8355" w14:textId="77777777" w:rsidR="00F42FB8" w:rsidRPr="00FD1A9F" w:rsidRDefault="00F42FB8" w:rsidP="00742F68">
            <w:pPr>
              <w:pStyle w:val="TableText"/>
              <w:ind w:right="-162"/>
              <w:rPr>
                <w:rFonts w:ascii="Arial" w:eastAsia="SimSun" w:hAnsi="Arial" w:cs="Arial"/>
              </w:rPr>
            </w:pPr>
            <w:r>
              <w:lastRenderedPageBreak/>
              <w:t>Профиль регулирующего домена</w:t>
            </w:r>
          </w:p>
        </w:tc>
        <w:tc>
          <w:tcPr>
            <w:tcW w:w="6265" w:type="dxa"/>
            <w:gridSpan w:val="3"/>
            <w:shd w:val="clear" w:color="auto" w:fill="auto"/>
            <w:hideMark/>
          </w:tcPr>
          <w:p w14:paraId="3E37398F" w14:textId="77777777" w:rsidR="00F42FB8" w:rsidRPr="00FD1A9F" w:rsidRDefault="00F42FB8" w:rsidP="0022530D">
            <w:pPr>
              <w:pStyle w:val="TableText"/>
              <w:rPr>
                <w:rFonts w:cs="Arial"/>
              </w:rPr>
            </w:pPr>
            <w:r>
              <w:t>Имя: default</w:t>
            </w:r>
            <w:r>
              <w:br/>
              <w:t>Код страны: CN</w:t>
            </w:r>
          </w:p>
        </w:tc>
      </w:tr>
      <w:tr w:rsidR="00F42FB8" w:rsidRPr="000C3104" w14:paraId="72DC674C" w14:textId="77777777" w:rsidTr="0022530D">
        <w:tc>
          <w:tcPr>
            <w:tcW w:w="1668" w:type="dxa"/>
            <w:shd w:val="clear" w:color="auto" w:fill="auto"/>
            <w:hideMark/>
          </w:tcPr>
          <w:p w14:paraId="2FA5A512" w14:textId="77777777" w:rsidR="00F42FB8" w:rsidRPr="00FD1A9F" w:rsidRDefault="00F42FB8" w:rsidP="0022530D">
            <w:pPr>
              <w:pStyle w:val="TableText"/>
              <w:rPr>
                <w:rFonts w:ascii="Arial" w:eastAsia="SimSun" w:hAnsi="Arial" w:cs="Arial"/>
              </w:rPr>
            </w:pPr>
            <w:r>
              <w:t>Профиль SSID</w:t>
            </w:r>
          </w:p>
        </w:tc>
        <w:tc>
          <w:tcPr>
            <w:tcW w:w="2072" w:type="dxa"/>
            <w:shd w:val="clear" w:color="auto" w:fill="auto"/>
            <w:hideMark/>
          </w:tcPr>
          <w:p w14:paraId="00BA603C" w14:textId="77777777" w:rsidR="00F42FB8" w:rsidRPr="00FD1A9F" w:rsidRDefault="00F42FB8" w:rsidP="0022530D">
            <w:pPr>
              <w:pStyle w:val="TableText"/>
              <w:rPr>
                <w:rFonts w:cs="Arial"/>
              </w:rPr>
            </w:pPr>
            <w:r>
              <w:t>Имя: WLAN-F1</w:t>
            </w:r>
            <w:r>
              <w:br/>
              <w:t>Имя SSID: WLAN-F1</w:t>
            </w:r>
          </w:p>
        </w:tc>
        <w:tc>
          <w:tcPr>
            <w:tcW w:w="2097" w:type="dxa"/>
            <w:shd w:val="clear" w:color="auto" w:fill="auto"/>
            <w:hideMark/>
          </w:tcPr>
          <w:p w14:paraId="090A9639" w14:textId="77777777" w:rsidR="00F42FB8" w:rsidRPr="00FD1A9F" w:rsidRDefault="00F42FB8" w:rsidP="0022530D">
            <w:pPr>
              <w:pStyle w:val="TableText"/>
              <w:rPr>
                <w:rFonts w:cs="Arial"/>
              </w:rPr>
            </w:pPr>
            <w:r>
              <w:t>Имя профиля: WLAN-F2</w:t>
            </w:r>
          </w:p>
          <w:p w14:paraId="7631B390" w14:textId="77777777" w:rsidR="00F42FB8" w:rsidRPr="00FD1A9F" w:rsidRDefault="00F42FB8" w:rsidP="0022530D">
            <w:pPr>
              <w:pStyle w:val="TableText"/>
              <w:rPr>
                <w:rFonts w:ascii="Arial" w:eastAsia="SimSun" w:hAnsi="Arial" w:cs="Arial"/>
              </w:rPr>
            </w:pPr>
            <w:r>
              <w:t>Имя SSID: WLAN-F2</w:t>
            </w:r>
          </w:p>
        </w:tc>
        <w:tc>
          <w:tcPr>
            <w:tcW w:w="2096" w:type="dxa"/>
            <w:shd w:val="clear" w:color="auto" w:fill="auto"/>
          </w:tcPr>
          <w:p w14:paraId="6BC2A31E" w14:textId="77777777" w:rsidR="00F42FB8" w:rsidRPr="00FD1A9F" w:rsidRDefault="00F42FB8" w:rsidP="0022530D">
            <w:pPr>
              <w:pStyle w:val="TableText"/>
              <w:rPr>
                <w:rFonts w:cs="Arial"/>
              </w:rPr>
            </w:pPr>
            <w:r>
              <w:t>Имя профиля: WLAN-F3</w:t>
            </w:r>
          </w:p>
          <w:p w14:paraId="24F8AB9D" w14:textId="77777777" w:rsidR="00F42FB8" w:rsidRPr="00FD1A9F" w:rsidRDefault="00F42FB8" w:rsidP="0022530D">
            <w:pPr>
              <w:pStyle w:val="TableText"/>
              <w:rPr>
                <w:rFonts w:hAnsi="Arial" w:cs="Arial"/>
                <w:color w:val="000000"/>
                <w:kern w:val="24"/>
              </w:rPr>
            </w:pPr>
            <w:r>
              <w:t>Имя SSID: WLAN-F3</w:t>
            </w:r>
          </w:p>
        </w:tc>
      </w:tr>
      <w:tr w:rsidR="00F42FB8" w:rsidRPr="000C3104" w14:paraId="0633C1D2" w14:textId="77777777" w:rsidTr="0022530D">
        <w:tc>
          <w:tcPr>
            <w:tcW w:w="1668" w:type="dxa"/>
            <w:shd w:val="clear" w:color="auto" w:fill="auto"/>
            <w:hideMark/>
          </w:tcPr>
          <w:p w14:paraId="0C73B078" w14:textId="77777777" w:rsidR="00F42FB8" w:rsidRPr="00FD1A9F" w:rsidRDefault="00F42FB8" w:rsidP="0022530D">
            <w:pPr>
              <w:pStyle w:val="TableText"/>
              <w:rPr>
                <w:rFonts w:ascii="Arial" w:eastAsia="SimSun" w:hAnsi="Arial" w:cs="Arial"/>
              </w:rPr>
            </w:pPr>
            <w:r>
              <w:t>Профиль безопасности</w:t>
            </w:r>
          </w:p>
        </w:tc>
        <w:tc>
          <w:tcPr>
            <w:tcW w:w="2072" w:type="dxa"/>
            <w:shd w:val="clear" w:color="auto" w:fill="auto"/>
            <w:hideMark/>
          </w:tcPr>
          <w:p w14:paraId="4D45A7C3" w14:textId="77777777" w:rsidR="00F42FB8" w:rsidRPr="00FD1A9F" w:rsidRDefault="00F42FB8" w:rsidP="0022530D">
            <w:pPr>
              <w:pStyle w:val="TableText"/>
              <w:rPr>
                <w:rFonts w:cs="Arial"/>
              </w:rPr>
            </w:pPr>
            <w:r>
              <w:t>Имя: WLAN-F1</w:t>
            </w:r>
            <w:r>
              <w:br/>
              <w:t>Политика безопасности: WPA-WPA2+PSK+AES</w:t>
            </w:r>
            <w:r>
              <w:br/>
              <w:t>Пароль: WLAN@Guest123</w:t>
            </w:r>
          </w:p>
        </w:tc>
        <w:tc>
          <w:tcPr>
            <w:tcW w:w="2097" w:type="dxa"/>
            <w:shd w:val="clear" w:color="auto" w:fill="auto"/>
            <w:hideMark/>
          </w:tcPr>
          <w:p w14:paraId="0441B837" w14:textId="77777777" w:rsidR="00F42FB8" w:rsidRPr="00FD1A9F" w:rsidRDefault="00F42FB8" w:rsidP="0022530D">
            <w:pPr>
              <w:pStyle w:val="TableText"/>
              <w:rPr>
                <w:rFonts w:cs="Arial"/>
              </w:rPr>
            </w:pPr>
            <w:r>
              <w:t>Имя: WLAN-F2</w:t>
            </w:r>
          </w:p>
          <w:p w14:paraId="6844B752" w14:textId="77777777" w:rsidR="00F42FB8" w:rsidRPr="00FD1A9F" w:rsidRDefault="00F42FB8" w:rsidP="0022530D">
            <w:pPr>
              <w:pStyle w:val="TableText"/>
              <w:rPr>
                <w:rFonts w:cs="Arial"/>
              </w:rPr>
            </w:pPr>
            <w:r>
              <w:t>Политика безопасности: WPA-WPA2+PSK+AES</w:t>
            </w:r>
            <w:r>
              <w:br/>
              <w:t>Пароль: WLAN@Employee2</w:t>
            </w:r>
          </w:p>
        </w:tc>
        <w:tc>
          <w:tcPr>
            <w:tcW w:w="2096" w:type="dxa"/>
            <w:shd w:val="clear" w:color="auto" w:fill="auto"/>
          </w:tcPr>
          <w:p w14:paraId="2F39BE79" w14:textId="77777777" w:rsidR="00F42FB8" w:rsidRPr="00FD1A9F" w:rsidRDefault="00F42FB8" w:rsidP="0022530D">
            <w:pPr>
              <w:pStyle w:val="TableText"/>
              <w:rPr>
                <w:rFonts w:cs="Arial"/>
              </w:rPr>
            </w:pPr>
            <w:r>
              <w:t>Имя: WLAN-F3</w:t>
            </w:r>
          </w:p>
          <w:p w14:paraId="554D0132" w14:textId="77777777" w:rsidR="00F42FB8" w:rsidRPr="00FD1A9F" w:rsidRDefault="00F42FB8" w:rsidP="0022530D">
            <w:pPr>
              <w:pStyle w:val="TableText"/>
              <w:rPr>
                <w:rFonts w:cs="Arial"/>
              </w:rPr>
            </w:pPr>
            <w:r>
              <w:t>Политика безопасности: WPA-WPA2+PSK+AES</w:t>
            </w:r>
            <w:r>
              <w:br/>
              <w:t>Пароль: WLAN@Employee3</w:t>
            </w:r>
          </w:p>
        </w:tc>
      </w:tr>
      <w:tr w:rsidR="00F42FB8" w:rsidRPr="000C3104" w14:paraId="5B8CEF4C" w14:textId="77777777" w:rsidTr="0022530D">
        <w:tc>
          <w:tcPr>
            <w:tcW w:w="1668" w:type="dxa"/>
            <w:shd w:val="clear" w:color="auto" w:fill="auto"/>
            <w:hideMark/>
          </w:tcPr>
          <w:p w14:paraId="0A9F42ED" w14:textId="77777777" w:rsidR="00F42FB8" w:rsidRPr="00FD1A9F" w:rsidRDefault="00F42FB8" w:rsidP="0022530D">
            <w:pPr>
              <w:pStyle w:val="TableText"/>
              <w:rPr>
                <w:rFonts w:ascii="Arial" w:eastAsia="SimSun" w:hAnsi="Arial" w:cs="Arial"/>
              </w:rPr>
            </w:pPr>
            <w:r>
              <w:t>Профиль VAP</w:t>
            </w:r>
          </w:p>
        </w:tc>
        <w:tc>
          <w:tcPr>
            <w:tcW w:w="2072" w:type="dxa"/>
            <w:shd w:val="clear" w:color="auto" w:fill="auto"/>
            <w:hideMark/>
          </w:tcPr>
          <w:p w14:paraId="1AD722F7" w14:textId="77777777" w:rsidR="00F42FB8" w:rsidRPr="00FD1A9F" w:rsidRDefault="00F42FB8" w:rsidP="0022530D">
            <w:pPr>
              <w:pStyle w:val="TableText"/>
              <w:rPr>
                <w:rFonts w:cs="Arial"/>
              </w:rPr>
            </w:pPr>
            <w:r>
              <w:t>Имя: WLAN-F1</w:t>
            </w:r>
            <w:r>
              <w:br/>
              <w:t>Режим передачи: прямая передача</w:t>
            </w:r>
            <w:r>
              <w:br/>
              <w:t>Сервисная VLAN: VLAN: 105</w:t>
            </w:r>
            <w:r>
              <w:br/>
              <w:t>Профили:</w:t>
            </w:r>
          </w:p>
          <w:p w14:paraId="4A651F4B" w14:textId="77777777" w:rsidR="00F42FB8" w:rsidRPr="00FD1A9F" w:rsidRDefault="00F42FB8" w:rsidP="0022530D">
            <w:pPr>
              <w:pStyle w:val="TableText"/>
              <w:rPr>
                <w:rFonts w:cs="Arial"/>
              </w:rPr>
            </w:pPr>
            <w:r>
              <w:t>Профиль SSID: WLAN-F1</w:t>
            </w:r>
            <w:r>
              <w:br/>
              <w:t>Профиль безопасности: WLAN-F1</w:t>
            </w:r>
          </w:p>
        </w:tc>
        <w:tc>
          <w:tcPr>
            <w:tcW w:w="2097" w:type="dxa"/>
            <w:shd w:val="clear" w:color="auto" w:fill="auto"/>
            <w:hideMark/>
          </w:tcPr>
          <w:p w14:paraId="246E579D" w14:textId="77777777" w:rsidR="00F42FB8" w:rsidRPr="00FD1A9F" w:rsidRDefault="00F42FB8" w:rsidP="0022530D">
            <w:pPr>
              <w:pStyle w:val="TableText"/>
              <w:rPr>
                <w:rFonts w:cs="Arial"/>
              </w:rPr>
            </w:pPr>
            <w:r>
              <w:t>Имя: WLAN-F2</w:t>
            </w:r>
            <w:r>
              <w:br/>
              <w:t>Режим передачи: прямая передача</w:t>
            </w:r>
            <w:r>
              <w:br/>
              <w:t>Сервисная VLAN: 106</w:t>
            </w:r>
            <w:r>
              <w:br/>
              <w:t>Профили:</w:t>
            </w:r>
          </w:p>
          <w:p w14:paraId="3823F3EF" w14:textId="77777777" w:rsidR="00F42FB8" w:rsidRPr="00FD1A9F" w:rsidRDefault="00F42FB8" w:rsidP="0022530D">
            <w:pPr>
              <w:pStyle w:val="TableText"/>
              <w:rPr>
                <w:rFonts w:cs="Arial"/>
              </w:rPr>
            </w:pPr>
            <w:r>
              <w:t>Профиль SSID: WLAN-F2</w:t>
            </w:r>
          </w:p>
          <w:p w14:paraId="5651DFC1" w14:textId="77777777" w:rsidR="00F42FB8" w:rsidRPr="00FD1A9F" w:rsidRDefault="00F42FB8" w:rsidP="0022530D">
            <w:pPr>
              <w:pStyle w:val="TableText"/>
              <w:rPr>
                <w:rFonts w:ascii="Arial" w:eastAsia="SimSun" w:hAnsi="Arial" w:cs="Arial"/>
              </w:rPr>
            </w:pPr>
            <w:r>
              <w:t>Профиль безопасности: WLAN-F2</w:t>
            </w:r>
          </w:p>
        </w:tc>
        <w:tc>
          <w:tcPr>
            <w:tcW w:w="2096" w:type="dxa"/>
            <w:shd w:val="clear" w:color="auto" w:fill="auto"/>
          </w:tcPr>
          <w:p w14:paraId="1E01D757" w14:textId="77777777" w:rsidR="00F42FB8" w:rsidRPr="00FD1A9F" w:rsidRDefault="00F42FB8" w:rsidP="0022530D">
            <w:pPr>
              <w:pStyle w:val="TableText"/>
              <w:rPr>
                <w:rFonts w:cs="Arial"/>
              </w:rPr>
            </w:pPr>
            <w:r>
              <w:t>Имя: WLAN-F3</w:t>
            </w:r>
            <w:r>
              <w:br/>
              <w:t>Режим передачи: прямая передача</w:t>
            </w:r>
            <w:r>
              <w:br/>
              <w:t>Сервисная VLAN: VLAN: 107</w:t>
            </w:r>
            <w:r>
              <w:br/>
              <w:t>Профили:</w:t>
            </w:r>
          </w:p>
          <w:p w14:paraId="47AEF17B" w14:textId="77777777" w:rsidR="00F42FB8" w:rsidRPr="00FD1A9F" w:rsidRDefault="00F42FB8" w:rsidP="0022530D">
            <w:pPr>
              <w:pStyle w:val="TableText"/>
              <w:rPr>
                <w:rFonts w:cs="Arial"/>
              </w:rPr>
            </w:pPr>
            <w:r>
              <w:t>Профиль SSID: WLAN-F3</w:t>
            </w:r>
          </w:p>
          <w:p w14:paraId="1D72E376" w14:textId="77777777" w:rsidR="00F42FB8" w:rsidRPr="00FD1A9F" w:rsidRDefault="00F42FB8" w:rsidP="0022530D">
            <w:pPr>
              <w:pStyle w:val="TableText"/>
              <w:rPr>
                <w:rFonts w:hAnsi="Arial" w:cs="Arial"/>
                <w:color w:val="000000"/>
                <w:kern w:val="24"/>
              </w:rPr>
            </w:pPr>
            <w:r>
              <w:t>Профиль безопасности: WLAN-F3</w:t>
            </w:r>
          </w:p>
        </w:tc>
      </w:tr>
    </w:tbl>
    <w:p w14:paraId="48C510BF" w14:textId="77777777" w:rsidR="00F42FB8" w:rsidRDefault="00F42FB8" w:rsidP="00F42FB8">
      <w:pPr>
        <w:pStyle w:val="BlockLabel"/>
      </w:pPr>
    </w:p>
    <w:p w14:paraId="4B205CEE" w14:textId="77777777" w:rsidR="00F42FB8" w:rsidRPr="0027090C" w:rsidRDefault="00F42FB8" w:rsidP="00F42FB8">
      <w:pPr>
        <w:pStyle w:val="BlockLabel"/>
        <w:numPr>
          <w:ilvl w:val="0"/>
          <w:numId w:val="37"/>
        </w:numPr>
      </w:pPr>
      <w:r>
        <w:t>Проектирование сетевой безопасности и выхода в Интернет</w:t>
      </w:r>
    </w:p>
    <w:p w14:paraId="339A05BB" w14:textId="5494A3CB" w:rsidR="00F42FB8" w:rsidRPr="001C428C" w:rsidRDefault="00742F68" w:rsidP="00F42FB8">
      <w:pPr>
        <w:rPr>
          <w:b/>
          <w:bCs/>
        </w:rPr>
      </w:pPr>
      <w:r>
        <w:rPr>
          <w:b/>
          <w:bCs/>
        </w:rPr>
        <w:t>Исходные данные</w:t>
      </w:r>
    </w:p>
    <w:p w14:paraId="36DAA6A8" w14:textId="77777777" w:rsidR="00F42FB8" w:rsidRPr="000C3104" w:rsidRDefault="00F42FB8" w:rsidP="00F42FB8">
      <w:pPr>
        <w:pStyle w:val="ItemList"/>
      </w:pPr>
      <w:r>
        <w:t>Гостевому SSID не разрешен доступ во внутреннюю сеть компании.</w:t>
      </w:r>
    </w:p>
    <w:p w14:paraId="7D385F0F" w14:textId="1B5D311D" w:rsidR="00F42FB8" w:rsidRPr="000C3104" w:rsidRDefault="00F42FB8" w:rsidP="00F42FB8">
      <w:pPr>
        <w:pStyle w:val="ItemList"/>
      </w:pPr>
      <w:r>
        <w:t xml:space="preserve">Только беспроводные терминалы могут </w:t>
      </w:r>
      <w:r w:rsidR="00742F68">
        <w:t>подключаться</w:t>
      </w:r>
      <w:r>
        <w:t xml:space="preserve"> к </w:t>
      </w:r>
      <w:r w:rsidR="00742F68">
        <w:t>сети Интернет</w:t>
      </w:r>
      <w:r>
        <w:t>.</w:t>
      </w:r>
    </w:p>
    <w:p w14:paraId="76A3AF18" w14:textId="12014B35" w:rsidR="00F42FB8" w:rsidRPr="000C3104" w:rsidRDefault="00F42FB8" w:rsidP="00F42FB8">
      <w:pPr>
        <w:pStyle w:val="ItemList"/>
      </w:pPr>
      <w:r>
        <w:t xml:space="preserve">Маршрутизатор использует статический IP-адрес для </w:t>
      </w:r>
      <w:r w:rsidR="00742F68">
        <w:t>подключения к сети</w:t>
      </w:r>
      <w:r>
        <w:t xml:space="preserve"> Интернет. Оператор связи назначает маршрутизатору IP-адреса из диапазона 1.1.1.1–1.1.1.10 (с 24-битной маской). IP-адрес следующего перехода маршрутизатора для доступа </w:t>
      </w:r>
      <w:r w:rsidR="00742F68">
        <w:t>к сети</w:t>
      </w:r>
      <w:r>
        <w:t xml:space="preserve"> Интернет — 1.1.1.254.</w:t>
      </w:r>
    </w:p>
    <w:p w14:paraId="0081143F" w14:textId="77777777" w:rsidR="00F42FB8" w:rsidRPr="000C3104" w:rsidRDefault="00F42FB8" w:rsidP="00F42FB8">
      <w:pPr>
        <w:pStyle w:val="ItemList"/>
      </w:pPr>
      <w:r>
        <w:t>Веб-сервер на предприятии должен предоставлять услуги для внешних пользователей. Частный IP-адрес веб-сервера — 192.168.100.1, а номер порта — 80. В целях обеспечения безопасности сервера сопоставление NAT реализуется только для веб-служб.</w:t>
      </w:r>
    </w:p>
    <w:p w14:paraId="72F27758" w14:textId="106E7712" w:rsidR="00F42FB8" w:rsidRPr="001C428C" w:rsidRDefault="00742F68" w:rsidP="00F42FB8">
      <w:pPr>
        <w:rPr>
          <w:b/>
          <w:bCs/>
        </w:rPr>
      </w:pPr>
      <w:r>
        <w:rPr>
          <w:b/>
          <w:bCs/>
        </w:rPr>
        <w:lastRenderedPageBreak/>
        <w:t>Задача</w:t>
      </w:r>
    </w:p>
    <w:p w14:paraId="5AD96F97" w14:textId="77777777" w:rsidR="00F42FB8" w:rsidRPr="0027090C" w:rsidRDefault="00F42FB8" w:rsidP="00F42FB8">
      <w:r>
        <w:t>Заполните таблицу планирования сетевой безопасности и выхода в Интернет на основе имеющейся информации и требований.</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3984"/>
        <w:gridCol w:w="3954"/>
      </w:tblGrid>
      <w:tr w:rsidR="00F42FB8" w:rsidRPr="0027090C" w14:paraId="765CE295"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629AEC90" w14:textId="77777777" w:rsidR="00F42FB8" w:rsidRPr="00BA0562" w:rsidRDefault="00F42FB8" w:rsidP="0022530D">
            <w:pPr>
              <w:pStyle w:val="TableHeading"/>
            </w:pPr>
            <w:r>
              <w:t>Требование</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6C72420D" w14:textId="77777777" w:rsidR="00F42FB8" w:rsidRPr="00BA0562" w:rsidRDefault="00F42FB8" w:rsidP="0022530D">
            <w:pPr>
              <w:pStyle w:val="TableHeading"/>
            </w:pPr>
            <w:r>
              <w:t>Реализация</w:t>
            </w:r>
          </w:p>
        </w:tc>
      </w:tr>
      <w:tr w:rsidR="00F42FB8" w:rsidRPr="0027090C" w14:paraId="49941202" w14:textId="77777777" w:rsidTr="0022530D">
        <w:trPr>
          <w:cantSplit/>
        </w:trPr>
        <w:tc>
          <w:tcPr>
            <w:tcW w:w="0" w:type="auto"/>
            <w:shd w:val="clear" w:color="auto" w:fill="auto"/>
          </w:tcPr>
          <w:p w14:paraId="646D63B1" w14:textId="77777777" w:rsidR="00F42FB8" w:rsidRPr="00FD1A9F" w:rsidRDefault="00F42FB8" w:rsidP="0022530D">
            <w:pPr>
              <w:pStyle w:val="TableText"/>
              <w:rPr>
                <w:rFonts w:cs="Arial"/>
              </w:rPr>
            </w:pPr>
          </w:p>
        </w:tc>
        <w:tc>
          <w:tcPr>
            <w:tcW w:w="0" w:type="auto"/>
            <w:shd w:val="clear" w:color="auto" w:fill="auto"/>
          </w:tcPr>
          <w:p w14:paraId="539656FD" w14:textId="77777777" w:rsidR="00F42FB8" w:rsidRPr="00FD1A9F" w:rsidRDefault="00F42FB8" w:rsidP="0022530D">
            <w:pPr>
              <w:pStyle w:val="TableText"/>
              <w:rPr>
                <w:rFonts w:cs="Arial"/>
              </w:rPr>
            </w:pPr>
          </w:p>
        </w:tc>
      </w:tr>
      <w:tr w:rsidR="00F42FB8" w:rsidRPr="0027090C" w14:paraId="245F405A" w14:textId="77777777" w:rsidTr="0022530D">
        <w:trPr>
          <w:cantSplit/>
        </w:trPr>
        <w:tc>
          <w:tcPr>
            <w:tcW w:w="0" w:type="auto"/>
            <w:shd w:val="clear" w:color="auto" w:fill="auto"/>
            <w:noWrap/>
          </w:tcPr>
          <w:p w14:paraId="5083B85C" w14:textId="77777777" w:rsidR="00F42FB8" w:rsidRPr="00FD1A9F" w:rsidRDefault="00F42FB8" w:rsidP="0022530D">
            <w:pPr>
              <w:pStyle w:val="TableText"/>
              <w:rPr>
                <w:rFonts w:cs="SimSun"/>
                <w:sz w:val="22"/>
                <w:szCs w:val="22"/>
              </w:rPr>
            </w:pPr>
          </w:p>
        </w:tc>
        <w:tc>
          <w:tcPr>
            <w:tcW w:w="0" w:type="auto"/>
            <w:shd w:val="clear" w:color="auto" w:fill="auto"/>
          </w:tcPr>
          <w:p w14:paraId="68446EE5" w14:textId="77777777" w:rsidR="00F42FB8" w:rsidRPr="00FD1A9F" w:rsidRDefault="00F42FB8" w:rsidP="0022530D">
            <w:pPr>
              <w:pStyle w:val="TableText"/>
              <w:rPr>
                <w:rFonts w:cs="SimSun"/>
                <w:sz w:val="22"/>
                <w:szCs w:val="22"/>
              </w:rPr>
            </w:pPr>
          </w:p>
        </w:tc>
      </w:tr>
      <w:tr w:rsidR="00F42FB8" w:rsidRPr="0027090C" w14:paraId="5A0A1596" w14:textId="77777777" w:rsidTr="0022530D">
        <w:trPr>
          <w:cantSplit/>
        </w:trPr>
        <w:tc>
          <w:tcPr>
            <w:tcW w:w="0" w:type="auto"/>
            <w:shd w:val="clear" w:color="auto" w:fill="auto"/>
            <w:noWrap/>
          </w:tcPr>
          <w:p w14:paraId="75348B84" w14:textId="77777777" w:rsidR="00F42FB8" w:rsidRPr="00FD1A9F" w:rsidRDefault="00F42FB8" w:rsidP="0022530D">
            <w:pPr>
              <w:pStyle w:val="TableText"/>
              <w:rPr>
                <w:rFonts w:cs="SimSun"/>
                <w:sz w:val="22"/>
                <w:szCs w:val="22"/>
              </w:rPr>
            </w:pPr>
          </w:p>
        </w:tc>
        <w:tc>
          <w:tcPr>
            <w:tcW w:w="0" w:type="auto"/>
            <w:shd w:val="clear" w:color="auto" w:fill="auto"/>
          </w:tcPr>
          <w:p w14:paraId="7BD94A73" w14:textId="77777777" w:rsidR="00F42FB8" w:rsidRPr="00FD1A9F" w:rsidRDefault="00F42FB8" w:rsidP="0022530D">
            <w:pPr>
              <w:pStyle w:val="TableText"/>
              <w:rPr>
                <w:rFonts w:cs="SimSun"/>
                <w:sz w:val="22"/>
                <w:szCs w:val="22"/>
              </w:rPr>
            </w:pPr>
          </w:p>
        </w:tc>
      </w:tr>
      <w:tr w:rsidR="00F42FB8" w:rsidRPr="0027090C" w14:paraId="76903CAE" w14:textId="77777777" w:rsidTr="0022530D">
        <w:trPr>
          <w:cantSplit/>
        </w:trPr>
        <w:tc>
          <w:tcPr>
            <w:tcW w:w="0" w:type="auto"/>
            <w:shd w:val="clear" w:color="auto" w:fill="auto"/>
            <w:noWrap/>
          </w:tcPr>
          <w:p w14:paraId="4FEB066A" w14:textId="77777777" w:rsidR="00F42FB8" w:rsidRPr="00FD1A9F" w:rsidRDefault="00F42FB8" w:rsidP="0022530D">
            <w:pPr>
              <w:pStyle w:val="TableText"/>
              <w:rPr>
                <w:rFonts w:cs="SimSun"/>
                <w:sz w:val="22"/>
                <w:szCs w:val="22"/>
              </w:rPr>
            </w:pPr>
          </w:p>
        </w:tc>
        <w:tc>
          <w:tcPr>
            <w:tcW w:w="0" w:type="auto"/>
            <w:shd w:val="clear" w:color="auto" w:fill="auto"/>
          </w:tcPr>
          <w:p w14:paraId="0661F211" w14:textId="77777777" w:rsidR="00F42FB8" w:rsidRPr="00FD1A9F" w:rsidRDefault="00F42FB8" w:rsidP="0022530D">
            <w:pPr>
              <w:pStyle w:val="TableText"/>
              <w:rPr>
                <w:rFonts w:cs="SimSun"/>
                <w:sz w:val="22"/>
                <w:szCs w:val="22"/>
              </w:rPr>
            </w:pPr>
          </w:p>
        </w:tc>
      </w:tr>
    </w:tbl>
    <w:p w14:paraId="1674DC7E" w14:textId="77777777" w:rsidR="00F42FB8" w:rsidRDefault="00F42FB8" w:rsidP="00F42FB8"/>
    <w:p w14:paraId="1C3B9C3A" w14:textId="78E3CB27" w:rsidR="00F42FB8" w:rsidRPr="001C428C" w:rsidRDefault="00F42FB8" w:rsidP="00F42FB8">
      <w:pPr>
        <w:rPr>
          <w:b/>
          <w:bCs/>
        </w:rPr>
      </w:pPr>
      <w:r>
        <w:rPr>
          <w:b/>
          <w:bCs/>
        </w:rPr>
        <w:t>Справочн</w:t>
      </w:r>
      <w:r w:rsidR="00742F68">
        <w:rPr>
          <w:b/>
          <w:bCs/>
        </w:rPr>
        <w:t>ое решение</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3189"/>
        <w:gridCol w:w="4749"/>
      </w:tblGrid>
      <w:tr w:rsidR="00F42FB8" w:rsidRPr="0027090C" w14:paraId="0B618AD9"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35E5175E" w14:textId="77777777" w:rsidR="00F42FB8" w:rsidRPr="00BA0562" w:rsidRDefault="00F42FB8" w:rsidP="0022530D">
            <w:pPr>
              <w:pStyle w:val="TableHeading"/>
            </w:pPr>
            <w:r>
              <w:t>Требование</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30BE30C4" w14:textId="77777777" w:rsidR="00F42FB8" w:rsidRPr="00BA0562" w:rsidRDefault="00F42FB8" w:rsidP="0022530D">
            <w:pPr>
              <w:pStyle w:val="TableHeading"/>
            </w:pPr>
            <w:r>
              <w:t>Реализация</w:t>
            </w:r>
          </w:p>
        </w:tc>
      </w:tr>
      <w:tr w:rsidR="00F42FB8" w:rsidRPr="0027090C" w14:paraId="0214DF1B" w14:textId="77777777" w:rsidTr="0022530D">
        <w:trPr>
          <w:cantSplit/>
        </w:trPr>
        <w:tc>
          <w:tcPr>
            <w:tcW w:w="0" w:type="auto"/>
            <w:shd w:val="clear" w:color="auto" w:fill="auto"/>
          </w:tcPr>
          <w:p w14:paraId="381870C9" w14:textId="77777777" w:rsidR="00F42FB8" w:rsidRPr="00FD1A9F" w:rsidRDefault="00F42FB8" w:rsidP="0022530D">
            <w:pPr>
              <w:pStyle w:val="TableText"/>
              <w:rPr>
                <w:rFonts w:hAnsi="Arial" w:cs="Arial"/>
                <w:color w:val="000000"/>
                <w:kern w:val="24"/>
              </w:rPr>
            </w:pPr>
            <w:r>
              <w:t>Контроль доступа гостей к интрасети</w:t>
            </w:r>
          </w:p>
        </w:tc>
        <w:tc>
          <w:tcPr>
            <w:tcW w:w="0" w:type="auto"/>
            <w:shd w:val="clear" w:color="auto" w:fill="auto"/>
          </w:tcPr>
          <w:p w14:paraId="1CABB393" w14:textId="77777777" w:rsidR="00F42FB8" w:rsidRPr="00FD1A9F" w:rsidRDefault="00F42FB8" w:rsidP="0022530D">
            <w:pPr>
              <w:pStyle w:val="TableText"/>
              <w:rPr>
                <w:rFonts w:hAnsi="Arial" w:cs="Arial"/>
                <w:color w:val="000000"/>
                <w:kern w:val="24"/>
              </w:rPr>
            </w:pPr>
            <w:r>
              <w:t>Настройка фильтрации трафика или политики прохождения трафика на CORE1.</w:t>
            </w:r>
          </w:p>
        </w:tc>
      </w:tr>
      <w:tr w:rsidR="00F42FB8" w:rsidRPr="0027090C" w14:paraId="76C21313" w14:textId="77777777" w:rsidTr="0022530D">
        <w:trPr>
          <w:cantSplit/>
        </w:trPr>
        <w:tc>
          <w:tcPr>
            <w:tcW w:w="0" w:type="auto"/>
            <w:shd w:val="clear" w:color="auto" w:fill="auto"/>
            <w:noWrap/>
          </w:tcPr>
          <w:p w14:paraId="75BFB3F8" w14:textId="77777777" w:rsidR="00F42FB8" w:rsidRPr="00FD1A9F" w:rsidRDefault="00F42FB8" w:rsidP="0022530D">
            <w:pPr>
              <w:pStyle w:val="TableText"/>
              <w:rPr>
                <w:rFonts w:hAnsi="Arial" w:cs="Arial"/>
                <w:color w:val="000000"/>
                <w:kern w:val="24"/>
              </w:rPr>
            </w:pPr>
            <w:r>
              <w:t>Контроль выхода в Интернет</w:t>
            </w:r>
          </w:p>
        </w:tc>
        <w:tc>
          <w:tcPr>
            <w:tcW w:w="0" w:type="auto"/>
            <w:shd w:val="clear" w:color="auto" w:fill="auto"/>
          </w:tcPr>
          <w:p w14:paraId="566834E5" w14:textId="77777777" w:rsidR="00F42FB8" w:rsidRPr="00FD1A9F" w:rsidRDefault="00F42FB8" w:rsidP="0022530D">
            <w:pPr>
              <w:pStyle w:val="TableText"/>
              <w:rPr>
                <w:rFonts w:hAnsi="Arial" w:cs="Arial"/>
                <w:color w:val="000000"/>
                <w:kern w:val="24"/>
              </w:rPr>
            </w:pPr>
            <w:r>
              <w:t>Настройка NAT на маршрутизаторе и отключение трансляции адресов для определенных сетей.</w:t>
            </w:r>
          </w:p>
        </w:tc>
      </w:tr>
      <w:tr w:rsidR="00F42FB8" w:rsidRPr="0027090C" w14:paraId="3966B1B5" w14:textId="77777777" w:rsidTr="0022530D">
        <w:trPr>
          <w:cantSplit/>
        </w:trPr>
        <w:tc>
          <w:tcPr>
            <w:tcW w:w="0" w:type="auto"/>
            <w:shd w:val="clear" w:color="auto" w:fill="auto"/>
            <w:noWrap/>
          </w:tcPr>
          <w:p w14:paraId="0E62B099" w14:textId="77777777" w:rsidR="00F42FB8" w:rsidRPr="00FD1A9F" w:rsidRDefault="00F42FB8" w:rsidP="0022530D">
            <w:pPr>
              <w:pStyle w:val="TableText"/>
              <w:rPr>
                <w:rFonts w:hAnsi="Arial" w:cs="Arial"/>
                <w:color w:val="000000"/>
                <w:kern w:val="24"/>
              </w:rPr>
            </w:pPr>
            <w:r>
              <w:t>Сопоставление веб-серверов</w:t>
            </w:r>
          </w:p>
        </w:tc>
        <w:tc>
          <w:tcPr>
            <w:tcW w:w="0" w:type="auto"/>
            <w:shd w:val="clear" w:color="auto" w:fill="auto"/>
          </w:tcPr>
          <w:p w14:paraId="7B1D983F" w14:textId="77777777" w:rsidR="00F42FB8" w:rsidRPr="00FD1A9F" w:rsidRDefault="00F42FB8" w:rsidP="0022530D">
            <w:pPr>
              <w:pStyle w:val="TableText"/>
              <w:rPr>
                <w:rFonts w:hAnsi="Arial" w:cs="Arial"/>
                <w:color w:val="000000"/>
                <w:kern w:val="24"/>
              </w:rPr>
            </w:pPr>
            <w:r>
              <w:t>Настройка NAT-сервера на интерфейсе маршрутизатора.</w:t>
            </w:r>
          </w:p>
        </w:tc>
      </w:tr>
    </w:tbl>
    <w:p w14:paraId="33BC3A4E" w14:textId="77777777" w:rsidR="00F42FB8" w:rsidRDefault="00F42FB8" w:rsidP="00F42FB8"/>
    <w:p w14:paraId="57159C19" w14:textId="77777777" w:rsidR="00F42FB8" w:rsidRDefault="00F42FB8" w:rsidP="00F42FB8">
      <w:pPr>
        <w:pStyle w:val="BlockLabel"/>
        <w:numPr>
          <w:ilvl w:val="0"/>
          <w:numId w:val="37"/>
        </w:numPr>
      </w:pPr>
      <w:r>
        <w:t>Проектирование управления сетью</w:t>
      </w:r>
    </w:p>
    <w:p w14:paraId="73125C25" w14:textId="49556DEA" w:rsidR="00F42FB8" w:rsidRPr="009B15B3" w:rsidRDefault="00742F68" w:rsidP="00F42FB8">
      <w:pPr>
        <w:rPr>
          <w:b/>
          <w:bCs/>
        </w:rPr>
      </w:pPr>
      <w:r>
        <w:rPr>
          <w:b/>
          <w:bCs/>
        </w:rPr>
        <w:t>Исходные данные</w:t>
      </w:r>
    </w:p>
    <w:p w14:paraId="2265FB51" w14:textId="77777777" w:rsidR="00F42FB8" w:rsidRDefault="00F42FB8" w:rsidP="00F42FB8">
      <w:pPr>
        <w:pStyle w:val="ItemList"/>
      </w:pPr>
      <w:r>
        <w:t>SNMPv3 используется для связи с NMS, а для повышения уровня безопасности настроены аутентификация и шифрование.</w:t>
      </w:r>
    </w:p>
    <w:p w14:paraId="3D672047" w14:textId="11138B0D" w:rsidR="00F42FB8" w:rsidRPr="000C3104" w:rsidRDefault="00F42FB8" w:rsidP="00F42FB8">
      <w:pPr>
        <w:pStyle w:val="ItemList"/>
      </w:pPr>
      <w:r>
        <w:t>Все устройства, кроме маршрутизатора и AC, взаимодействуют с NMS, имеющей адрес 192.168.1</w:t>
      </w:r>
      <w:r w:rsidR="00742F68">
        <w:t>00.2/24, через VLAN управления.</w:t>
      </w:r>
    </w:p>
    <w:p w14:paraId="384E1311" w14:textId="26B72A90" w:rsidR="00F42FB8" w:rsidRDefault="00F42FB8" w:rsidP="00F42FB8">
      <w:pPr>
        <w:pStyle w:val="ItemList"/>
      </w:pPr>
      <w:r>
        <w:t>Маршрутизаторы взаим</w:t>
      </w:r>
      <w:r w:rsidR="00742F68">
        <w:t>одействуют с NMS через GE0/0/1.</w:t>
      </w:r>
    </w:p>
    <w:p w14:paraId="263E53C3" w14:textId="77777777" w:rsidR="00F42FB8" w:rsidRPr="000C3104" w:rsidRDefault="00F42FB8" w:rsidP="00F42FB8">
      <w:pPr>
        <w:pStyle w:val="ItemList"/>
      </w:pPr>
      <w:r>
        <w:t>AC взаимодействует с NMS через VLANIF 205.</w:t>
      </w:r>
    </w:p>
    <w:p w14:paraId="4020187C" w14:textId="77777777" w:rsidR="00F42FB8" w:rsidRPr="000C3104" w:rsidRDefault="00F42FB8" w:rsidP="00F42FB8">
      <w:pPr>
        <w:pStyle w:val="ItemList"/>
      </w:pPr>
      <w:r>
        <w:t>Все устройства должны иметь функцию отправки аварийных сигналов SNMP в NMS.</w:t>
      </w:r>
    </w:p>
    <w:p w14:paraId="2A58332D" w14:textId="0778A854" w:rsidR="00F42FB8" w:rsidRPr="009B15B3" w:rsidRDefault="00742F68" w:rsidP="00F42FB8">
      <w:pPr>
        <w:rPr>
          <w:b/>
          <w:bCs/>
        </w:rPr>
      </w:pPr>
      <w:r>
        <w:rPr>
          <w:b/>
          <w:bCs/>
        </w:rPr>
        <w:t>Задача</w:t>
      </w:r>
    </w:p>
    <w:p w14:paraId="14B00EEE" w14:textId="77777777" w:rsidR="00F42FB8" w:rsidRDefault="00F42FB8" w:rsidP="00F42FB8">
      <w:r>
        <w:t>Оптимизируйте конфигурации устройств на этапе развертывания и внедрения на основе приведенных выше требований.</w:t>
      </w:r>
    </w:p>
    <w:p w14:paraId="4139822C" w14:textId="77777777" w:rsidR="00F42FB8" w:rsidRPr="0027090C" w:rsidRDefault="00F42FB8" w:rsidP="00F42FB8">
      <w:pPr>
        <w:pStyle w:val="Heading3"/>
      </w:pPr>
      <w:bookmarkStart w:id="239" w:name="_Toc66968663"/>
      <w:r>
        <w:lastRenderedPageBreak/>
        <w:t>Реализация</w:t>
      </w:r>
      <w:bookmarkEnd w:id="239"/>
    </w:p>
    <w:p w14:paraId="5643B749" w14:textId="77777777" w:rsidR="00F42FB8" w:rsidRPr="0027090C" w:rsidRDefault="00F42FB8" w:rsidP="00F42FB8">
      <w:pPr>
        <w:pStyle w:val="BlockLabel"/>
        <w:numPr>
          <w:ilvl w:val="0"/>
          <w:numId w:val="39"/>
        </w:numPr>
      </w:pPr>
      <w:r>
        <w:t>Схема конфигурирования</w:t>
      </w:r>
    </w:p>
    <w:p w14:paraId="7EDB5B89" w14:textId="77777777" w:rsidR="00F42FB8" w:rsidRPr="0027090C" w:rsidRDefault="00F42FB8" w:rsidP="00F42FB8">
      <w:r>
        <w:t>Заполните схему конфигурирования для каждого устройства в соответствии со схемой планирования и проектирования.</w:t>
      </w:r>
    </w:p>
    <w:p w14:paraId="405385D0" w14:textId="7EAE8F78" w:rsidR="00F42FB8" w:rsidRPr="009B15B3" w:rsidRDefault="00E6037D" w:rsidP="00F42FB8">
      <w:pPr>
        <w:rPr>
          <w:b/>
          <w:bCs/>
        </w:rPr>
      </w:pPr>
      <w:r>
        <w:rPr>
          <w:b/>
          <w:bCs/>
        </w:rPr>
        <w:t>Маршрутизатор:</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301"/>
        <w:gridCol w:w="2637"/>
      </w:tblGrid>
      <w:tr w:rsidR="00F42FB8" w:rsidRPr="0027090C" w14:paraId="6A45CBCF"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5F415DE5" w14:textId="77777777" w:rsidR="00F42FB8" w:rsidRPr="00BA0562" w:rsidRDefault="00F42FB8" w:rsidP="0022530D">
            <w:pPr>
              <w:pStyle w:val="TableHeading"/>
            </w:pPr>
            <w:r>
              <w:t>Элемент</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69BBF228" w14:textId="77777777" w:rsidR="00F42FB8" w:rsidRPr="00BA0562" w:rsidRDefault="00F42FB8" w:rsidP="0022530D">
            <w:pPr>
              <w:pStyle w:val="TableHeading"/>
            </w:pPr>
            <w:r>
              <w:t>Конфигурация</w:t>
            </w:r>
          </w:p>
        </w:tc>
      </w:tr>
      <w:tr w:rsidR="00F42FB8" w:rsidRPr="0027090C" w14:paraId="3140B901" w14:textId="77777777" w:rsidTr="0022530D">
        <w:trPr>
          <w:cantSplit/>
        </w:trPr>
        <w:tc>
          <w:tcPr>
            <w:tcW w:w="0" w:type="auto"/>
            <w:shd w:val="clear" w:color="auto" w:fill="auto"/>
          </w:tcPr>
          <w:p w14:paraId="12A8B7E4" w14:textId="77777777" w:rsidR="00F42FB8" w:rsidRPr="00FD1A9F" w:rsidRDefault="00F42FB8" w:rsidP="0022530D">
            <w:pPr>
              <w:pStyle w:val="TableText"/>
              <w:rPr>
                <w:rFonts w:cs="Arial"/>
              </w:rPr>
            </w:pPr>
            <w:r>
              <w:t>Настройка основных параметров</w:t>
            </w:r>
          </w:p>
        </w:tc>
        <w:tc>
          <w:tcPr>
            <w:tcW w:w="0" w:type="auto"/>
            <w:shd w:val="clear" w:color="auto" w:fill="auto"/>
          </w:tcPr>
          <w:p w14:paraId="6DA36AAF" w14:textId="77777777" w:rsidR="00F42FB8" w:rsidRPr="00FD1A9F" w:rsidRDefault="00F42FB8" w:rsidP="0022530D">
            <w:pPr>
              <w:pStyle w:val="TableText"/>
              <w:rPr>
                <w:rFonts w:cs="Arial"/>
              </w:rPr>
            </w:pPr>
          </w:p>
        </w:tc>
      </w:tr>
      <w:tr w:rsidR="00F42FB8" w:rsidRPr="0027090C" w14:paraId="5AAE9AC4" w14:textId="77777777" w:rsidTr="0022530D">
        <w:trPr>
          <w:cantSplit/>
        </w:trPr>
        <w:tc>
          <w:tcPr>
            <w:tcW w:w="0" w:type="auto"/>
            <w:shd w:val="clear" w:color="auto" w:fill="auto"/>
            <w:noWrap/>
          </w:tcPr>
          <w:p w14:paraId="1B0637E7" w14:textId="77777777" w:rsidR="00F42FB8" w:rsidRPr="00FD1A9F" w:rsidRDefault="00F42FB8" w:rsidP="0022530D">
            <w:pPr>
              <w:pStyle w:val="TableText"/>
              <w:rPr>
                <w:rFonts w:cs="SimSun"/>
              </w:rPr>
            </w:pPr>
            <w:r>
              <w:t>Настройка IP-адреса</w:t>
            </w:r>
          </w:p>
        </w:tc>
        <w:tc>
          <w:tcPr>
            <w:tcW w:w="0" w:type="auto"/>
            <w:shd w:val="clear" w:color="auto" w:fill="auto"/>
          </w:tcPr>
          <w:p w14:paraId="589B58E8" w14:textId="77777777" w:rsidR="00F42FB8" w:rsidRPr="00FD1A9F" w:rsidRDefault="00F42FB8" w:rsidP="0022530D">
            <w:pPr>
              <w:pStyle w:val="TableText"/>
              <w:rPr>
                <w:rFonts w:cs="SimSun"/>
                <w:sz w:val="22"/>
                <w:szCs w:val="22"/>
              </w:rPr>
            </w:pPr>
          </w:p>
        </w:tc>
      </w:tr>
      <w:tr w:rsidR="00F42FB8" w:rsidRPr="0027090C" w14:paraId="7CE6CED9" w14:textId="77777777" w:rsidTr="0022530D">
        <w:trPr>
          <w:cantSplit/>
        </w:trPr>
        <w:tc>
          <w:tcPr>
            <w:tcW w:w="0" w:type="auto"/>
            <w:shd w:val="clear" w:color="auto" w:fill="auto"/>
            <w:noWrap/>
          </w:tcPr>
          <w:p w14:paraId="77742CEA" w14:textId="77777777" w:rsidR="00F42FB8" w:rsidRPr="00FD1A9F" w:rsidRDefault="00F42FB8" w:rsidP="0022530D">
            <w:pPr>
              <w:pStyle w:val="TableText"/>
              <w:rPr>
                <w:rFonts w:cs="SimSun"/>
              </w:rPr>
            </w:pPr>
            <w:r>
              <w:t>OSPF</w:t>
            </w:r>
          </w:p>
        </w:tc>
        <w:tc>
          <w:tcPr>
            <w:tcW w:w="0" w:type="auto"/>
            <w:shd w:val="clear" w:color="auto" w:fill="auto"/>
          </w:tcPr>
          <w:p w14:paraId="3EEBF36F" w14:textId="77777777" w:rsidR="00F42FB8" w:rsidRPr="00FD1A9F" w:rsidRDefault="00F42FB8" w:rsidP="0022530D">
            <w:pPr>
              <w:pStyle w:val="TableText"/>
              <w:rPr>
                <w:rFonts w:cs="SimSun"/>
                <w:sz w:val="22"/>
                <w:szCs w:val="22"/>
              </w:rPr>
            </w:pPr>
          </w:p>
        </w:tc>
      </w:tr>
      <w:tr w:rsidR="00F42FB8" w:rsidRPr="0027090C" w14:paraId="654C7ACB" w14:textId="77777777" w:rsidTr="0022530D">
        <w:trPr>
          <w:cantSplit/>
        </w:trPr>
        <w:tc>
          <w:tcPr>
            <w:tcW w:w="0" w:type="auto"/>
            <w:shd w:val="clear" w:color="auto" w:fill="auto"/>
            <w:noWrap/>
          </w:tcPr>
          <w:p w14:paraId="3D9A5FC1" w14:textId="77777777" w:rsidR="00F42FB8" w:rsidRPr="00FD1A9F" w:rsidRDefault="00F42FB8" w:rsidP="0022530D">
            <w:pPr>
              <w:pStyle w:val="TableText"/>
              <w:rPr>
                <w:rFonts w:cs="SimSun"/>
              </w:rPr>
            </w:pPr>
            <w:r>
              <w:t>Настройка выхода</w:t>
            </w:r>
          </w:p>
        </w:tc>
        <w:tc>
          <w:tcPr>
            <w:tcW w:w="0" w:type="auto"/>
            <w:shd w:val="clear" w:color="auto" w:fill="auto"/>
          </w:tcPr>
          <w:p w14:paraId="665851F1" w14:textId="77777777" w:rsidR="00F42FB8" w:rsidRPr="00FD1A9F" w:rsidRDefault="00F42FB8" w:rsidP="0022530D">
            <w:pPr>
              <w:pStyle w:val="TableText"/>
              <w:rPr>
                <w:rFonts w:cs="SimSun"/>
                <w:sz w:val="22"/>
                <w:szCs w:val="22"/>
              </w:rPr>
            </w:pPr>
          </w:p>
        </w:tc>
      </w:tr>
      <w:tr w:rsidR="00F42FB8" w:rsidRPr="0027090C" w14:paraId="47A6FE2E" w14:textId="77777777" w:rsidTr="0022530D">
        <w:trPr>
          <w:cantSplit/>
        </w:trPr>
        <w:tc>
          <w:tcPr>
            <w:tcW w:w="0" w:type="auto"/>
            <w:shd w:val="clear" w:color="auto" w:fill="auto"/>
            <w:noWrap/>
          </w:tcPr>
          <w:p w14:paraId="420F9B55" w14:textId="77777777" w:rsidR="00F42FB8" w:rsidRPr="00FD1A9F" w:rsidRDefault="00F42FB8" w:rsidP="0022530D">
            <w:pPr>
              <w:pStyle w:val="TableText"/>
              <w:rPr>
                <w:rFonts w:cs="SimSun"/>
              </w:rPr>
            </w:pPr>
            <w:r>
              <w:t>Настройка SNMP</w:t>
            </w:r>
          </w:p>
        </w:tc>
        <w:tc>
          <w:tcPr>
            <w:tcW w:w="0" w:type="auto"/>
            <w:shd w:val="clear" w:color="auto" w:fill="auto"/>
          </w:tcPr>
          <w:p w14:paraId="6BC6E0B2" w14:textId="77777777" w:rsidR="00F42FB8" w:rsidRPr="00FD1A9F" w:rsidRDefault="00F42FB8" w:rsidP="0022530D">
            <w:pPr>
              <w:pStyle w:val="TableText"/>
              <w:rPr>
                <w:rFonts w:cs="SimSun"/>
                <w:sz w:val="22"/>
                <w:szCs w:val="22"/>
              </w:rPr>
            </w:pPr>
          </w:p>
        </w:tc>
      </w:tr>
      <w:tr w:rsidR="00F42FB8" w:rsidRPr="0027090C" w14:paraId="2950EE3C" w14:textId="77777777" w:rsidTr="0022530D">
        <w:trPr>
          <w:cantSplit/>
        </w:trPr>
        <w:tc>
          <w:tcPr>
            <w:tcW w:w="0" w:type="auto"/>
            <w:shd w:val="clear" w:color="auto" w:fill="auto"/>
            <w:noWrap/>
          </w:tcPr>
          <w:p w14:paraId="6C720BBE" w14:textId="77777777" w:rsidR="00F42FB8" w:rsidRPr="00FD1A9F" w:rsidRDefault="00F42FB8" w:rsidP="0022530D">
            <w:pPr>
              <w:pStyle w:val="TableText"/>
              <w:rPr>
                <w:rFonts w:cs="SimSun"/>
              </w:rPr>
            </w:pPr>
            <w:r>
              <w:t>Другие настройки</w:t>
            </w:r>
          </w:p>
        </w:tc>
        <w:tc>
          <w:tcPr>
            <w:tcW w:w="0" w:type="auto"/>
            <w:shd w:val="clear" w:color="auto" w:fill="auto"/>
          </w:tcPr>
          <w:p w14:paraId="6E395A7A" w14:textId="77777777" w:rsidR="00F42FB8" w:rsidRPr="00FD1A9F" w:rsidRDefault="00F42FB8" w:rsidP="0022530D">
            <w:pPr>
              <w:pStyle w:val="TableText"/>
              <w:rPr>
                <w:rFonts w:cs="SimSun"/>
                <w:sz w:val="22"/>
                <w:szCs w:val="22"/>
              </w:rPr>
            </w:pPr>
          </w:p>
        </w:tc>
      </w:tr>
    </w:tbl>
    <w:p w14:paraId="20D04DA3" w14:textId="77777777" w:rsidR="00F42FB8" w:rsidRDefault="00F42FB8" w:rsidP="00F42FB8"/>
    <w:p w14:paraId="723F37E2" w14:textId="77777777" w:rsidR="00F42FB8" w:rsidRPr="009B15B3" w:rsidRDefault="00F42FB8" w:rsidP="00F42FB8">
      <w:pPr>
        <w:rPr>
          <w:b/>
          <w:bCs/>
        </w:rPr>
      </w:pPr>
      <w:r>
        <w:rPr>
          <w:b/>
          <w:bCs/>
        </w:rPr>
        <w:t>CORE1:</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301"/>
        <w:gridCol w:w="2637"/>
      </w:tblGrid>
      <w:tr w:rsidR="00F42FB8" w:rsidRPr="0027090C" w14:paraId="078325B9"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7E4FD8DA" w14:textId="77777777" w:rsidR="00F42FB8" w:rsidRPr="00BA0562" w:rsidRDefault="00F42FB8" w:rsidP="0022530D">
            <w:pPr>
              <w:pStyle w:val="TableHeading"/>
            </w:pPr>
            <w:r>
              <w:t>Элемент</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583F17DC" w14:textId="77777777" w:rsidR="00F42FB8" w:rsidRPr="00BA0562" w:rsidRDefault="00F42FB8" w:rsidP="0022530D">
            <w:pPr>
              <w:pStyle w:val="TableHeading"/>
            </w:pPr>
            <w:r>
              <w:t>Конфигурация</w:t>
            </w:r>
          </w:p>
        </w:tc>
      </w:tr>
      <w:tr w:rsidR="00F42FB8" w:rsidRPr="0027090C" w14:paraId="49690059" w14:textId="77777777" w:rsidTr="0022530D">
        <w:trPr>
          <w:cantSplit/>
        </w:trPr>
        <w:tc>
          <w:tcPr>
            <w:tcW w:w="0" w:type="auto"/>
            <w:shd w:val="clear" w:color="auto" w:fill="auto"/>
          </w:tcPr>
          <w:p w14:paraId="4D4AD2AB" w14:textId="77777777" w:rsidR="00F42FB8" w:rsidRPr="00FD1A9F" w:rsidRDefault="00F42FB8" w:rsidP="0022530D">
            <w:pPr>
              <w:pStyle w:val="TableText"/>
              <w:rPr>
                <w:rFonts w:cs="Arial"/>
              </w:rPr>
            </w:pPr>
            <w:r>
              <w:t>Настройка основных параметров</w:t>
            </w:r>
          </w:p>
        </w:tc>
        <w:tc>
          <w:tcPr>
            <w:tcW w:w="0" w:type="auto"/>
            <w:shd w:val="clear" w:color="auto" w:fill="auto"/>
          </w:tcPr>
          <w:p w14:paraId="4A80C742" w14:textId="77777777" w:rsidR="00F42FB8" w:rsidRPr="00FD1A9F" w:rsidRDefault="00F42FB8" w:rsidP="0022530D">
            <w:pPr>
              <w:pStyle w:val="TableText"/>
              <w:rPr>
                <w:rFonts w:cs="Arial"/>
              </w:rPr>
            </w:pPr>
          </w:p>
        </w:tc>
      </w:tr>
      <w:tr w:rsidR="00F42FB8" w:rsidRPr="0027090C" w14:paraId="6FB148C4" w14:textId="77777777" w:rsidTr="0022530D">
        <w:trPr>
          <w:cantSplit/>
        </w:trPr>
        <w:tc>
          <w:tcPr>
            <w:tcW w:w="0" w:type="auto"/>
            <w:shd w:val="clear" w:color="auto" w:fill="auto"/>
            <w:noWrap/>
          </w:tcPr>
          <w:p w14:paraId="5C3F3A36" w14:textId="77777777" w:rsidR="00F42FB8" w:rsidRPr="00FD1A9F" w:rsidRDefault="00F42FB8" w:rsidP="0022530D">
            <w:pPr>
              <w:pStyle w:val="TableText"/>
              <w:rPr>
                <w:rFonts w:cs="SimSun"/>
              </w:rPr>
            </w:pPr>
            <w:r>
              <w:t>Настройка VLAN</w:t>
            </w:r>
          </w:p>
        </w:tc>
        <w:tc>
          <w:tcPr>
            <w:tcW w:w="0" w:type="auto"/>
            <w:shd w:val="clear" w:color="auto" w:fill="auto"/>
          </w:tcPr>
          <w:p w14:paraId="00A90855" w14:textId="77777777" w:rsidR="00F42FB8" w:rsidRPr="00FD1A9F" w:rsidRDefault="00F42FB8" w:rsidP="0022530D">
            <w:pPr>
              <w:pStyle w:val="TableText"/>
              <w:rPr>
                <w:rFonts w:cs="SimSun"/>
                <w:sz w:val="22"/>
                <w:szCs w:val="22"/>
              </w:rPr>
            </w:pPr>
          </w:p>
        </w:tc>
      </w:tr>
      <w:tr w:rsidR="00F42FB8" w:rsidRPr="0027090C" w14:paraId="7C658F5C" w14:textId="77777777" w:rsidTr="0022530D">
        <w:trPr>
          <w:cantSplit/>
        </w:trPr>
        <w:tc>
          <w:tcPr>
            <w:tcW w:w="0" w:type="auto"/>
            <w:shd w:val="clear" w:color="auto" w:fill="auto"/>
            <w:noWrap/>
          </w:tcPr>
          <w:p w14:paraId="7F4187A1" w14:textId="77777777" w:rsidR="00F42FB8" w:rsidRPr="00FD1A9F" w:rsidRDefault="00F42FB8" w:rsidP="0022530D">
            <w:pPr>
              <w:pStyle w:val="TableText"/>
              <w:rPr>
                <w:rFonts w:cs="SimSun"/>
              </w:rPr>
            </w:pPr>
            <w:r>
              <w:t>Настройка интерфейса VLANIF</w:t>
            </w:r>
          </w:p>
        </w:tc>
        <w:tc>
          <w:tcPr>
            <w:tcW w:w="0" w:type="auto"/>
            <w:shd w:val="clear" w:color="auto" w:fill="auto"/>
          </w:tcPr>
          <w:p w14:paraId="0FFD1D9B" w14:textId="77777777" w:rsidR="00F42FB8" w:rsidRPr="00FD1A9F" w:rsidRDefault="00F42FB8" w:rsidP="0022530D">
            <w:pPr>
              <w:pStyle w:val="TableText"/>
              <w:rPr>
                <w:rFonts w:cs="SimSun"/>
                <w:sz w:val="22"/>
                <w:szCs w:val="22"/>
              </w:rPr>
            </w:pPr>
          </w:p>
        </w:tc>
      </w:tr>
      <w:tr w:rsidR="00F42FB8" w:rsidRPr="0027090C" w14:paraId="166D17C7" w14:textId="77777777" w:rsidTr="0022530D">
        <w:trPr>
          <w:cantSplit/>
        </w:trPr>
        <w:tc>
          <w:tcPr>
            <w:tcW w:w="0" w:type="auto"/>
            <w:shd w:val="clear" w:color="auto" w:fill="auto"/>
            <w:noWrap/>
          </w:tcPr>
          <w:p w14:paraId="5F39A445" w14:textId="77777777" w:rsidR="00F42FB8" w:rsidRPr="00FD1A9F" w:rsidRDefault="00F42FB8" w:rsidP="0022530D">
            <w:pPr>
              <w:pStyle w:val="TableText"/>
              <w:rPr>
                <w:rFonts w:cs="SimSun"/>
              </w:rPr>
            </w:pPr>
            <w:r>
              <w:t>Настройка OSPF</w:t>
            </w:r>
          </w:p>
        </w:tc>
        <w:tc>
          <w:tcPr>
            <w:tcW w:w="0" w:type="auto"/>
            <w:shd w:val="clear" w:color="auto" w:fill="auto"/>
          </w:tcPr>
          <w:p w14:paraId="415FE1FA" w14:textId="77777777" w:rsidR="00F42FB8" w:rsidRPr="00FD1A9F" w:rsidRDefault="00F42FB8" w:rsidP="0022530D">
            <w:pPr>
              <w:pStyle w:val="TableText"/>
              <w:rPr>
                <w:rFonts w:cs="SimSun"/>
                <w:sz w:val="22"/>
                <w:szCs w:val="22"/>
              </w:rPr>
            </w:pPr>
          </w:p>
        </w:tc>
      </w:tr>
      <w:tr w:rsidR="00F42FB8" w:rsidRPr="0027090C" w14:paraId="6483D346" w14:textId="77777777" w:rsidTr="0022530D">
        <w:trPr>
          <w:cantSplit/>
        </w:trPr>
        <w:tc>
          <w:tcPr>
            <w:tcW w:w="0" w:type="auto"/>
            <w:shd w:val="clear" w:color="auto" w:fill="auto"/>
            <w:noWrap/>
          </w:tcPr>
          <w:p w14:paraId="7235EC9B" w14:textId="77777777" w:rsidR="00F42FB8" w:rsidRPr="00FD1A9F" w:rsidRDefault="00F42FB8" w:rsidP="0022530D">
            <w:pPr>
              <w:pStyle w:val="TableText"/>
              <w:rPr>
                <w:rFonts w:cs="SimSun"/>
              </w:rPr>
            </w:pPr>
            <w:r>
              <w:t>Настройка DHCP</w:t>
            </w:r>
          </w:p>
        </w:tc>
        <w:tc>
          <w:tcPr>
            <w:tcW w:w="0" w:type="auto"/>
            <w:shd w:val="clear" w:color="auto" w:fill="auto"/>
          </w:tcPr>
          <w:p w14:paraId="19C2E2CF" w14:textId="77777777" w:rsidR="00F42FB8" w:rsidRPr="00FD1A9F" w:rsidRDefault="00F42FB8" w:rsidP="0022530D">
            <w:pPr>
              <w:pStyle w:val="TableText"/>
              <w:rPr>
                <w:rFonts w:cs="SimSun"/>
                <w:sz w:val="22"/>
                <w:szCs w:val="22"/>
              </w:rPr>
            </w:pPr>
          </w:p>
        </w:tc>
      </w:tr>
      <w:tr w:rsidR="00F42FB8" w:rsidRPr="0027090C" w14:paraId="2451029A" w14:textId="77777777" w:rsidTr="0022530D">
        <w:trPr>
          <w:cantSplit/>
        </w:trPr>
        <w:tc>
          <w:tcPr>
            <w:tcW w:w="0" w:type="auto"/>
            <w:shd w:val="clear" w:color="auto" w:fill="auto"/>
            <w:noWrap/>
          </w:tcPr>
          <w:p w14:paraId="304D077C" w14:textId="77777777" w:rsidR="00F42FB8" w:rsidRPr="00FD1A9F" w:rsidRDefault="00F42FB8" w:rsidP="0022530D">
            <w:pPr>
              <w:pStyle w:val="TableText"/>
              <w:rPr>
                <w:rFonts w:cs="SimSun"/>
              </w:rPr>
            </w:pPr>
            <w:r>
              <w:t>Контроль доступа</w:t>
            </w:r>
          </w:p>
        </w:tc>
        <w:tc>
          <w:tcPr>
            <w:tcW w:w="0" w:type="auto"/>
            <w:shd w:val="clear" w:color="auto" w:fill="auto"/>
          </w:tcPr>
          <w:p w14:paraId="1624FED6" w14:textId="77777777" w:rsidR="00F42FB8" w:rsidRPr="00FD1A9F" w:rsidRDefault="00F42FB8" w:rsidP="0022530D">
            <w:pPr>
              <w:pStyle w:val="TableText"/>
              <w:rPr>
                <w:rFonts w:cs="SimSun"/>
                <w:sz w:val="22"/>
                <w:szCs w:val="22"/>
              </w:rPr>
            </w:pPr>
          </w:p>
        </w:tc>
      </w:tr>
      <w:tr w:rsidR="00F42FB8" w:rsidRPr="0027090C" w14:paraId="40662C60" w14:textId="77777777" w:rsidTr="0022530D">
        <w:trPr>
          <w:cantSplit/>
        </w:trPr>
        <w:tc>
          <w:tcPr>
            <w:tcW w:w="0" w:type="auto"/>
            <w:shd w:val="clear" w:color="auto" w:fill="auto"/>
            <w:noWrap/>
          </w:tcPr>
          <w:p w14:paraId="52DDA3E3" w14:textId="77777777" w:rsidR="00F42FB8" w:rsidRPr="00FD1A9F" w:rsidRDefault="00F42FB8" w:rsidP="0022530D">
            <w:pPr>
              <w:pStyle w:val="TableText"/>
              <w:rPr>
                <w:rFonts w:cs="SimSun"/>
              </w:rPr>
            </w:pPr>
            <w:r>
              <w:t>Настройка SNMP</w:t>
            </w:r>
          </w:p>
        </w:tc>
        <w:tc>
          <w:tcPr>
            <w:tcW w:w="0" w:type="auto"/>
            <w:shd w:val="clear" w:color="auto" w:fill="auto"/>
          </w:tcPr>
          <w:p w14:paraId="1BE5226B" w14:textId="77777777" w:rsidR="00F42FB8" w:rsidRPr="00FD1A9F" w:rsidRDefault="00F42FB8" w:rsidP="0022530D">
            <w:pPr>
              <w:pStyle w:val="TableText"/>
              <w:rPr>
                <w:rFonts w:cs="SimSun"/>
                <w:sz w:val="22"/>
                <w:szCs w:val="22"/>
              </w:rPr>
            </w:pPr>
          </w:p>
        </w:tc>
      </w:tr>
      <w:tr w:rsidR="00F42FB8" w:rsidRPr="0027090C" w14:paraId="3AA04EF4" w14:textId="77777777" w:rsidTr="0022530D">
        <w:trPr>
          <w:cantSplit/>
        </w:trPr>
        <w:tc>
          <w:tcPr>
            <w:tcW w:w="0" w:type="auto"/>
            <w:shd w:val="clear" w:color="auto" w:fill="auto"/>
            <w:noWrap/>
          </w:tcPr>
          <w:p w14:paraId="2AC13FFC" w14:textId="77777777" w:rsidR="00F42FB8" w:rsidRPr="00FD1A9F" w:rsidRDefault="00F42FB8" w:rsidP="0022530D">
            <w:pPr>
              <w:pStyle w:val="TableText"/>
              <w:rPr>
                <w:rFonts w:cs="SimSun"/>
              </w:rPr>
            </w:pPr>
            <w:r>
              <w:t>Другие настройки</w:t>
            </w:r>
          </w:p>
        </w:tc>
        <w:tc>
          <w:tcPr>
            <w:tcW w:w="0" w:type="auto"/>
            <w:shd w:val="clear" w:color="auto" w:fill="auto"/>
          </w:tcPr>
          <w:p w14:paraId="52C0699B" w14:textId="77777777" w:rsidR="00F42FB8" w:rsidRPr="00FD1A9F" w:rsidRDefault="00F42FB8" w:rsidP="0022530D">
            <w:pPr>
              <w:pStyle w:val="TableText"/>
              <w:rPr>
                <w:rFonts w:cs="SimSun"/>
                <w:sz w:val="22"/>
                <w:szCs w:val="22"/>
              </w:rPr>
            </w:pPr>
          </w:p>
        </w:tc>
      </w:tr>
    </w:tbl>
    <w:p w14:paraId="3301B2D8" w14:textId="77777777" w:rsidR="00F42FB8" w:rsidRDefault="00F42FB8" w:rsidP="00F42FB8">
      <w:pPr>
        <w:rPr>
          <w:b/>
          <w:bCs/>
        </w:rPr>
      </w:pPr>
    </w:p>
    <w:p w14:paraId="6336D7E4" w14:textId="77777777" w:rsidR="00F42FB8" w:rsidRPr="009B15B3" w:rsidRDefault="00F42FB8" w:rsidP="00F42FB8">
      <w:pPr>
        <w:rPr>
          <w:b/>
          <w:bCs/>
        </w:rPr>
      </w:pPr>
      <w:r>
        <w:rPr>
          <w:b/>
          <w:bCs/>
        </w:rPr>
        <w:t>F2-AGG1:</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301"/>
        <w:gridCol w:w="2637"/>
      </w:tblGrid>
      <w:tr w:rsidR="00F42FB8" w:rsidRPr="0027090C" w14:paraId="17BAD2F6" w14:textId="77777777" w:rsidTr="00E6037D">
        <w:trPr>
          <w:cantSplit/>
          <w:tblHeader/>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4A053459" w14:textId="77777777" w:rsidR="00F42FB8" w:rsidRPr="00BA0562" w:rsidRDefault="00F42FB8" w:rsidP="0022530D">
            <w:pPr>
              <w:pStyle w:val="TableHeading"/>
            </w:pPr>
            <w:r>
              <w:t>Элемент</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44B61119" w14:textId="77777777" w:rsidR="00F42FB8" w:rsidRPr="00BA0562" w:rsidRDefault="00F42FB8" w:rsidP="0022530D">
            <w:pPr>
              <w:pStyle w:val="TableHeading"/>
            </w:pPr>
            <w:r>
              <w:t>Конфигурация</w:t>
            </w:r>
          </w:p>
        </w:tc>
      </w:tr>
      <w:tr w:rsidR="00F42FB8" w:rsidRPr="0027090C" w14:paraId="26D5FC91" w14:textId="77777777" w:rsidTr="0022530D">
        <w:trPr>
          <w:cantSplit/>
        </w:trPr>
        <w:tc>
          <w:tcPr>
            <w:tcW w:w="0" w:type="auto"/>
            <w:shd w:val="clear" w:color="auto" w:fill="auto"/>
          </w:tcPr>
          <w:p w14:paraId="753BE9E7" w14:textId="77777777" w:rsidR="00F42FB8" w:rsidRPr="00FD1A9F" w:rsidRDefault="00F42FB8" w:rsidP="0022530D">
            <w:pPr>
              <w:pStyle w:val="TableText"/>
              <w:rPr>
                <w:rFonts w:cs="Arial"/>
              </w:rPr>
            </w:pPr>
            <w:r>
              <w:t>Настройка основных параметров</w:t>
            </w:r>
          </w:p>
        </w:tc>
        <w:tc>
          <w:tcPr>
            <w:tcW w:w="0" w:type="auto"/>
            <w:shd w:val="clear" w:color="auto" w:fill="auto"/>
          </w:tcPr>
          <w:p w14:paraId="16892826" w14:textId="77777777" w:rsidR="00F42FB8" w:rsidRPr="00FD1A9F" w:rsidRDefault="00F42FB8" w:rsidP="0022530D">
            <w:pPr>
              <w:pStyle w:val="TableText"/>
              <w:rPr>
                <w:rFonts w:cs="Arial"/>
              </w:rPr>
            </w:pPr>
          </w:p>
        </w:tc>
      </w:tr>
      <w:tr w:rsidR="00F42FB8" w:rsidRPr="0027090C" w14:paraId="4CE30772" w14:textId="77777777" w:rsidTr="0022530D">
        <w:trPr>
          <w:cantSplit/>
        </w:trPr>
        <w:tc>
          <w:tcPr>
            <w:tcW w:w="0" w:type="auto"/>
            <w:shd w:val="clear" w:color="auto" w:fill="auto"/>
            <w:noWrap/>
          </w:tcPr>
          <w:p w14:paraId="7A471A71" w14:textId="77777777" w:rsidR="00F42FB8" w:rsidRPr="00FD1A9F" w:rsidRDefault="00F42FB8" w:rsidP="0022530D">
            <w:pPr>
              <w:pStyle w:val="TableText"/>
              <w:rPr>
                <w:rFonts w:cs="SimSun"/>
              </w:rPr>
            </w:pPr>
            <w:r>
              <w:t>Настройка VLAN</w:t>
            </w:r>
          </w:p>
        </w:tc>
        <w:tc>
          <w:tcPr>
            <w:tcW w:w="0" w:type="auto"/>
            <w:shd w:val="clear" w:color="auto" w:fill="auto"/>
          </w:tcPr>
          <w:p w14:paraId="14CE641A" w14:textId="77777777" w:rsidR="00F42FB8" w:rsidRPr="00FD1A9F" w:rsidRDefault="00F42FB8" w:rsidP="0022530D">
            <w:pPr>
              <w:pStyle w:val="TableText"/>
              <w:rPr>
                <w:rFonts w:cs="SimSun"/>
                <w:sz w:val="22"/>
                <w:szCs w:val="22"/>
              </w:rPr>
            </w:pPr>
          </w:p>
        </w:tc>
      </w:tr>
      <w:tr w:rsidR="00F42FB8" w:rsidRPr="0027090C" w14:paraId="05BF23FE" w14:textId="77777777" w:rsidTr="0022530D">
        <w:trPr>
          <w:cantSplit/>
        </w:trPr>
        <w:tc>
          <w:tcPr>
            <w:tcW w:w="0" w:type="auto"/>
            <w:shd w:val="clear" w:color="auto" w:fill="auto"/>
            <w:noWrap/>
          </w:tcPr>
          <w:p w14:paraId="3CA17DA0" w14:textId="77777777" w:rsidR="00F42FB8" w:rsidRPr="00FD1A9F" w:rsidRDefault="00F42FB8" w:rsidP="0022530D">
            <w:pPr>
              <w:pStyle w:val="TableText"/>
              <w:rPr>
                <w:rFonts w:cs="SimSun"/>
              </w:rPr>
            </w:pPr>
            <w:r>
              <w:t>Настройка VLAN на интерфейсах</w:t>
            </w:r>
          </w:p>
        </w:tc>
        <w:tc>
          <w:tcPr>
            <w:tcW w:w="0" w:type="auto"/>
            <w:shd w:val="clear" w:color="auto" w:fill="auto"/>
          </w:tcPr>
          <w:p w14:paraId="1A5D3B78" w14:textId="77777777" w:rsidR="00F42FB8" w:rsidRPr="00FD1A9F" w:rsidRDefault="00F42FB8" w:rsidP="0022530D">
            <w:pPr>
              <w:pStyle w:val="TableText"/>
              <w:rPr>
                <w:rFonts w:cs="SimSun"/>
                <w:sz w:val="22"/>
                <w:szCs w:val="22"/>
              </w:rPr>
            </w:pPr>
          </w:p>
        </w:tc>
      </w:tr>
      <w:tr w:rsidR="00F42FB8" w:rsidRPr="0027090C" w14:paraId="67C9A1F8" w14:textId="77777777" w:rsidTr="0022530D">
        <w:trPr>
          <w:cantSplit/>
        </w:trPr>
        <w:tc>
          <w:tcPr>
            <w:tcW w:w="0" w:type="auto"/>
            <w:shd w:val="clear" w:color="auto" w:fill="auto"/>
            <w:noWrap/>
          </w:tcPr>
          <w:p w14:paraId="10D47FFF" w14:textId="77777777" w:rsidR="00F42FB8" w:rsidRPr="00FD1A9F" w:rsidRDefault="00F42FB8" w:rsidP="0022530D">
            <w:pPr>
              <w:pStyle w:val="TableText"/>
              <w:rPr>
                <w:rFonts w:cs="SimSun"/>
              </w:rPr>
            </w:pPr>
            <w:r>
              <w:lastRenderedPageBreak/>
              <w:t>Настройка интерфейса VLANIF</w:t>
            </w:r>
          </w:p>
        </w:tc>
        <w:tc>
          <w:tcPr>
            <w:tcW w:w="0" w:type="auto"/>
            <w:shd w:val="clear" w:color="auto" w:fill="auto"/>
          </w:tcPr>
          <w:p w14:paraId="433F205F" w14:textId="77777777" w:rsidR="00F42FB8" w:rsidRPr="00FD1A9F" w:rsidRDefault="00F42FB8" w:rsidP="0022530D">
            <w:pPr>
              <w:pStyle w:val="TableText"/>
              <w:rPr>
                <w:rFonts w:cs="SimSun"/>
                <w:sz w:val="22"/>
                <w:szCs w:val="22"/>
              </w:rPr>
            </w:pPr>
          </w:p>
        </w:tc>
      </w:tr>
      <w:tr w:rsidR="00F42FB8" w:rsidRPr="0027090C" w14:paraId="76ACE434" w14:textId="77777777" w:rsidTr="0022530D">
        <w:trPr>
          <w:cantSplit/>
        </w:trPr>
        <w:tc>
          <w:tcPr>
            <w:tcW w:w="0" w:type="auto"/>
            <w:shd w:val="clear" w:color="auto" w:fill="auto"/>
            <w:noWrap/>
          </w:tcPr>
          <w:p w14:paraId="3D578F8B" w14:textId="77777777" w:rsidR="00F42FB8" w:rsidRPr="00FD1A9F" w:rsidRDefault="00F42FB8" w:rsidP="0022530D">
            <w:pPr>
              <w:pStyle w:val="TableText"/>
              <w:rPr>
                <w:rFonts w:cs="SimSun"/>
              </w:rPr>
            </w:pPr>
            <w:r>
              <w:t>Настройка OSPF</w:t>
            </w:r>
          </w:p>
        </w:tc>
        <w:tc>
          <w:tcPr>
            <w:tcW w:w="0" w:type="auto"/>
            <w:shd w:val="clear" w:color="auto" w:fill="auto"/>
          </w:tcPr>
          <w:p w14:paraId="632AA947" w14:textId="77777777" w:rsidR="00F42FB8" w:rsidRPr="00FD1A9F" w:rsidRDefault="00F42FB8" w:rsidP="0022530D">
            <w:pPr>
              <w:pStyle w:val="TableText"/>
              <w:rPr>
                <w:rFonts w:cs="SimSun"/>
                <w:sz w:val="22"/>
                <w:szCs w:val="22"/>
              </w:rPr>
            </w:pPr>
          </w:p>
        </w:tc>
      </w:tr>
      <w:tr w:rsidR="00F42FB8" w:rsidRPr="0027090C" w14:paraId="6167ACE4" w14:textId="77777777" w:rsidTr="0022530D">
        <w:trPr>
          <w:cantSplit/>
        </w:trPr>
        <w:tc>
          <w:tcPr>
            <w:tcW w:w="0" w:type="auto"/>
            <w:shd w:val="clear" w:color="auto" w:fill="auto"/>
            <w:noWrap/>
          </w:tcPr>
          <w:p w14:paraId="61BB8FCE" w14:textId="77777777" w:rsidR="00F42FB8" w:rsidRPr="00FD1A9F" w:rsidRDefault="00F42FB8" w:rsidP="0022530D">
            <w:pPr>
              <w:pStyle w:val="TableText"/>
              <w:rPr>
                <w:rFonts w:cs="SimSun"/>
              </w:rPr>
            </w:pPr>
            <w:r>
              <w:t>Настройка DHCP</w:t>
            </w:r>
          </w:p>
        </w:tc>
        <w:tc>
          <w:tcPr>
            <w:tcW w:w="0" w:type="auto"/>
            <w:shd w:val="clear" w:color="auto" w:fill="auto"/>
          </w:tcPr>
          <w:p w14:paraId="7388C7D8" w14:textId="77777777" w:rsidR="00F42FB8" w:rsidRPr="00FD1A9F" w:rsidRDefault="00F42FB8" w:rsidP="0022530D">
            <w:pPr>
              <w:pStyle w:val="TableText"/>
              <w:rPr>
                <w:rFonts w:cs="SimSun"/>
                <w:sz w:val="22"/>
                <w:szCs w:val="22"/>
              </w:rPr>
            </w:pPr>
          </w:p>
        </w:tc>
      </w:tr>
      <w:tr w:rsidR="00F42FB8" w:rsidRPr="0027090C" w14:paraId="0CE43877" w14:textId="77777777" w:rsidTr="0022530D">
        <w:trPr>
          <w:cantSplit/>
        </w:trPr>
        <w:tc>
          <w:tcPr>
            <w:tcW w:w="0" w:type="auto"/>
            <w:shd w:val="clear" w:color="auto" w:fill="auto"/>
            <w:noWrap/>
          </w:tcPr>
          <w:p w14:paraId="616097BE" w14:textId="77777777" w:rsidR="00F42FB8" w:rsidRPr="00FD1A9F" w:rsidRDefault="00F42FB8" w:rsidP="0022530D">
            <w:pPr>
              <w:pStyle w:val="TableText"/>
              <w:rPr>
                <w:rFonts w:cs="SimSun"/>
              </w:rPr>
            </w:pPr>
            <w:r>
              <w:t>Настройка SNMP</w:t>
            </w:r>
          </w:p>
        </w:tc>
        <w:tc>
          <w:tcPr>
            <w:tcW w:w="0" w:type="auto"/>
            <w:shd w:val="clear" w:color="auto" w:fill="auto"/>
          </w:tcPr>
          <w:p w14:paraId="51AA49F6" w14:textId="77777777" w:rsidR="00F42FB8" w:rsidRPr="00FD1A9F" w:rsidRDefault="00F42FB8" w:rsidP="0022530D">
            <w:pPr>
              <w:pStyle w:val="TableText"/>
              <w:rPr>
                <w:rFonts w:cs="SimSun"/>
                <w:sz w:val="22"/>
                <w:szCs w:val="22"/>
              </w:rPr>
            </w:pPr>
          </w:p>
        </w:tc>
      </w:tr>
      <w:tr w:rsidR="00F42FB8" w:rsidRPr="0027090C" w14:paraId="5C73267F" w14:textId="77777777" w:rsidTr="0022530D">
        <w:trPr>
          <w:cantSplit/>
        </w:trPr>
        <w:tc>
          <w:tcPr>
            <w:tcW w:w="0" w:type="auto"/>
            <w:shd w:val="clear" w:color="auto" w:fill="auto"/>
            <w:noWrap/>
          </w:tcPr>
          <w:p w14:paraId="2A56D565" w14:textId="77777777" w:rsidR="00F42FB8" w:rsidRPr="00FD1A9F" w:rsidRDefault="00F42FB8" w:rsidP="0022530D">
            <w:pPr>
              <w:pStyle w:val="TableText"/>
              <w:rPr>
                <w:rFonts w:cs="SimSun"/>
              </w:rPr>
            </w:pPr>
            <w:r>
              <w:t>Другие настройки</w:t>
            </w:r>
          </w:p>
        </w:tc>
        <w:tc>
          <w:tcPr>
            <w:tcW w:w="0" w:type="auto"/>
            <w:shd w:val="clear" w:color="auto" w:fill="auto"/>
          </w:tcPr>
          <w:p w14:paraId="604544F4" w14:textId="77777777" w:rsidR="00F42FB8" w:rsidRPr="00FD1A9F" w:rsidRDefault="00F42FB8" w:rsidP="0022530D">
            <w:pPr>
              <w:pStyle w:val="TableText"/>
              <w:rPr>
                <w:rFonts w:cs="SimSun"/>
                <w:sz w:val="22"/>
                <w:szCs w:val="22"/>
              </w:rPr>
            </w:pPr>
          </w:p>
        </w:tc>
      </w:tr>
    </w:tbl>
    <w:p w14:paraId="4898B884" w14:textId="77777777" w:rsidR="00F42FB8" w:rsidRDefault="00F42FB8" w:rsidP="00F42FB8"/>
    <w:p w14:paraId="25EB8CC0" w14:textId="77777777" w:rsidR="00F42FB8" w:rsidRPr="009B15B3" w:rsidRDefault="00F42FB8" w:rsidP="00F42FB8">
      <w:pPr>
        <w:rPr>
          <w:b/>
          <w:bCs/>
        </w:rPr>
      </w:pPr>
      <w:r>
        <w:rPr>
          <w:b/>
          <w:bCs/>
        </w:rPr>
        <w:t>F3-AGG1:</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301"/>
        <w:gridCol w:w="2637"/>
      </w:tblGrid>
      <w:tr w:rsidR="00F42FB8" w:rsidRPr="0027090C" w14:paraId="33A977DE"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588371B3" w14:textId="77777777" w:rsidR="00F42FB8" w:rsidRPr="00BA0562" w:rsidRDefault="00F42FB8" w:rsidP="0022530D">
            <w:pPr>
              <w:pStyle w:val="TableHeading"/>
            </w:pPr>
            <w:r>
              <w:t>Элемент</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45ADB299" w14:textId="77777777" w:rsidR="00F42FB8" w:rsidRPr="00BA0562" w:rsidRDefault="00F42FB8" w:rsidP="0022530D">
            <w:pPr>
              <w:pStyle w:val="TableHeading"/>
            </w:pPr>
            <w:r>
              <w:t>Конфигурация</w:t>
            </w:r>
          </w:p>
        </w:tc>
      </w:tr>
      <w:tr w:rsidR="00F42FB8" w:rsidRPr="0027090C" w14:paraId="60BFC425" w14:textId="77777777" w:rsidTr="0022530D">
        <w:trPr>
          <w:cantSplit/>
        </w:trPr>
        <w:tc>
          <w:tcPr>
            <w:tcW w:w="0" w:type="auto"/>
            <w:shd w:val="clear" w:color="auto" w:fill="auto"/>
          </w:tcPr>
          <w:p w14:paraId="076842CA" w14:textId="77777777" w:rsidR="00F42FB8" w:rsidRPr="00FD1A9F" w:rsidRDefault="00F42FB8" w:rsidP="0022530D">
            <w:pPr>
              <w:pStyle w:val="TableText"/>
              <w:rPr>
                <w:rFonts w:cs="Arial"/>
              </w:rPr>
            </w:pPr>
            <w:r>
              <w:t>Настройка основных параметров</w:t>
            </w:r>
          </w:p>
        </w:tc>
        <w:tc>
          <w:tcPr>
            <w:tcW w:w="0" w:type="auto"/>
            <w:shd w:val="clear" w:color="auto" w:fill="auto"/>
          </w:tcPr>
          <w:p w14:paraId="45D6E945" w14:textId="77777777" w:rsidR="00F42FB8" w:rsidRPr="00FD1A9F" w:rsidRDefault="00F42FB8" w:rsidP="0022530D">
            <w:pPr>
              <w:pStyle w:val="TableText"/>
              <w:rPr>
                <w:rFonts w:cs="Arial"/>
              </w:rPr>
            </w:pPr>
          </w:p>
        </w:tc>
      </w:tr>
      <w:tr w:rsidR="00F42FB8" w:rsidRPr="0027090C" w14:paraId="399B6914" w14:textId="77777777" w:rsidTr="0022530D">
        <w:trPr>
          <w:cantSplit/>
        </w:trPr>
        <w:tc>
          <w:tcPr>
            <w:tcW w:w="0" w:type="auto"/>
            <w:shd w:val="clear" w:color="auto" w:fill="auto"/>
            <w:noWrap/>
          </w:tcPr>
          <w:p w14:paraId="37D4B59B" w14:textId="77777777" w:rsidR="00F42FB8" w:rsidRPr="00FD1A9F" w:rsidRDefault="00F42FB8" w:rsidP="0022530D">
            <w:pPr>
              <w:pStyle w:val="TableText"/>
              <w:rPr>
                <w:rFonts w:cs="SimSun"/>
              </w:rPr>
            </w:pPr>
            <w:r>
              <w:t>Настройка VLAN</w:t>
            </w:r>
          </w:p>
        </w:tc>
        <w:tc>
          <w:tcPr>
            <w:tcW w:w="0" w:type="auto"/>
            <w:shd w:val="clear" w:color="auto" w:fill="auto"/>
          </w:tcPr>
          <w:p w14:paraId="7647BFF1" w14:textId="77777777" w:rsidR="00F42FB8" w:rsidRPr="00FD1A9F" w:rsidRDefault="00F42FB8" w:rsidP="0022530D">
            <w:pPr>
              <w:pStyle w:val="TableText"/>
              <w:rPr>
                <w:rFonts w:cs="SimSun"/>
                <w:sz w:val="22"/>
                <w:szCs w:val="22"/>
              </w:rPr>
            </w:pPr>
          </w:p>
        </w:tc>
      </w:tr>
      <w:tr w:rsidR="00F42FB8" w:rsidRPr="0027090C" w14:paraId="79F3F12F" w14:textId="77777777" w:rsidTr="0022530D">
        <w:trPr>
          <w:cantSplit/>
        </w:trPr>
        <w:tc>
          <w:tcPr>
            <w:tcW w:w="0" w:type="auto"/>
            <w:shd w:val="clear" w:color="auto" w:fill="auto"/>
            <w:noWrap/>
          </w:tcPr>
          <w:p w14:paraId="1A1AE6BB" w14:textId="77777777" w:rsidR="00F42FB8" w:rsidRPr="00FD1A9F" w:rsidRDefault="00F42FB8" w:rsidP="0022530D">
            <w:pPr>
              <w:pStyle w:val="TableText"/>
              <w:rPr>
                <w:rFonts w:cs="SimSun"/>
              </w:rPr>
            </w:pPr>
            <w:r>
              <w:t>Настройка VLAN на интерфейсах</w:t>
            </w:r>
          </w:p>
        </w:tc>
        <w:tc>
          <w:tcPr>
            <w:tcW w:w="0" w:type="auto"/>
            <w:shd w:val="clear" w:color="auto" w:fill="auto"/>
          </w:tcPr>
          <w:p w14:paraId="15124BD5" w14:textId="77777777" w:rsidR="00F42FB8" w:rsidRPr="00FD1A9F" w:rsidRDefault="00F42FB8" w:rsidP="0022530D">
            <w:pPr>
              <w:pStyle w:val="TableText"/>
              <w:rPr>
                <w:rFonts w:cs="SimSun"/>
                <w:sz w:val="22"/>
                <w:szCs w:val="22"/>
              </w:rPr>
            </w:pPr>
          </w:p>
        </w:tc>
      </w:tr>
      <w:tr w:rsidR="00F42FB8" w:rsidRPr="0027090C" w14:paraId="2FAD7D31" w14:textId="77777777" w:rsidTr="0022530D">
        <w:trPr>
          <w:cantSplit/>
        </w:trPr>
        <w:tc>
          <w:tcPr>
            <w:tcW w:w="0" w:type="auto"/>
            <w:shd w:val="clear" w:color="auto" w:fill="auto"/>
            <w:noWrap/>
          </w:tcPr>
          <w:p w14:paraId="1E788ADE" w14:textId="77777777" w:rsidR="00F42FB8" w:rsidRPr="00FD1A9F" w:rsidRDefault="00F42FB8" w:rsidP="0022530D">
            <w:pPr>
              <w:pStyle w:val="TableText"/>
              <w:rPr>
                <w:rFonts w:cs="SimSun"/>
              </w:rPr>
            </w:pPr>
            <w:r>
              <w:t>Настройка интерфейса VLANIF</w:t>
            </w:r>
          </w:p>
        </w:tc>
        <w:tc>
          <w:tcPr>
            <w:tcW w:w="0" w:type="auto"/>
            <w:shd w:val="clear" w:color="auto" w:fill="auto"/>
          </w:tcPr>
          <w:p w14:paraId="1174249E" w14:textId="77777777" w:rsidR="00F42FB8" w:rsidRPr="00FD1A9F" w:rsidRDefault="00F42FB8" w:rsidP="0022530D">
            <w:pPr>
              <w:pStyle w:val="TableText"/>
              <w:rPr>
                <w:rFonts w:cs="SimSun"/>
                <w:sz w:val="22"/>
                <w:szCs w:val="22"/>
              </w:rPr>
            </w:pPr>
          </w:p>
        </w:tc>
      </w:tr>
      <w:tr w:rsidR="00F42FB8" w:rsidRPr="0027090C" w14:paraId="0A964A7C" w14:textId="77777777" w:rsidTr="0022530D">
        <w:trPr>
          <w:cantSplit/>
        </w:trPr>
        <w:tc>
          <w:tcPr>
            <w:tcW w:w="0" w:type="auto"/>
            <w:shd w:val="clear" w:color="auto" w:fill="auto"/>
            <w:noWrap/>
          </w:tcPr>
          <w:p w14:paraId="2DA898B1" w14:textId="77777777" w:rsidR="00F42FB8" w:rsidRPr="00FD1A9F" w:rsidRDefault="00F42FB8" w:rsidP="0022530D">
            <w:pPr>
              <w:pStyle w:val="TableText"/>
              <w:rPr>
                <w:rFonts w:cs="SimSun"/>
              </w:rPr>
            </w:pPr>
            <w:r>
              <w:t>Настройка OSPF</w:t>
            </w:r>
          </w:p>
        </w:tc>
        <w:tc>
          <w:tcPr>
            <w:tcW w:w="0" w:type="auto"/>
            <w:shd w:val="clear" w:color="auto" w:fill="auto"/>
          </w:tcPr>
          <w:p w14:paraId="37F69A9D" w14:textId="77777777" w:rsidR="00F42FB8" w:rsidRPr="00FD1A9F" w:rsidRDefault="00F42FB8" w:rsidP="0022530D">
            <w:pPr>
              <w:pStyle w:val="TableText"/>
              <w:rPr>
                <w:rFonts w:cs="SimSun"/>
                <w:sz w:val="22"/>
                <w:szCs w:val="22"/>
              </w:rPr>
            </w:pPr>
          </w:p>
        </w:tc>
      </w:tr>
      <w:tr w:rsidR="00F42FB8" w:rsidRPr="0027090C" w14:paraId="5918C344" w14:textId="77777777" w:rsidTr="0022530D">
        <w:trPr>
          <w:cantSplit/>
        </w:trPr>
        <w:tc>
          <w:tcPr>
            <w:tcW w:w="0" w:type="auto"/>
            <w:shd w:val="clear" w:color="auto" w:fill="auto"/>
            <w:noWrap/>
          </w:tcPr>
          <w:p w14:paraId="42B43B88" w14:textId="77777777" w:rsidR="00F42FB8" w:rsidRPr="00FD1A9F" w:rsidRDefault="00F42FB8" w:rsidP="0022530D">
            <w:pPr>
              <w:pStyle w:val="TableText"/>
              <w:rPr>
                <w:rFonts w:cs="SimSun"/>
              </w:rPr>
            </w:pPr>
            <w:r>
              <w:t>Настройка DHCP</w:t>
            </w:r>
          </w:p>
        </w:tc>
        <w:tc>
          <w:tcPr>
            <w:tcW w:w="0" w:type="auto"/>
            <w:shd w:val="clear" w:color="auto" w:fill="auto"/>
          </w:tcPr>
          <w:p w14:paraId="175CAAFF" w14:textId="77777777" w:rsidR="00F42FB8" w:rsidRPr="00FD1A9F" w:rsidRDefault="00F42FB8" w:rsidP="0022530D">
            <w:pPr>
              <w:pStyle w:val="TableText"/>
              <w:rPr>
                <w:rFonts w:cs="SimSun"/>
                <w:sz w:val="22"/>
                <w:szCs w:val="22"/>
              </w:rPr>
            </w:pPr>
          </w:p>
        </w:tc>
      </w:tr>
      <w:tr w:rsidR="00F42FB8" w:rsidRPr="0027090C" w14:paraId="0D230ED3" w14:textId="77777777" w:rsidTr="0022530D">
        <w:trPr>
          <w:cantSplit/>
        </w:trPr>
        <w:tc>
          <w:tcPr>
            <w:tcW w:w="0" w:type="auto"/>
            <w:shd w:val="clear" w:color="auto" w:fill="auto"/>
            <w:noWrap/>
          </w:tcPr>
          <w:p w14:paraId="2607DE3F" w14:textId="77777777" w:rsidR="00F42FB8" w:rsidRPr="00FD1A9F" w:rsidRDefault="00F42FB8" w:rsidP="0022530D">
            <w:pPr>
              <w:pStyle w:val="TableText"/>
              <w:rPr>
                <w:rFonts w:cs="SimSun"/>
              </w:rPr>
            </w:pPr>
            <w:r>
              <w:t>Настройка SNMP</w:t>
            </w:r>
          </w:p>
        </w:tc>
        <w:tc>
          <w:tcPr>
            <w:tcW w:w="0" w:type="auto"/>
            <w:shd w:val="clear" w:color="auto" w:fill="auto"/>
          </w:tcPr>
          <w:p w14:paraId="16E5E8DC" w14:textId="77777777" w:rsidR="00F42FB8" w:rsidRPr="00FD1A9F" w:rsidRDefault="00F42FB8" w:rsidP="0022530D">
            <w:pPr>
              <w:pStyle w:val="TableText"/>
              <w:rPr>
                <w:rFonts w:cs="SimSun"/>
                <w:sz w:val="22"/>
                <w:szCs w:val="22"/>
              </w:rPr>
            </w:pPr>
          </w:p>
        </w:tc>
      </w:tr>
      <w:tr w:rsidR="00F42FB8" w:rsidRPr="0027090C" w14:paraId="023056CF" w14:textId="77777777" w:rsidTr="0022530D">
        <w:trPr>
          <w:cantSplit/>
        </w:trPr>
        <w:tc>
          <w:tcPr>
            <w:tcW w:w="0" w:type="auto"/>
            <w:shd w:val="clear" w:color="auto" w:fill="auto"/>
            <w:noWrap/>
          </w:tcPr>
          <w:p w14:paraId="14FC7265" w14:textId="77777777" w:rsidR="00F42FB8" w:rsidRPr="00FD1A9F" w:rsidRDefault="00F42FB8" w:rsidP="0022530D">
            <w:pPr>
              <w:pStyle w:val="TableText"/>
              <w:rPr>
                <w:rFonts w:cs="SimSun"/>
              </w:rPr>
            </w:pPr>
            <w:r>
              <w:t>Другие настройки</w:t>
            </w:r>
          </w:p>
        </w:tc>
        <w:tc>
          <w:tcPr>
            <w:tcW w:w="0" w:type="auto"/>
            <w:shd w:val="clear" w:color="auto" w:fill="auto"/>
          </w:tcPr>
          <w:p w14:paraId="33BD59F2" w14:textId="77777777" w:rsidR="00F42FB8" w:rsidRPr="00FD1A9F" w:rsidRDefault="00F42FB8" w:rsidP="0022530D">
            <w:pPr>
              <w:pStyle w:val="TableText"/>
              <w:rPr>
                <w:rFonts w:cs="SimSun"/>
                <w:sz w:val="22"/>
                <w:szCs w:val="22"/>
              </w:rPr>
            </w:pPr>
          </w:p>
        </w:tc>
      </w:tr>
    </w:tbl>
    <w:p w14:paraId="137EF807" w14:textId="77777777" w:rsidR="00F42FB8" w:rsidRDefault="00F42FB8" w:rsidP="00F42FB8"/>
    <w:p w14:paraId="08FDDA33" w14:textId="77777777" w:rsidR="00F42FB8" w:rsidRPr="009B15B3" w:rsidRDefault="00F42FB8" w:rsidP="00F42FB8">
      <w:pPr>
        <w:rPr>
          <w:b/>
          <w:bCs/>
        </w:rPr>
      </w:pPr>
      <w:r>
        <w:rPr>
          <w:b/>
          <w:bCs/>
        </w:rPr>
        <w:t>Контроллер доступа (AC):</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301"/>
        <w:gridCol w:w="2637"/>
      </w:tblGrid>
      <w:tr w:rsidR="00F42FB8" w:rsidRPr="0027090C" w14:paraId="3A1B6E03" w14:textId="77777777" w:rsidTr="0022530D">
        <w:trPr>
          <w:cantSplit/>
          <w:tblHeader/>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0DA87CBF" w14:textId="77777777" w:rsidR="00F42FB8" w:rsidRPr="00BA0562" w:rsidRDefault="00F42FB8" w:rsidP="0022530D">
            <w:pPr>
              <w:pStyle w:val="TableHeading"/>
            </w:pPr>
            <w:r>
              <w:t>Элемент</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13C650EE" w14:textId="77777777" w:rsidR="00F42FB8" w:rsidRPr="00BA0562" w:rsidRDefault="00F42FB8" w:rsidP="0022530D">
            <w:pPr>
              <w:pStyle w:val="TableHeading"/>
            </w:pPr>
            <w:r>
              <w:t>Конфигурация</w:t>
            </w:r>
          </w:p>
        </w:tc>
      </w:tr>
      <w:tr w:rsidR="00F42FB8" w:rsidRPr="0027090C" w14:paraId="46B6317E" w14:textId="77777777" w:rsidTr="0022530D">
        <w:trPr>
          <w:cantSplit/>
        </w:trPr>
        <w:tc>
          <w:tcPr>
            <w:tcW w:w="0" w:type="auto"/>
            <w:shd w:val="clear" w:color="auto" w:fill="auto"/>
          </w:tcPr>
          <w:p w14:paraId="495841BB" w14:textId="77777777" w:rsidR="00F42FB8" w:rsidRPr="00FD1A9F" w:rsidRDefault="00F42FB8" w:rsidP="0022530D">
            <w:pPr>
              <w:pStyle w:val="TableText"/>
              <w:rPr>
                <w:rFonts w:cs="Arial"/>
              </w:rPr>
            </w:pPr>
            <w:r>
              <w:t>Настройка основных параметров</w:t>
            </w:r>
          </w:p>
        </w:tc>
        <w:tc>
          <w:tcPr>
            <w:tcW w:w="0" w:type="auto"/>
            <w:shd w:val="clear" w:color="auto" w:fill="auto"/>
          </w:tcPr>
          <w:p w14:paraId="59DE7833" w14:textId="77777777" w:rsidR="00F42FB8" w:rsidRPr="00FD1A9F" w:rsidRDefault="00F42FB8" w:rsidP="0022530D">
            <w:pPr>
              <w:pStyle w:val="TableText"/>
              <w:rPr>
                <w:rFonts w:cs="Arial"/>
              </w:rPr>
            </w:pPr>
          </w:p>
        </w:tc>
      </w:tr>
      <w:tr w:rsidR="00F42FB8" w:rsidRPr="0027090C" w14:paraId="7A9884D6" w14:textId="77777777" w:rsidTr="0022530D">
        <w:trPr>
          <w:cantSplit/>
        </w:trPr>
        <w:tc>
          <w:tcPr>
            <w:tcW w:w="0" w:type="auto"/>
            <w:shd w:val="clear" w:color="auto" w:fill="auto"/>
            <w:noWrap/>
          </w:tcPr>
          <w:p w14:paraId="56957701" w14:textId="77777777" w:rsidR="00F42FB8" w:rsidRPr="00FD1A9F" w:rsidRDefault="00F42FB8" w:rsidP="0022530D">
            <w:pPr>
              <w:pStyle w:val="TableText"/>
              <w:rPr>
                <w:rFonts w:cs="SimSun"/>
              </w:rPr>
            </w:pPr>
            <w:r>
              <w:t>Настройка проводной сети</w:t>
            </w:r>
          </w:p>
        </w:tc>
        <w:tc>
          <w:tcPr>
            <w:tcW w:w="0" w:type="auto"/>
            <w:shd w:val="clear" w:color="auto" w:fill="auto"/>
          </w:tcPr>
          <w:p w14:paraId="3F033F19" w14:textId="77777777" w:rsidR="00F42FB8" w:rsidRPr="00FD1A9F" w:rsidRDefault="00F42FB8" w:rsidP="0022530D">
            <w:pPr>
              <w:pStyle w:val="TableText"/>
              <w:rPr>
                <w:rFonts w:cs="SimSun"/>
                <w:sz w:val="22"/>
                <w:szCs w:val="22"/>
              </w:rPr>
            </w:pPr>
          </w:p>
        </w:tc>
      </w:tr>
      <w:tr w:rsidR="00F42FB8" w:rsidRPr="0027090C" w14:paraId="17F82F36" w14:textId="77777777" w:rsidTr="0022530D">
        <w:trPr>
          <w:cantSplit/>
        </w:trPr>
        <w:tc>
          <w:tcPr>
            <w:tcW w:w="0" w:type="auto"/>
            <w:shd w:val="clear" w:color="auto" w:fill="auto"/>
            <w:noWrap/>
          </w:tcPr>
          <w:p w14:paraId="482CEF04" w14:textId="77777777" w:rsidR="00F42FB8" w:rsidRPr="00FD1A9F" w:rsidRDefault="00F42FB8" w:rsidP="0022530D">
            <w:pPr>
              <w:pStyle w:val="TableText"/>
              <w:rPr>
                <w:rFonts w:cs="SimSun"/>
              </w:rPr>
            </w:pPr>
            <w:r>
              <w:t>Настройка беспроводной сети</w:t>
            </w:r>
          </w:p>
        </w:tc>
        <w:tc>
          <w:tcPr>
            <w:tcW w:w="0" w:type="auto"/>
            <w:shd w:val="clear" w:color="auto" w:fill="auto"/>
          </w:tcPr>
          <w:p w14:paraId="7EDA4E3B" w14:textId="77777777" w:rsidR="00F42FB8" w:rsidRPr="00FD1A9F" w:rsidRDefault="00F42FB8" w:rsidP="0022530D">
            <w:pPr>
              <w:pStyle w:val="TableText"/>
              <w:rPr>
                <w:rFonts w:cs="SimSun"/>
                <w:sz w:val="22"/>
                <w:szCs w:val="22"/>
              </w:rPr>
            </w:pPr>
          </w:p>
        </w:tc>
      </w:tr>
      <w:tr w:rsidR="00F42FB8" w:rsidRPr="0027090C" w14:paraId="38490C0B" w14:textId="77777777" w:rsidTr="0022530D">
        <w:trPr>
          <w:cantSplit/>
        </w:trPr>
        <w:tc>
          <w:tcPr>
            <w:tcW w:w="0" w:type="auto"/>
            <w:shd w:val="clear" w:color="auto" w:fill="auto"/>
            <w:noWrap/>
          </w:tcPr>
          <w:p w14:paraId="2737F52C" w14:textId="77777777" w:rsidR="00F42FB8" w:rsidRPr="00FD1A9F" w:rsidRDefault="00F42FB8" w:rsidP="0022530D">
            <w:pPr>
              <w:pStyle w:val="TableText"/>
              <w:rPr>
                <w:rFonts w:cs="SimSun"/>
              </w:rPr>
            </w:pPr>
            <w:r>
              <w:t>Настройка SNMP</w:t>
            </w:r>
          </w:p>
        </w:tc>
        <w:tc>
          <w:tcPr>
            <w:tcW w:w="0" w:type="auto"/>
            <w:shd w:val="clear" w:color="auto" w:fill="auto"/>
          </w:tcPr>
          <w:p w14:paraId="28C5688F" w14:textId="77777777" w:rsidR="00F42FB8" w:rsidRPr="00FD1A9F" w:rsidRDefault="00F42FB8" w:rsidP="0022530D">
            <w:pPr>
              <w:pStyle w:val="TableText"/>
              <w:rPr>
                <w:rFonts w:cs="SimSun"/>
                <w:sz w:val="22"/>
                <w:szCs w:val="22"/>
              </w:rPr>
            </w:pPr>
          </w:p>
        </w:tc>
      </w:tr>
      <w:tr w:rsidR="00F42FB8" w:rsidRPr="0027090C" w14:paraId="5A86B068" w14:textId="77777777" w:rsidTr="0022530D">
        <w:trPr>
          <w:cantSplit/>
        </w:trPr>
        <w:tc>
          <w:tcPr>
            <w:tcW w:w="0" w:type="auto"/>
            <w:shd w:val="clear" w:color="auto" w:fill="auto"/>
            <w:noWrap/>
          </w:tcPr>
          <w:p w14:paraId="655FD085" w14:textId="77777777" w:rsidR="00F42FB8" w:rsidRPr="00FD1A9F" w:rsidRDefault="00F42FB8" w:rsidP="0022530D">
            <w:pPr>
              <w:pStyle w:val="TableText"/>
              <w:rPr>
                <w:rFonts w:cs="SimSun"/>
              </w:rPr>
            </w:pPr>
            <w:r>
              <w:t>Другие настройки</w:t>
            </w:r>
          </w:p>
        </w:tc>
        <w:tc>
          <w:tcPr>
            <w:tcW w:w="0" w:type="auto"/>
            <w:shd w:val="clear" w:color="auto" w:fill="auto"/>
          </w:tcPr>
          <w:p w14:paraId="27CF65F2" w14:textId="77777777" w:rsidR="00F42FB8" w:rsidRPr="00FD1A9F" w:rsidRDefault="00F42FB8" w:rsidP="0022530D">
            <w:pPr>
              <w:pStyle w:val="TableText"/>
              <w:rPr>
                <w:rFonts w:cs="SimSun"/>
                <w:sz w:val="22"/>
                <w:szCs w:val="22"/>
              </w:rPr>
            </w:pPr>
          </w:p>
        </w:tc>
      </w:tr>
    </w:tbl>
    <w:p w14:paraId="7C2A6829" w14:textId="77777777" w:rsidR="00F42FB8" w:rsidRDefault="00F42FB8" w:rsidP="00F42FB8"/>
    <w:p w14:paraId="01EAD9B2" w14:textId="77777777" w:rsidR="00F42FB8" w:rsidRPr="009B15B3" w:rsidRDefault="00F42FB8" w:rsidP="00F42FB8">
      <w:pPr>
        <w:rPr>
          <w:b/>
          <w:bCs/>
        </w:rPr>
      </w:pPr>
      <w:r>
        <w:rPr>
          <w:b/>
          <w:bCs/>
        </w:rPr>
        <w:t>F1-ACC1:</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585"/>
        <w:gridCol w:w="2353"/>
      </w:tblGrid>
      <w:tr w:rsidR="00F42FB8" w:rsidRPr="0027090C" w14:paraId="2A655794" w14:textId="77777777" w:rsidTr="00E6037D">
        <w:trPr>
          <w:cantSplit/>
          <w:tblHeader/>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29AE2B40" w14:textId="77777777" w:rsidR="00F42FB8" w:rsidRPr="00BA0562" w:rsidRDefault="00F42FB8" w:rsidP="0022530D">
            <w:pPr>
              <w:pStyle w:val="TableHeading"/>
            </w:pPr>
            <w:r>
              <w:t>Элемент</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19BE08D3" w14:textId="77777777" w:rsidR="00F42FB8" w:rsidRPr="00BA0562" w:rsidRDefault="00F42FB8" w:rsidP="0022530D">
            <w:pPr>
              <w:pStyle w:val="TableHeading"/>
            </w:pPr>
            <w:r>
              <w:t>Конфигурация</w:t>
            </w:r>
          </w:p>
        </w:tc>
      </w:tr>
      <w:tr w:rsidR="00F42FB8" w:rsidRPr="0027090C" w14:paraId="44EB45EF" w14:textId="77777777" w:rsidTr="0022530D">
        <w:trPr>
          <w:cantSplit/>
        </w:trPr>
        <w:tc>
          <w:tcPr>
            <w:tcW w:w="0" w:type="auto"/>
            <w:shd w:val="clear" w:color="auto" w:fill="auto"/>
          </w:tcPr>
          <w:p w14:paraId="0CDD82D7" w14:textId="77777777" w:rsidR="00F42FB8" w:rsidRPr="00FD1A9F" w:rsidRDefault="00F42FB8" w:rsidP="0022530D">
            <w:pPr>
              <w:pStyle w:val="TableText"/>
              <w:rPr>
                <w:rFonts w:cs="Arial"/>
              </w:rPr>
            </w:pPr>
            <w:r>
              <w:t>Настройка основных параметров</w:t>
            </w:r>
          </w:p>
        </w:tc>
        <w:tc>
          <w:tcPr>
            <w:tcW w:w="0" w:type="auto"/>
            <w:shd w:val="clear" w:color="auto" w:fill="auto"/>
          </w:tcPr>
          <w:p w14:paraId="28F11CD1" w14:textId="77777777" w:rsidR="00F42FB8" w:rsidRPr="00FD1A9F" w:rsidRDefault="00F42FB8" w:rsidP="0022530D">
            <w:pPr>
              <w:pStyle w:val="TableText"/>
              <w:rPr>
                <w:rFonts w:cs="Arial"/>
              </w:rPr>
            </w:pPr>
          </w:p>
        </w:tc>
      </w:tr>
      <w:tr w:rsidR="00F42FB8" w:rsidRPr="0027090C" w14:paraId="00F0822D" w14:textId="77777777" w:rsidTr="0022530D">
        <w:trPr>
          <w:cantSplit/>
        </w:trPr>
        <w:tc>
          <w:tcPr>
            <w:tcW w:w="0" w:type="auto"/>
            <w:shd w:val="clear" w:color="auto" w:fill="auto"/>
            <w:noWrap/>
          </w:tcPr>
          <w:p w14:paraId="10E6AAA8" w14:textId="77777777" w:rsidR="00F42FB8" w:rsidRPr="00FD1A9F" w:rsidRDefault="00F42FB8" w:rsidP="0022530D">
            <w:pPr>
              <w:pStyle w:val="TableText"/>
              <w:rPr>
                <w:rFonts w:cs="SimSun"/>
              </w:rPr>
            </w:pPr>
            <w:r>
              <w:lastRenderedPageBreak/>
              <w:t>Настройка VLAN</w:t>
            </w:r>
          </w:p>
        </w:tc>
        <w:tc>
          <w:tcPr>
            <w:tcW w:w="0" w:type="auto"/>
            <w:shd w:val="clear" w:color="auto" w:fill="auto"/>
          </w:tcPr>
          <w:p w14:paraId="7C2DB7C9" w14:textId="77777777" w:rsidR="00F42FB8" w:rsidRPr="00FD1A9F" w:rsidRDefault="00F42FB8" w:rsidP="0022530D">
            <w:pPr>
              <w:pStyle w:val="TableText"/>
              <w:rPr>
                <w:rFonts w:cs="SimSun"/>
                <w:sz w:val="22"/>
                <w:szCs w:val="22"/>
              </w:rPr>
            </w:pPr>
          </w:p>
        </w:tc>
      </w:tr>
      <w:tr w:rsidR="00F42FB8" w:rsidRPr="0027090C" w14:paraId="563414E8" w14:textId="77777777" w:rsidTr="0022530D">
        <w:trPr>
          <w:cantSplit/>
        </w:trPr>
        <w:tc>
          <w:tcPr>
            <w:tcW w:w="0" w:type="auto"/>
            <w:shd w:val="clear" w:color="auto" w:fill="auto"/>
            <w:noWrap/>
          </w:tcPr>
          <w:p w14:paraId="25BE980B" w14:textId="77777777" w:rsidR="00F42FB8" w:rsidRPr="00FD1A9F" w:rsidRDefault="00F42FB8" w:rsidP="0022530D">
            <w:pPr>
              <w:pStyle w:val="TableText"/>
              <w:rPr>
                <w:rFonts w:cs="SimSun"/>
              </w:rPr>
            </w:pPr>
            <w:r>
              <w:t>Настройка интерфейса VLANIF</w:t>
            </w:r>
          </w:p>
        </w:tc>
        <w:tc>
          <w:tcPr>
            <w:tcW w:w="0" w:type="auto"/>
            <w:shd w:val="clear" w:color="auto" w:fill="auto"/>
          </w:tcPr>
          <w:p w14:paraId="1BDBB178" w14:textId="77777777" w:rsidR="00F42FB8" w:rsidRPr="00FD1A9F" w:rsidRDefault="00F42FB8" w:rsidP="0022530D">
            <w:pPr>
              <w:pStyle w:val="TableText"/>
              <w:rPr>
                <w:rFonts w:cs="SimSun"/>
                <w:sz w:val="22"/>
                <w:szCs w:val="22"/>
              </w:rPr>
            </w:pPr>
          </w:p>
        </w:tc>
      </w:tr>
      <w:tr w:rsidR="00F42FB8" w:rsidRPr="0027090C" w14:paraId="4245A33C" w14:textId="77777777" w:rsidTr="0022530D">
        <w:trPr>
          <w:cantSplit/>
        </w:trPr>
        <w:tc>
          <w:tcPr>
            <w:tcW w:w="0" w:type="auto"/>
            <w:shd w:val="clear" w:color="auto" w:fill="auto"/>
            <w:noWrap/>
          </w:tcPr>
          <w:p w14:paraId="2712F557" w14:textId="77777777" w:rsidR="00F42FB8" w:rsidRPr="00FD1A9F" w:rsidRDefault="00F42FB8" w:rsidP="0022530D">
            <w:pPr>
              <w:pStyle w:val="TableText"/>
              <w:rPr>
                <w:rFonts w:cs="SimSun"/>
              </w:rPr>
            </w:pPr>
            <w:r>
              <w:t>Настройка параметров маршрутизации</w:t>
            </w:r>
          </w:p>
        </w:tc>
        <w:tc>
          <w:tcPr>
            <w:tcW w:w="0" w:type="auto"/>
            <w:shd w:val="clear" w:color="auto" w:fill="auto"/>
          </w:tcPr>
          <w:p w14:paraId="1D5ADFBA" w14:textId="77777777" w:rsidR="00F42FB8" w:rsidRPr="00FD1A9F" w:rsidRDefault="00F42FB8" w:rsidP="0022530D">
            <w:pPr>
              <w:pStyle w:val="TableText"/>
              <w:rPr>
                <w:rFonts w:cs="SimSun"/>
                <w:sz w:val="22"/>
                <w:szCs w:val="22"/>
              </w:rPr>
            </w:pPr>
          </w:p>
        </w:tc>
      </w:tr>
      <w:tr w:rsidR="00F42FB8" w:rsidRPr="0027090C" w14:paraId="7F1DAD85" w14:textId="77777777" w:rsidTr="0022530D">
        <w:trPr>
          <w:cantSplit/>
        </w:trPr>
        <w:tc>
          <w:tcPr>
            <w:tcW w:w="0" w:type="auto"/>
            <w:shd w:val="clear" w:color="auto" w:fill="auto"/>
            <w:noWrap/>
          </w:tcPr>
          <w:p w14:paraId="04940546" w14:textId="77777777" w:rsidR="00F42FB8" w:rsidRPr="00FD1A9F" w:rsidRDefault="00F42FB8" w:rsidP="0022530D">
            <w:pPr>
              <w:pStyle w:val="TableText"/>
              <w:rPr>
                <w:rFonts w:cs="SimSun"/>
              </w:rPr>
            </w:pPr>
            <w:r>
              <w:t>Настройка SNMP</w:t>
            </w:r>
          </w:p>
        </w:tc>
        <w:tc>
          <w:tcPr>
            <w:tcW w:w="0" w:type="auto"/>
            <w:shd w:val="clear" w:color="auto" w:fill="auto"/>
          </w:tcPr>
          <w:p w14:paraId="3D9B050E" w14:textId="77777777" w:rsidR="00F42FB8" w:rsidRPr="00FD1A9F" w:rsidRDefault="00F42FB8" w:rsidP="0022530D">
            <w:pPr>
              <w:pStyle w:val="TableText"/>
              <w:rPr>
                <w:rFonts w:cs="SimSun"/>
                <w:sz w:val="22"/>
                <w:szCs w:val="22"/>
              </w:rPr>
            </w:pPr>
          </w:p>
        </w:tc>
      </w:tr>
      <w:tr w:rsidR="00F42FB8" w:rsidRPr="0027090C" w14:paraId="510B6A79" w14:textId="77777777" w:rsidTr="0022530D">
        <w:trPr>
          <w:cantSplit/>
        </w:trPr>
        <w:tc>
          <w:tcPr>
            <w:tcW w:w="0" w:type="auto"/>
            <w:shd w:val="clear" w:color="auto" w:fill="auto"/>
            <w:noWrap/>
          </w:tcPr>
          <w:p w14:paraId="3096B370" w14:textId="77777777" w:rsidR="00F42FB8" w:rsidRPr="00FD1A9F" w:rsidRDefault="00F42FB8" w:rsidP="0022530D">
            <w:pPr>
              <w:pStyle w:val="TableText"/>
              <w:rPr>
                <w:rFonts w:cs="SimSun"/>
              </w:rPr>
            </w:pPr>
            <w:r>
              <w:t>Другие настройки</w:t>
            </w:r>
          </w:p>
        </w:tc>
        <w:tc>
          <w:tcPr>
            <w:tcW w:w="0" w:type="auto"/>
            <w:shd w:val="clear" w:color="auto" w:fill="auto"/>
          </w:tcPr>
          <w:p w14:paraId="206EADBA" w14:textId="77777777" w:rsidR="00F42FB8" w:rsidRPr="00FD1A9F" w:rsidRDefault="00F42FB8" w:rsidP="0022530D">
            <w:pPr>
              <w:pStyle w:val="TableText"/>
              <w:rPr>
                <w:rFonts w:cs="SimSun"/>
                <w:sz w:val="22"/>
                <w:szCs w:val="22"/>
              </w:rPr>
            </w:pPr>
          </w:p>
        </w:tc>
      </w:tr>
    </w:tbl>
    <w:p w14:paraId="3E007CBF" w14:textId="77777777" w:rsidR="00F42FB8" w:rsidRDefault="00F42FB8" w:rsidP="00F42FB8"/>
    <w:p w14:paraId="33BE8E98" w14:textId="77777777" w:rsidR="00F42FB8" w:rsidRPr="009B15B3" w:rsidRDefault="00F42FB8" w:rsidP="00F42FB8">
      <w:pPr>
        <w:rPr>
          <w:b/>
          <w:bCs/>
        </w:rPr>
      </w:pPr>
      <w:r>
        <w:rPr>
          <w:b/>
          <w:bCs/>
        </w:rPr>
        <w:t>F2-ACC1:</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585"/>
        <w:gridCol w:w="2353"/>
      </w:tblGrid>
      <w:tr w:rsidR="00F42FB8" w:rsidRPr="0027090C" w14:paraId="540C4F14"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30712394" w14:textId="77777777" w:rsidR="00F42FB8" w:rsidRPr="00BA0562" w:rsidRDefault="00F42FB8" w:rsidP="0022530D">
            <w:pPr>
              <w:pStyle w:val="TableHeading"/>
            </w:pPr>
            <w:r>
              <w:t>Элемент</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7F6EADBE" w14:textId="77777777" w:rsidR="00F42FB8" w:rsidRPr="00BA0562" w:rsidRDefault="00F42FB8" w:rsidP="0022530D">
            <w:pPr>
              <w:pStyle w:val="TableHeading"/>
            </w:pPr>
            <w:r>
              <w:t>Конфигурация</w:t>
            </w:r>
          </w:p>
        </w:tc>
      </w:tr>
      <w:tr w:rsidR="00F42FB8" w:rsidRPr="0027090C" w14:paraId="7C37681B" w14:textId="77777777" w:rsidTr="0022530D">
        <w:trPr>
          <w:cantSplit/>
        </w:trPr>
        <w:tc>
          <w:tcPr>
            <w:tcW w:w="0" w:type="auto"/>
            <w:shd w:val="clear" w:color="auto" w:fill="auto"/>
          </w:tcPr>
          <w:p w14:paraId="7742923F" w14:textId="77777777" w:rsidR="00F42FB8" w:rsidRPr="00FD1A9F" w:rsidRDefault="00F42FB8" w:rsidP="0022530D">
            <w:pPr>
              <w:pStyle w:val="TableText"/>
              <w:rPr>
                <w:rFonts w:cs="Arial"/>
              </w:rPr>
            </w:pPr>
            <w:r>
              <w:t>Настройка основных параметров</w:t>
            </w:r>
          </w:p>
        </w:tc>
        <w:tc>
          <w:tcPr>
            <w:tcW w:w="0" w:type="auto"/>
            <w:shd w:val="clear" w:color="auto" w:fill="auto"/>
          </w:tcPr>
          <w:p w14:paraId="4FF16EE0" w14:textId="77777777" w:rsidR="00F42FB8" w:rsidRPr="00FD1A9F" w:rsidRDefault="00F42FB8" w:rsidP="0022530D">
            <w:pPr>
              <w:pStyle w:val="TableText"/>
              <w:rPr>
                <w:rFonts w:cs="Arial"/>
              </w:rPr>
            </w:pPr>
          </w:p>
        </w:tc>
      </w:tr>
      <w:tr w:rsidR="00F42FB8" w:rsidRPr="0027090C" w14:paraId="6AFCAC25" w14:textId="77777777" w:rsidTr="0022530D">
        <w:trPr>
          <w:cantSplit/>
        </w:trPr>
        <w:tc>
          <w:tcPr>
            <w:tcW w:w="0" w:type="auto"/>
            <w:shd w:val="clear" w:color="auto" w:fill="auto"/>
            <w:noWrap/>
          </w:tcPr>
          <w:p w14:paraId="74A1C0C0" w14:textId="77777777" w:rsidR="00F42FB8" w:rsidRPr="00FD1A9F" w:rsidRDefault="00F42FB8" w:rsidP="0022530D">
            <w:pPr>
              <w:pStyle w:val="TableText"/>
              <w:rPr>
                <w:rFonts w:cs="SimSun"/>
              </w:rPr>
            </w:pPr>
            <w:r>
              <w:t>Настройка VLAN</w:t>
            </w:r>
          </w:p>
        </w:tc>
        <w:tc>
          <w:tcPr>
            <w:tcW w:w="0" w:type="auto"/>
            <w:shd w:val="clear" w:color="auto" w:fill="auto"/>
          </w:tcPr>
          <w:p w14:paraId="7C6C8A25" w14:textId="77777777" w:rsidR="00F42FB8" w:rsidRPr="00FD1A9F" w:rsidRDefault="00F42FB8" w:rsidP="0022530D">
            <w:pPr>
              <w:pStyle w:val="TableText"/>
              <w:rPr>
                <w:rFonts w:cs="SimSun"/>
                <w:sz w:val="22"/>
                <w:szCs w:val="22"/>
              </w:rPr>
            </w:pPr>
          </w:p>
        </w:tc>
      </w:tr>
      <w:tr w:rsidR="00F42FB8" w:rsidRPr="0027090C" w14:paraId="5C178D9A" w14:textId="77777777" w:rsidTr="0022530D">
        <w:trPr>
          <w:cantSplit/>
        </w:trPr>
        <w:tc>
          <w:tcPr>
            <w:tcW w:w="0" w:type="auto"/>
            <w:shd w:val="clear" w:color="auto" w:fill="auto"/>
            <w:noWrap/>
          </w:tcPr>
          <w:p w14:paraId="7A64E745" w14:textId="77777777" w:rsidR="00F42FB8" w:rsidRPr="00FD1A9F" w:rsidRDefault="00F42FB8" w:rsidP="0022530D">
            <w:pPr>
              <w:pStyle w:val="TableText"/>
              <w:rPr>
                <w:rFonts w:cs="SimSun"/>
              </w:rPr>
            </w:pPr>
            <w:r>
              <w:t>Настройка интерфейса VLANIF</w:t>
            </w:r>
          </w:p>
        </w:tc>
        <w:tc>
          <w:tcPr>
            <w:tcW w:w="0" w:type="auto"/>
            <w:shd w:val="clear" w:color="auto" w:fill="auto"/>
          </w:tcPr>
          <w:p w14:paraId="0C094E8F" w14:textId="77777777" w:rsidR="00F42FB8" w:rsidRPr="00FD1A9F" w:rsidRDefault="00F42FB8" w:rsidP="0022530D">
            <w:pPr>
              <w:pStyle w:val="TableText"/>
              <w:rPr>
                <w:rFonts w:cs="SimSun"/>
                <w:sz w:val="22"/>
                <w:szCs w:val="22"/>
              </w:rPr>
            </w:pPr>
          </w:p>
        </w:tc>
      </w:tr>
      <w:tr w:rsidR="00F42FB8" w:rsidRPr="0027090C" w14:paraId="530374BF" w14:textId="77777777" w:rsidTr="0022530D">
        <w:trPr>
          <w:cantSplit/>
        </w:trPr>
        <w:tc>
          <w:tcPr>
            <w:tcW w:w="0" w:type="auto"/>
            <w:shd w:val="clear" w:color="auto" w:fill="auto"/>
            <w:noWrap/>
          </w:tcPr>
          <w:p w14:paraId="0EA03BFE" w14:textId="77777777" w:rsidR="00F42FB8" w:rsidRPr="00FD1A9F" w:rsidRDefault="00F42FB8" w:rsidP="0022530D">
            <w:pPr>
              <w:pStyle w:val="TableText"/>
              <w:rPr>
                <w:rFonts w:cs="SimSun"/>
              </w:rPr>
            </w:pPr>
            <w:r>
              <w:t>Настройка параметров маршрутизации</w:t>
            </w:r>
          </w:p>
        </w:tc>
        <w:tc>
          <w:tcPr>
            <w:tcW w:w="0" w:type="auto"/>
            <w:shd w:val="clear" w:color="auto" w:fill="auto"/>
          </w:tcPr>
          <w:p w14:paraId="342A3A18" w14:textId="77777777" w:rsidR="00F42FB8" w:rsidRPr="00FD1A9F" w:rsidRDefault="00F42FB8" w:rsidP="0022530D">
            <w:pPr>
              <w:pStyle w:val="TableText"/>
              <w:rPr>
                <w:rFonts w:cs="SimSun"/>
                <w:sz w:val="22"/>
                <w:szCs w:val="22"/>
              </w:rPr>
            </w:pPr>
          </w:p>
        </w:tc>
      </w:tr>
      <w:tr w:rsidR="00F42FB8" w:rsidRPr="0027090C" w14:paraId="72C56F9B" w14:textId="77777777" w:rsidTr="0022530D">
        <w:trPr>
          <w:cantSplit/>
        </w:trPr>
        <w:tc>
          <w:tcPr>
            <w:tcW w:w="0" w:type="auto"/>
            <w:shd w:val="clear" w:color="auto" w:fill="auto"/>
            <w:noWrap/>
          </w:tcPr>
          <w:p w14:paraId="46A2AEE9" w14:textId="77777777" w:rsidR="00F42FB8" w:rsidRPr="00FD1A9F" w:rsidRDefault="00F42FB8" w:rsidP="0022530D">
            <w:pPr>
              <w:pStyle w:val="TableText"/>
              <w:rPr>
                <w:rFonts w:cs="SimSun"/>
              </w:rPr>
            </w:pPr>
            <w:r>
              <w:t>Настройка SNMP</w:t>
            </w:r>
          </w:p>
        </w:tc>
        <w:tc>
          <w:tcPr>
            <w:tcW w:w="0" w:type="auto"/>
            <w:shd w:val="clear" w:color="auto" w:fill="auto"/>
          </w:tcPr>
          <w:p w14:paraId="6A1CED38" w14:textId="77777777" w:rsidR="00F42FB8" w:rsidRPr="00FD1A9F" w:rsidRDefault="00F42FB8" w:rsidP="0022530D">
            <w:pPr>
              <w:pStyle w:val="TableText"/>
              <w:rPr>
                <w:rFonts w:cs="SimSun"/>
                <w:sz w:val="22"/>
                <w:szCs w:val="22"/>
              </w:rPr>
            </w:pPr>
          </w:p>
        </w:tc>
      </w:tr>
      <w:tr w:rsidR="00F42FB8" w:rsidRPr="0027090C" w14:paraId="030FC9A0" w14:textId="77777777" w:rsidTr="0022530D">
        <w:trPr>
          <w:cantSplit/>
        </w:trPr>
        <w:tc>
          <w:tcPr>
            <w:tcW w:w="0" w:type="auto"/>
            <w:shd w:val="clear" w:color="auto" w:fill="auto"/>
            <w:noWrap/>
          </w:tcPr>
          <w:p w14:paraId="1B578D97" w14:textId="77777777" w:rsidR="00F42FB8" w:rsidRPr="00FD1A9F" w:rsidRDefault="00F42FB8" w:rsidP="0022530D">
            <w:pPr>
              <w:pStyle w:val="TableText"/>
              <w:rPr>
                <w:rFonts w:cs="SimSun"/>
              </w:rPr>
            </w:pPr>
            <w:r>
              <w:t>Другие настройки</w:t>
            </w:r>
          </w:p>
        </w:tc>
        <w:tc>
          <w:tcPr>
            <w:tcW w:w="0" w:type="auto"/>
            <w:shd w:val="clear" w:color="auto" w:fill="auto"/>
          </w:tcPr>
          <w:p w14:paraId="08DF8C23" w14:textId="77777777" w:rsidR="00F42FB8" w:rsidRPr="00FD1A9F" w:rsidRDefault="00F42FB8" w:rsidP="0022530D">
            <w:pPr>
              <w:pStyle w:val="TableText"/>
              <w:rPr>
                <w:rFonts w:cs="SimSun"/>
                <w:sz w:val="22"/>
                <w:szCs w:val="22"/>
              </w:rPr>
            </w:pPr>
          </w:p>
        </w:tc>
      </w:tr>
    </w:tbl>
    <w:p w14:paraId="0FB6A75D" w14:textId="77777777" w:rsidR="00F42FB8" w:rsidRDefault="00F42FB8" w:rsidP="00F42FB8"/>
    <w:p w14:paraId="6D3F6304" w14:textId="77777777" w:rsidR="00F42FB8" w:rsidRPr="009B15B3" w:rsidRDefault="00F42FB8" w:rsidP="00F42FB8">
      <w:pPr>
        <w:rPr>
          <w:b/>
          <w:bCs/>
        </w:rPr>
      </w:pPr>
      <w:r>
        <w:rPr>
          <w:b/>
          <w:bCs/>
        </w:rPr>
        <w:t>F2-ACC2:</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585"/>
        <w:gridCol w:w="2353"/>
      </w:tblGrid>
      <w:tr w:rsidR="00F42FB8" w:rsidRPr="0027090C" w14:paraId="62D09F40" w14:textId="77777777" w:rsidTr="0022530D">
        <w:trPr>
          <w:cantSplit/>
          <w:tblHeader/>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33C68531" w14:textId="77777777" w:rsidR="00F42FB8" w:rsidRPr="00BA0562" w:rsidRDefault="00F42FB8" w:rsidP="0022530D">
            <w:pPr>
              <w:pStyle w:val="TableHeading"/>
            </w:pPr>
            <w:r>
              <w:t>Элемент</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61F082A3" w14:textId="77777777" w:rsidR="00F42FB8" w:rsidRPr="00BA0562" w:rsidRDefault="00F42FB8" w:rsidP="0022530D">
            <w:pPr>
              <w:pStyle w:val="TableHeading"/>
            </w:pPr>
            <w:r>
              <w:t>Конфигурация</w:t>
            </w:r>
          </w:p>
        </w:tc>
      </w:tr>
      <w:tr w:rsidR="00F42FB8" w:rsidRPr="0027090C" w14:paraId="60BEF296" w14:textId="77777777" w:rsidTr="0022530D">
        <w:trPr>
          <w:cantSplit/>
        </w:trPr>
        <w:tc>
          <w:tcPr>
            <w:tcW w:w="0" w:type="auto"/>
            <w:shd w:val="clear" w:color="auto" w:fill="auto"/>
          </w:tcPr>
          <w:p w14:paraId="787A33A3" w14:textId="77777777" w:rsidR="00F42FB8" w:rsidRPr="00FD1A9F" w:rsidRDefault="00F42FB8" w:rsidP="0022530D">
            <w:pPr>
              <w:pStyle w:val="TableText"/>
              <w:rPr>
                <w:rFonts w:cs="Arial"/>
              </w:rPr>
            </w:pPr>
            <w:r>
              <w:t>Настройка основных параметров</w:t>
            </w:r>
          </w:p>
        </w:tc>
        <w:tc>
          <w:tcPr>
            <w:tcW w:w="0" w:type="auto"/>
            <w:shd w:val="clear" w:color="auto" w:fill="auto"/>
          </w:tcPr>
          <w:p w14:paraId="031BE8CF" w14:textId="77777777" w:rsidR="00F42FB8" w:rsidRPr="00FD1A9F" w:rsidRDefault="00F42FB8" w:rsidP="0022530D">
            <w:pPr>
              <w:pStyle w:val="TableText"/>
              <w:rPr>
                <w:rFonts w:cs="Arial"/>
              </w:rPr>
            </w:pPr>
          </w:p>
        </w:tc>
      </w:tr>
      <w:tr w:rsidR="00F42FB8" w:rsidRPr="0027090C" w14:paraId="346DF928" w14:textId="77777777" w:rsidTr="0022530D">
        <w:trPr>
          <w:cantSplit/>
        </w:trPr>
        <w:tc>
          <w:tcPr>
            <w:tcW w:w="0" w:type="auto"/>
            <w:shd w:val="clear" w:color="auto" w:fill="auto"/>
            <w:noWrap/>
          </w:tcPr>
          <w:p w14:paraId="186D56D6" w14:textId="77777777" w:rsidR="00F42FB8" w:rsidRPr="00FD1A9F" w:rsidRDefault="00F42FB8" w:rsidP="0022530D">
            <w:pPr>
              <w:pStyle w:val="TableText"/>
              <w:rPr>
                <w:rFonts w:cs="SimSun"/>
              </w:rPr>
            </w:pPr>
            <w:r>
              <w:t>Настройка VLAN</w:t>
            </w:r>
          </w:p>
        </w:tc>
        <w:tc>
          <w:tcPr>
            <w:tcW w:w="0" w:type="auto"/>
            <w:shd w:val="clear" w:color="auto" w:fill="auto"/>
          </w:tcPr>
          <w:p w14:paraId="35A92144" w14:textId="77777777" w:rsidR="00F42FB8" w:rsidRPr="00FD1A9F" w:rsidRDefault="00F42FB8" w:rsidP="0022530D">
            <w:pPr>
              <w:pStyle w:val="TableText"/>
              <w:rPr>
                <w:rFonts w:cs="SimSun"/>
                <w:sz w:val="22"/>
                <w:szCs w:val="22"/>
              </w:rPr>
            </w:pPr>
          </w:p>
        </w:tc>
      </w:tr>
      <w:tr w:rsidR="00F42FB8" w:rsidRPr="0027090C" w14:paraId="148CD276" w14:textId="77777777" w:rsidTr="0022530D">
        <w:trPr>
          <w:cantSplit/>
        </w:trPr>
        <w:tc>
          <w:tcPr>
            <w:tcW w:w="0" w:type="auto"/>
            <w:shd w:val="clear" w:color="auto" w:fill="auto"/>
            <w:noWrap/>
          </w:tcPr>
          <w:p w14:paraId="79FC49FF" w14:textId="77777777" w:rsidR="00F42FB8" w:rsidRPr="00FD1A9F" w:rsidRDefault="00F42FB8" w:rsidP="0022530D">
            <w:pPr>
              <w:pStyle w:val="TableText"/>
              <w:rPr>
                <w:rFonts w:cs="SimSun"/>
              </w:rPr>
            </w:pPr>
            <w:r>
              <w:t>Настройка интерфейса VLANIF</w:t>
            </w:r>
          </w:p>
        </w:tc>
        <w:tc>
          <w:tcPr>
            <w:tcW w:w="0" w:type="auto"/>
            <w:shd w:val="clear" w:color="auto" w:fill="auto"/>
          </w:tcPr>
          <w:p w14:paraId="5EAFAD00" w14:textId="77777777" w:rsidR="00F42FB8" w:rsidRPr="00FD1A9F" w:rsidRDefault="00F42FB8" w:rsidP="0022530D">
            <w:pPr>
              <w:pStyle w:val="TableText"/>
              <w:rPr>
                <w:rFonts w:cs="SimSun"/>
                <w:sz w:val="22"/>
                <w:szCs w:val="22"/>
              </w:rPr>
            </w:pPr>
          </w:p>
        </w:tc>
      </w:tr>
      <w:tr w:rsidR="00F42FB8" w:rsidRPr="0027090C" w14:paraId="13A5E772" w14:textId="77777777" w:rsidTr="0022530D">
        <w:trPr>
          <w:cantSplit/>
        </w:trPr>
        <w:tc>
          <w:tcPr>
            <w:tcW w:w="0" w:type="auto"/>
            <w:shd w:val="clear" w:color="auto" w:fill="auto"/>
            <w:noWrap/>
          </w:tcPr>
          <w:p w14:paraId="7972BD33" w14:textId="77777777" w:rsidR="00F42FB8" w:rsidRPr="00FD1A9F" w:rsidRDefault="00F42FB8" w:rsidP="0022530D">
            <w:pPr>
              <w:pStyle w:val="TableText"/>
              <w:rPr>
                <w:rFonts w:cs="SimSun"/>
              </w:rPr>
            </w:pPr>
            <w:r>
              <w:t>Настройка параметров маршрутизации</w:t>
            </w:r>
          </w:p>
        </w:tc>
        <w:tc>
          <w:tcPr>
            <w:tcW w:w="0" w:type="auto"/>
            <w:shd w:val="clear" w:color="auto" w:fill="auto"/>
          </w:tcPr>
          <w:p w14:paraId="41D1408B" w14:textId="77777777" w:rsidR="00F42FB8" w:rsidRPr="00FD1A9F" w:rsidRDefault="00F42FB8" w:rsidP="0022530D">
            <w:pPr>
              <w:pStyle w:val="TableText"/>
              <w:rPr>
                <w:rFonts w:cs="SimSun"/>
                <w:sz w:val="22"/>
                <w:szCs w:val="22"/>
              </w:rPr>
            </w:pPr>
          </w:p>
        </w:tc>
      </w:tr>
      <w:tr w:rsidR="00F42FB8" w:rsidRPr="0027090C" w14:paraId="241340A1" w14:textId="77777777" w:rsidTr="0022530D">
        <w:trPr>
          <w:cantSplit/>
        </w:trPr>
        <w:tc>
          <w:tcPr>
            <w:tcW w:w="0" w:type="auto"/>
            <w:shd w:val="clear" w:color="auto" w:fill="auto"/>
            <w:noWrap/>
          </w:tcPr>
          <w:p w14:paraId="5EACB6CF" w14:textId="77777777" w:rsidR="00F42FB8" w:rsidRPr="00FD1A9F" w:rsidRDefault="00F42FB8" w:rsidP="0022530D">
            <w:pPr>
              <w:pStyle w:val="TableText"/>
              <w:rPr>
                <w:rFonts w:cs="SimSun"/>
              </w:rPr>
            </w:pPr>
            <w:r>
              <w:t>Настройка SNMP</w:t>
            </w:r>
          </w:p>
        </w:tc>
        <w:tc>
          <w:tcPr>
            <w:tcW w:w="0" w:type="auto"/>
            <w:shd w:val="clear" w:color="auto" w:fill="auto"/>
          </w:tcPr>
          <w:p w14:paraId="22EE1E75" w14:textId="77777777" w:rsidR="00F42FB8" w:rsidRPr="00FD1A9F" w:rsidRDefault="00F42FB8" w:rsidP="0022530D">
            <w:pPr>
              <w:pStyle w:val="TableText"/>
              <w:rPr>
                <w:rFonts w:cs="SimSun"/>
                <w:sz w:val="22"/>
                <w:szCs w:val="22"/>
              </w:rPr>
            </w:pPr>
          </w:p>
        </w:tc>
      </w:tr>
      <w:tr w:rsidR="00F42FB8" w:rsidRPr="0027090C" w14:paraId="07E62070" w14:textId="77777777" w:rsidTr="0022530D">
        <w:trPr>
          <w:cantSplit/>
        </w:trPr>
        <w:tc>
          <w:tcPr>
            <w:tcW w:w="0" w:type="auto"/>
            <w:shd w:val="clear" w:color="auto" w:fill="auto"/>
            <w:noWrap/>
          </w:tcPr>
          <w:p w14:paraId="11A316F7" w14:textId="77777777" w:rsidR="00F42FB8" w:rsidRPr="00FD1A9F" w:rsidRDefault="00F42FB8" w:rsidP="0022530D">
            <w:pPr>
              <w:pStyle w:val="TableText"/>
              <w:rPr>
                <w:rFonts w:cs="SimSun"/>
              </w:rPr>
            </w:pPr>
            <w:r>
              <w:t>Другие настройки</w:t>
            </w:r>
          </w:p>
        </w:tc>
        <w:tc>
          <w:tcPr>
            <w:tcW w:w="0" w:type="auto"/>
            <w:shd w:val="clear" w:color="auto" w:fill="auto"/>
          </w:tcPr>
          <w:p w14:paraId="38B4B73B" w14:textId="77777777" w:rsidR="00F42FB8" w:rsidRPr="00FD1A9F" w:rsidRDefault="00F42FB8" w:rsidP="0022530D">
            <w:pPr>
              <w:pStyle w:val="TableText"/>
              <w:rPr>
                <w:rFonts w:cs="SimSun"/>
                <w:sz w:val="22"/>
                <w:szCs w:val="22"/>
              </w:rPr>
            </w:pPr>
          </w:p>
        </w:tc>
      </w:tr>
    </w:tbl>
    <w:p w14:paraId="22771F8A" w14:textId="77777777" w:rsidR="00F42FB8" w:rsidRDefault="00F42FB8" w:rsidP="00F42FB8"/>
    <w:p w14:paraId="4F01A31C" w14:textId="77777777" w:rsidR="00F42FB8" w:rsidRPr="009B15B3" w:rsidRDefault="00F42FB8" w:rsidP="00F42FB8">
      <w:pPr>
        <w:rPr>
          <w:b/>
          <w:bCs/>
        </w:rPr>
      </w:pPr>
      <w:r>
        <w:rPr>
          <w:b/>
          <w:bCs/>
        </w:rPr>
        <w:t>F2-ACC3:</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585"/>
        <w:gridCol w:w="2353"/>
      </w:tblGrid>
      <w:tr w:rsidR="00F42FB8" w:rsidRPr="0027090C" w14:paraId="646D0E97" w14:textId="77777777" w:rsidTr="00E6037D">
        <w:trPr>
          <w:cantSplit/>
          <w:tblHeader/>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0CDB48EF" w14:textId="77777777" w:rsidR="00F42FB8" w:rsidRPr="00BA0562" w:rsidRDefault="00F42FB8" w:rsidP="0022530D">
            <w:pPr>
              <w:pStyle w:val="TableHeading"/>
            </w:pPr>
            <w:r>
              <w:t>Элемент</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5389B18B" w14:textId="77777777" w:rsidR="00F42FB8" w:rsidRPr="00BA0562" w:rsidRDefault="00F42FB8" w:rsidP="0022530D">
            <w:pPr>
              <w:pStyle w:val="TableHeading"/>
            </w:pPr>
            <w:r>
              <w:t>Конфигурация</w:t>
            </w:r>
          </w:p>
        </w:tc>
      </w:tr>
      <w:tr w:rsidR="00F42FB8" w:rsidRPr="0027090C" w14:paraId="7027D863" w14:textId="77777777" w:rsidTr="0022530D">
        <w:trPr>
          <w:cantSplit/>
        </w:trPr>
        <w:tc>
          <w:tcPr>
            <w:tcW w:w="0" w:type="auto"/>
            <w:shd w:val="clear" w:color="auto" w:fill="auto"/>
          </w:tcPr>
          <w:p w14:paraId="46D5A2AD" w14:textId="77777777" w:rsidR="00F42FB8" w:rsidRPr="00FD1A9F" w:rsidRDefault="00F42FB8" w:rsidP="0022530D">
            <w:pPr>
              <w:pStyle w:val="TableText"/>
              <w:rPr>
                <w:rFonts w:cs="Arial"/>
              </w:rPr>
            </w:pPr>
            <w:r>
              <w:t>Настройка основных параметров</w:t>
            </w:r>
          </w:p>
        </w:tc>
        <w:tc>
          <w:tcPr>
            <w:tcW w:w="0" w:type="auto"/>
            <w:shd w:val="clear" w:color="auto" w:fill="auto"/>
          </w:tcPr>
          <w:p w14:paraId="0CCEAF4D" w14:textId="77777777" w:rsidR="00F42FB8" w:rsidRPr="00FD1A9F" w:rsidRDefault="00F42FB8" w:rsidP="0022530D">
            <w:pPr>
              <w:pStyle w:val="TableText"/>
              <w:rPr>
                <w:rFonts w:cs="Arial"/>
              </w:rPr>
            </w:pPr>
          </w:p>
        </w:tc>
      </w:tr>
      <w:tr w:rsidR="00F42FB8" w:rsidRPr="0027090C" w14:paraId="32305B57" w14:textId="77777777" w:rsidTr="0022530D">
        <w:trPr>
          <w:cantSplit/>
        </w:trPr>
        <w:tc>
          <w:tcPr>
            <w:tcW w:w="0" w:type="auto"/>
            <w:shd w:val="clear" w:color="auto" w:fill="auto"/>
            <w:noWrap/>
          </w:tcPr>
          <w:p w14:paraId="43A54FBE" w14:textId="77777777" w:rsidR="00F42FB8" w:rsidRPr="00FD1A9F" w:rsidRDefault="00F42FB8" w:rsidP="0022530D">
            <w:pPr>
              <w:pStyle w:val="TableText"/>
              <w:rPr>
                <w:rFonts w:cs="SimSun"/>
              </w:rPr>
            </w:pPr>
            <w:r>
              <w:t>Настройка VLAN</w:t>
            </w:r>
          </w:p>
        </w:tc>
        <w:tc>
          <w:tcPr>
            <w:tcW w:w="0" w:type="auto"/>
            <w:shd w:val="clear" w:color="auto" w:fill="auto"/>
          </w:tcPr>
          <w:p w14:paraId="37F0F694" w14:textId="77777777" w:rsidR="00F42FB8" w:rsidRPr="00FD1A9F" w:rsidRDefault="00F42FB8" w:rsidP="0022530D">
            <w:pPr>
              <w:pStyle w:val="TableText"/>
              <w:rPr>
                <w:rFonts w:cs="SimSun"/>
                <w:sz w:val="22"/>
                <w:szCs w:val="22"/>
              </w:rPr>
            </w:pPr>
          </w:p>
        </w:tc>
      </w:tr>
      <w:tr w:rsidR="00F42FB8" w:rsidRPr="0027090C" w14:paraId="5F6A63D9" w14:textId="77777777" w:rsidTr="0022530D">
        <w:trPr>
          <w:cantSplit/>
        </w:trPr>
        <w:tc>
          <w:tcPr>
            <w:tcW w:w="0" w:type="auto"/>
            <w:shd w:val="clear" w:color="auto" w:fill="auto"/>
            <w:noWrap/>
          </w:tcPr>
          <w:p w14:paraId="042CEEB4" w14:textId="77777777" w:rsidR="00F42FB8" w:rsidRPr="00FD1A9F" w:rsidRDefault="00F42FB8" w:rsidP="0022530D">
            <w:pPr>
              <w:pStyle w:val="TableText"/>
              <w:rPr>
                <w:rFonts w:cs="SimSun"/>
              </w:rPr>
            </w:pPr>
            <w:r>
              <w:lastRenderedPageBreak/>
              <w:t>Настройка интерфейса VLANIF</w:t>
            </w:r>
          </w:p>
        </w:tc>
        <w:tc>
          <w:tcPr>
            <w:tcW w:w="0" w:type="auto"/>
            <w:shd w:val="clear" w:color="auto" w:fill="auto"/>
          </w:tcPr>
          <w:p w14:paraId="4ACE178D" w14:textId="77777777" w:rsidR="00F42FB8" w:rsidRPr="00FD1A9F" w:rsidRDefault="00F42FB8" w:rsidP="0022530D">
            <w:pPr>
              <w:pStyle w:val="TableText"/>
              <w:rPr>
                <w:rFonts w:cs="SimSun"/>
                <w:sz w:val="22"/>
                <w:szCs w:val="22"/>
              </w:rPr>
            </w:pPr>
          </w:p>
        </w:tc>
      </w:tr>
      <w:tr w:rsidR="00F42FB8" w:rsidRPr="0027090C" w14:paraId="54870F39" w14:textId="77777777" w:rsidTr="0022530D">
        <w:trPr>
          <w:cantSplit/>
        </w:trPr>
        <w:tc>
          <w:tcPr>
            <w:tcW w:w="0" w:type="auto"/>
            <w:shd w:val="clear" w:color="auto" w:fill="auto"/>
            <w:noWrap/>
          </w:tcPr>
          <w:p w14:paraId="0F855DB1" w14:textId="77777777" w:rsidR="00F42FB8" w:rsidRPr="00FD1A9F" w:rsidRDefault="00F42FB8" w:rsidP="0022530D">
            <w:pPr>
              <w:pStyle w:val="TableText"/>
              <w:rPr>
                <w:rFonts w:cs="SimSun"/>
              </w:rPr>
            </w:pPr>
            <w:r>
              <w:t>Настройка параметров маршрутизации</w:t>
            </w:r>
          </w:p>
        </w:tc>
        <w:tc>
          <w:tcPr>
            <w:tcW w:w="0" w:type="auto"/>
            <w:shd w:val="clear" w:color="auto" w:fill="auto"/>
          </w:tcPr>
          <w:p w14:paraId="0A680B52" w14:textId="77777777" w:rsidR="00F42FB8" w:rsidRPr="00FD1A9F" w:rsidRDefault="00F42FB8" w:rsidP="0022530D">
            <w:pPr>
              <w:pStyle w:val="TableText"/>
              <w:rPr>
                <w:rFonts w:cs="SimSun"/>
                <w:sz w:val="22"/>
                <w:szCs w:val="22"/>
              </w:rPr>
            </w:pPr>
          </w:p>
        </w:tc>
      </w:tr>
      <w:tr w:rsidR="00F42FB8" w:rsidRPr="0027090C" w14:paraId="505C8C3A" w14:textId="77777777" w:rsidTr="0022530D">
        <w:trPr>
          <w:cantSplit/>
        </w:trPr>
        <w:tc>
          <w:tcPr>
            <w:tcW w:w="0" w:type="auto"/>
            <w:shd w:val="clear" w:color="auto" w:fill="auto"/>
            <w:noWrap/>
          </w:tcPr>
          <w:p w14:paraId="5C5FCDA7" w14:textId="77777777" w:rsidR="00F42FB8" w:rsidRPr="00FD1A9F" w:rsidRDefault="00F42FB8" w:rsidP="0022530D">
            <w:pPr>
              <w:pStyle w:val="TableText"/>
              <w:rPr>
                <w:rFonts w:cs="SimSun"/>
              </w:rPr>
            </w:pPr>
            <w:r>
              <w:t>Настройка SNMP</w:t>
            </w:r>
          </w:p>
        </w:tc>
        <w:tc>
          <w:tcPr>
            <w:tcW w:w="0" w:type="auto"/>
            <w:shd w:val="clear" w:color="auto" w:fill="auto"/>
          </w:tcPr>
          <w:p w14:paraId="6261789A" w14:textId="77777777" w:rsidR="00F42FB8" w:rsidRPr="00FD1A9F" w:rsidRDefault="00F42FB8" w:rsidP="0022530D">
            <w:pPr>
              <w:pStyle w:val="TableText"/>
              <w:rPr>
                <w:rFonts w:cs="SimSun"/>
                <w:sz w:val="22"/>
                <w:szCs w:val="22"/>
              </w:rPr>
            </w:pPr>
          </w:p>
        </w:tc>
      </w:tr>
      <w:tr w:rsidR="00F42FB8" w:rsidRPr="0027090C" w14:paraId="7CCED1F6" w14:textId="77777777" w:rsidTr="0022530D">
        <w:trPr>
          <w:cantSplit/>
        </w:trPr>
        <w:tc>
          <w:tcPr>
            <w:tcW w:w="0" w:type="auto"/>
            <w:shd w:val="clear" w:color="auto" w:fill="auto"/>
            <w:noWrap/>
          </w:tcPr>
          <w:p w14:paraId="097C7693" w14:textId="77777777" w:rsidR="00F42FB8" w:rsidRPr="00FD1A9F" w:rsidRDefault="00F42FB8" w:rsidP="0022530D">
            <w:pPr>
              <w:pStyle w:val="TableText"/>
              <w:rPr>
                <w:rFonts w:cs="SimSun"/>
              </w:rPr>
            </w:pPr>
            <w:r>
              <w:t>Другие настройки</w:t>
            </w:r>
          </w:p>
        </w:tc>
        <w:tc>
          <w:tcPr>
            <w:tcW w:w="0" w:type="auto"/>
            <w:shd w:val="clear" w:color="auto" w:fill="auto"/>
          </w:tcPr>
          <w:p w14:paraId="06DD8F4B" w14:textId="77777777" w:rsidR="00F42FB8" w:rsidRPr="00FD1A9F" w:rsidRDefault="00F42FB8" w:rsidP="0022530D">
            <w:pPr>
              <w:pStyle w:val="TableText"/>
              <w:rPr>
                <w:rFonts w:cs="SimSun"/>
                <w:sz w:val="22"/>
                <w:szCs w:val="22"/>
              </w:rPr>
            </w:pPr>
          </w:p>
        </w:tc>
      </w:tr>
    </w:tbl>
    <w:p w14:paraId="2559C088" w14:textId="77777777" w:rsidR="00F42FB8" w:rsidRDefault="00F42FB8" w:rsidP="00F42FB8"/>
    <w:p w14:paraId="7F3BE61D" w14:textId="77777777" w:rsidR="00F42FB8" w:rsidRPr="009B15B3" w:rsidRDefault="00F42FB8" w:rsidP="00F42FB8">
      <w:pPr>
        <w:rPr>
          <w:b/>
          <w:bCs/>
        </w:rPr>
      </w:pPr>
      <w:r>
        <w:rPr>
          <w:b/>
          <w:bCs/>
        </w:rPr>
        <w:t>F3-ACC1:</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585"/>
        <w:gridCol w:w="2353"/>
      </w:tblGrid>
      <w:tr w:rsidR="00F42FB8" w:rsidRPr="0027090C" w14:paraId="157F02A7"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37F7D607" w14:textId="77777777" w:rsidR="00F42FB8" w:rsidRPr="00BA0562" w:rsidRDefault="00F42FB8" w:rsidP="0022530D">
            <w:pPr>
              <w:pStyle w:val="TableHeading"/>
            </w:pPr>
            <w:r>
              <w:t>Элемент</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39DAAF2C" w14:textId="77777777" w:rsidR="00F42FB8" w:rsidRPr="00BA0562" w:rsidRDefault="00F42FB8" w:rsidP="0022530D">
            <w:pPr>
              <w:pStyle w:val="TableHeading"/>
            </w:pPr>
            <w:r>
              <w:t>Конфигурация</w:t>
            </w:r>
          </w:p>
        </w:tc>
      </w:tr>
      <w:tr w:rsidR="00F42FB8" w:rsidRPr="0027090C" w14:paraId="7BB115D6" w14:textId="77777777" w:rsidTr="0022530D">
        <w:trPr>
          <w:cantSplit/>
        </w:trPr>
        <w:tc>
          <w:tcPr>
            <w:tcW w:w="0" w:type="auto"/>
            <w:shd w:val="clear" w:color="auto" w:fill="auto"/>
          </w:tcPr>
          <w:p w14:paraId="44958813" w14:textId="77777777" w:rsidR="00F42FB8" w:rsidRPr="00FD1A9F" w:rsidRDefault="00F42FB8" w:rsidP="0022530D">
            <w:pPr>
              <w:pStyle w:val="TableText"/>
              <w:rPr>
                <w:rFonts w:cs="Arial"/>
              </w:rPr>
            </w:pPr>
            <w:r>
              <w:t>Настройка основных параметров</w:t>
            </w:r>
          </w:p>
        </w:tc>
        <w:tc>
          <w:tcPr>
            <w:tcW w:w="0" w:type="auto"/>
            <w:shd w:val="clear" w:color="auto" w:fill="auto"/>
          </w:tcPr>
          <w:p w14:paraId="37921EB7" w14:textId="77777777" w:rsidR="00F42FB8" w:rsidRPr="00FD1A9F" w:rsidRDefault="00F42FB8" w:rsidP="0022530D">
            <w:pPr>
              <w:pStyle w:val="TableText"/>
              <w:rPr>
                <w:rFonts w:cs="Arial"/>
              </w:rPr>
            </w:pPr>
          </w:p>
        </w:tc>
      </w:tr>
      <w:tr w:rsidR="00F42FB8" w:rsidRPr="0027090C" w14:paraId="2D70EC1D" w14:textId="77777777" w:rsidTr="0022530D">
        <w:trPr>
          <w:cantSplit/>
        </w:trPr>
        <w:tc>
          <w:tcPr>
            <w:tcW w:w="0" w:type="auto"/>
            <w:shd w:val="clear" w:color="auto" w:fill="auto"/>
            <w:noWrap/>
          </w:tcPr>
          <w:p w14:paraId="539FBE42" w14:textId="77777777" w:rsidR="00F42FB8" w:rsidRPr="00FD1A9F" w:rsidRDefault="00F42FB8" w:rsidP="0022530D">
            <w:pPr>
              <w:pStyle w:val="TableText"/>
              <w:rPr>
                <w:rFonts w:cs="SimSun"/>
              </w:rPr>
            </w:pPr>
            <w:r>
              <w:t>Настройка VLAN</w:t>
            </w:r>
          </w:p>
        </w:tc>
        <w:tc>
          <w:tcPr>
            <w:tcW w:w="0" w:type="auto"/>
            <w:shd w:val="clear" w:color="auto" w:fill="auto"/>
          </w:tcPr>
          <w:p w14:paraId="3252CC35" w14:textId="77777777" w:rsidR="00F42FB8" w:rsidRPr="00FD1A9F" w:rsidRDefault="00F42FB8" w:rsidP="0022530D">
            <w:pPr>
              <w:pStyle w:val="TableText"/>
              <w:rPr>
                <w:rFonts w:cs="SimSun"/>
                <w:sz w:val="22"/>
                <w:szCs w:val="22"/>
              </w:rPr>
            </w:pPr>
          </w:p>
        </w:tc>
      </w:tr>
      <w:tr w:rsidR="00F42FB8" w:rsidRPr="0027090C" w14:paraId="63AD7CA7" w14:textId="77777777" w:rsidTr="0022530D">
        <w:trPr>
          <w:cantSplit/>
        </w:trPr>
        <w:tc>
          <w:tcPr>
            <w:tcW w:w="0" w:type="auto"/>
            <w:shd w:val="clear" w:color="auto" w:fill="auto"/>
            <w:noWrap/>
          </w:tcPr>
          <w:p w14:paraId="601EECB9" w14:textId="77777777" w:rsidR="00F42FB8" w:rsidRPr="00FD1A9F" w:rsidRDefault="00F42FB8" w:rsidP="0022530D">
            <w:pPr>
              <w:pStyle w:val="TableText"/>
              <w:rPr>
                <w:rFonts w:cs="SimSun"/>
              </w:rPr>
            </w:pPr>
            <w:r>
              <w:t>Настройка интерфейса VLANIF</w:t>
            </w:r>
          </w:p>
        </w:tc>
        <w:tc>
          <w:tcPr>
            <w:tcW w:w="0" w:type="auto"/>
            <w:shd w:val="clear" w:color="auto" w:fill="auto"/>
          </w:tcPr>
          <w:p w14:paraId="1D6C6D65" w14:textId="77777777" w:rsidR="00F42FB8" w:rsidRPr="00FD1A9F" w:rsidRDefault="00F42FB8" w:rsidP="0022530D">
            <w:pPr>
              <w:pStyle w:val="TableText"/>
              <w:rPr>
                <w:rFonts w:cs="SimSun"/>
                <w:sz w:val="22"/>
                <w:szCs w:val="22"/>
              </w:rPr>
            </w:pPr>
          </w:p>
        </w:tc>
      </w:tr>
      <w:tr w:rsidR="00F42FB8" w:rsidRPr="0027090C" w14:paraId="3D8363F0" w14:textId="77777777" w:rsidTr="0022530D">
        <w:trPr>
          <w:cantSplit/>
        </w:trPr>
        <w:tc>
          <w:tcPr>
            <w:tcW w:w="0" w:type="auto"/>
            <w:shd w:val="clear" w:color="auto" w:fill="auto"/>
            <w:noWrap/>
          </w:tcPr>
          <w:p w14:paraId="1193FF04" w14:textId="77777777" w:rsidR="00F42FB8" w:rsidRPr="00FD1A9F" w:rsidRDefault="00F42FB8" w:rsidP="0022530D">
            <w:pPr>
              <w:pStyle w:val="TableText"/>
              <w:rPr>
                <w:rFonts w:cs="SimSun"/>
              </w:rPr>
            </w:pPr>
            <w:r>
              <w:t>Настройка параметров маршрутизации</w:t>
            </w:r>
          </w:p>
        </w:tc>
        <w:tc>
          <w:tcPr>
            <w:tcW w:w="0" w:type="auto"/>
            <w:shd w:val="clear" w:color="auto" w:fill="auto"/>
          </w:tcPr>
          <w:p w14:paraId="75AB08F4" w14:textId="77777777" w:rsidR="00F42FB8" w:rsidRPr="00FD1A9F" w:rsidRDefault="00F42FB8" w:rsidP="0022530D">
            <w:pPr>
              <w:pStyle w:val="TableText"/>
              <w:rPr>
                <w:rFonts w:cs="SimSun"/>
                <w:sz w:val="22"/>
                <w:szCs w:val="22"/>
              </w:rPr>
            </w:pPr>
          </w:p>
        </w:tc>
      </w:tr>
      <w:tr w:rsidR="00F42FB8" w:rsidRPr="0027090C" w14:paraId="6203EF65" w14:textId="77777777" w:rsidTr="0022530D">
        <w:trPr>
          <w:cantSplit/>
        </w:trPr>
        <w:tc>
          <w:tcPr>
            <w:tcW w:w="0" w:type="auto"/>
            <w:shd w:val="clear" w:color="auto" w:fill="auto"/>
            <w:noWrap/>
          </w:tcPr>
          <w:p w14:paraId="749DCC38" w14:textId="77777777" w:rsidR="00F42FB8" w:rsidRPr="00FD1A9F" w:rsidRDefault="00F42FB8" w:rsidP="0022530D">
            <w:pPr>
              <w:pStyle w:val="TableText"/>
              <w:rPr>
                <w:rFonts w:cs="SimSun"/>
              </w:rPr>
            </w:pPr>
            <w:r>
              <w:t>Настройка SNMP</w:t>
            </w:r>
          </w:p>
        </w:tc>
        <w:tc>
          <w:tcPr>
            <w:tcW w:w="0" w:type="auto"/>
            <w:shd w:val="clear" w:color="auto" w:fill="auto"/>
          </w:tcPr>
          <w:p w14:paraId="64B07EF8" w14:textId="77777777" w:rsidR="00F42FB8" w:rsidRPr="00FD1A9F" w:rsidRDefault="00F42FB8" w:rsidP="0022530D">
            <w:pPr>
              <w:pStyle w:val="TableText"/>
              <w:rPr>
                <w:rFonts w:cs="SimSun"/>
                <w:sz w:val="22"/>
                <w:szCs w:val="22"/>
              </w:rPr>
            </w:pPr>
          </w:p>
        </w:tc>
      </w:tr>
      <w:tr w:rsidR="00F42FB8" w:rsidRPr="0027090C" w14:paraId="4B0C8AA7" w14:textId="77777777" w:rsidTr="0022530D">
        <w:trPr>
          <w:cantSplit/>
        </w:trPr>
        <w:tc>
          <w:tcPr>
            <w:tcW w:w="0" w:type="auto"/>
            <w:shd w:val="clear" w:color="auto" w:fill="auto"/>
            <w:noWrap/>
          </w:tcPr>
          <w:p w14:paraId="4C03E6D5" w14:textId="77777777" w:rsidR="00F42FB8" w:rsidRPr="00FD1A9F" w:rsidRDefault="00F42FB8" w:rsidP="0022530D">
            <w:pPr>
              <w:pStyle w:val="TableText"/>
              <w:rPr>
                <w:rFonts w:cs="SimSun"/>
              </w:rPr>
            </w:pPr>
            <w:r>
              <w:t>Другие настройки</w:t>
            </w:r>
          </w:p>
        </w:tc>
        <w:tc>
          <w:tcPr>
            <w:tcW w:w="0" w:type="auto"/>
            <w:shd w:val="clear" w:color="auto" w:fill="auto"/>
          </w:tcPr>
          <w:p w14:paraId="4CBB5DDB" w14:textId="77777777" w:rsidR="00F42FB8" w:rsidRPr="00FD1A9F" w:rsidRDefault="00F42FB8" w:rsidP="0022530D">
            <w:pPr>
              <w:pStyle w:val="TableText"/>
              <w:rPr>
                <w:rFonts w:cs="SimSun"/>
                <w:sz w:val="22"/>
                <w:szCs w:val="22"/>
              </w:rPr>
            </w:pPr>
          </w:p>
        </w:tc>
      </w:tr>
    </w:tbl>
    <w:p w14:paraId="3B2FF851" w14:textId="77777777" w:rsidR="00F42FB8" w:rsidRDefault="00F42FB8" w:rsidP="00F42FB8"/>
    <w:p w14:paraId="3A56187D" w14:textId="77777777" w:rsidR="00F42FB8" w:rsidRPr="009B15B3" w:rsidRDefault="00F42FB8" w:rsidP="00F42FB8">
      <w:pPr>
        <w:rPr>
          <w:b/>
          <w:bCs/>
        </w:rPr>
      </w:pPr>
      <w:r>
        <w:rPr>
          <w:b/>
          <w:bCs/>
        </w:rPr>
        <w:t>F3-ACC2:</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585"/>
        <w:gridCol w:w="2353"/>
      </w:tblGrid>
      <w:tr w:rsidR="00F42FB8" w:rsidRPr="0027090C" w14:paraId="7F563EA5" w14:textId="77777777" w:rsidTr="0022530D">
        <w:trPr>
          <w:cantSplit/>
          <w:tblHeader/>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13F63DD1" w14:textId="77777777" w:rsidR="00F42FB8" w:rsidRPr="00BA0562" w:rsidRDefault="00F42FB8" w:rsidP="0022530D">
            <w:pPr>
              <w:pStyle w:val="TableHeading"/>
            </w:pPr>
            <w:r>
              <w:t>Элемент</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68AE3C90" w14:textId="77777777" w:rsidR="00F42FB8" w:rsidRPr="00BA0562" w:rsidRDefault="00F42FB8" w:rsidP="0022530D">
            <w:pPr>
              <w:pStyle w:val="TableHeading"/>
            </w:pPr>
            <w:r>
              <w:t>Конфигурация</w:t>
            </w:r>
          </w:p>
        </w:tc>
      </w:tr>
      <w:tr w:rsidR="00F42FB8" w:rsidRPr="0027090C" w14:paraId="38586245" w14:textId="77777777" w:rsidTr="0022530D">
        <w:trPr>
          <w:cantSplit/>
        </w:trPr>
        <w:tc>
          <w:tcPr>
            <w:tcW w:w="0" w:type="auto"/>
            <w:shd w:val="clear" w:color="auto" w:fill="auto"/>
          </w:tcPr>
          <w:p w14:paraId="2AAE3415" w14:textId="77777777" w:rsidR="00F42FB8" w:rsidRPr="00FD1A9F" w:rsidRDefault="00F42FB8" w:rsidP="0022530D">
            <w:pPr>
              <w:pStyle w:val="TableText"/>
              <w:rPr>
                <w:rFonts w:cs="Arial"/>
              </w:rPr>
            </w:pPr>
            <w:r>
              <w:t>Настройка основных параметров</w:t>
            </w:r>
          </w:p>
        </w:tc>
        <w:tc>
          <w:tcPr>
            <w:tcW w:w="0" w:type="auto"/>
            <w:shd w:val="clear" w:color="auto" w:fill="auto"/>
          </w:tcPr>
          <w:p w14:paraId="7810D215" w14:textId="77777777" w:rsidR="00F42FB8" w:rsidRPr="00FD1A9F" w:rsidRDefault="00F42FB8" w:rsidP="0022530D">
            <w:pPr>
              <w:pStyle w:val="TableText"/>
              <w:rPr>
                <w:rFonts w:cs="Arial"/>
              </w:rPr>
            </w:pPr>
          </w:p>
        </w:tc>
      </w:tr>
      <w:tr w:rsidR="00F42FB8" w:rsidRPr="0027090C" w14:paraId="376CF1D7" w14:textId="77777777" w:rsidTr="0022530D">
        <w:trPr>
          <w:cantSplit/>
        </w:trPr>
        <w:tc>
          <w:tcPr>
            <w:tcW w:w="0" w:type="auto"/>
            <w:shd w:val="clear" w:color="auto" w:fill="auto"/>
            <w:noWrap/>
          </w:tcPr>
          <w:p w14:paraId="31BEC79C" w14:textId="77777777" w:rsidR="00F42FB8" w:rsidRPr="00FD1A9F" w:rsidRDefault="00F42FB8" w:rsidP="0022530D">
            <w:pPr>
              <w:pStyle w:val="TableText"/>
              <w:rPr>
                <w:rFonts w:cs="SimSun"/>
              </w:rPr>
            </w:pPr>
            <w:r>
              <w:t>Настройка VLAN</w:t>
            </w:r>
          </w:p>
        </w:tc>
        <w:tc>
          <w:tcPr>
            <w:tcW w:w="0" w:type="auto"/>
            <w:shd w:val="clear" w:color="auto" w:fill="auto"/>
          </w:tcPr>
          <w:p w14:paraId="7EFC7DA4" w14:textId="77777777" w:rsidR="00F42FB8" w:rsidRPr="00FD1A9F" w:rsidRDefault="00F42FB8" w:rsidP="0022530D">
            <w:pPr>
              <w:pStyle w:val="TableText"/>
              <w:rPr>
                <w:rFonts w:cs="SimSun"/>
                <w:sz w:val="22"/>
                <w:szCs w:val="22"/>
              </w:rPr>
            </w:pPr>
          </w:p>
        </w:tc>
      </w:tr>
      <w:tr w:rsidR="00F42FB8" w:rsidRPr="0027090C" w14:paraId="566317CB" w14:textId="77777777" w:rsidTr="0022530D">
        <w:trPr>
          <w:cantSplit/>
        </w:trPr>
        <w:tc>
          <w:tcPr>
            <w:tcW w:w="0" w:type="auto"/>
            <w:shd w:val="clear" w:color="auto" w:fill="auto"/>
            <w:noWrap/>
          </w:tcPr>
          <w:p w14:paraId="6986A948" w14:textId="77777777" w:rsidR="00F42FB8" w:rsidRPr="00FD1A9F" w:rsidRDefault="00F42FB8" w:rsidP="0022530D">
            <w:pPr>
              <w:pStyle w:val="TableText"/>
              <w:rPr>
                <w:rFonts w:cs="SimSun"/>
              </w:rPr>
            </w:pPr>
            <w:r>
              <w:t>Настройка интерфейса VLANIF</w:t>
            </w:r>
          </w:p>
        </w:tc>
        <w:tc>
          <w:tcPr>
            <w:tcW w:w="0" w:type="auto"/>
            <w:shd w:val="clear" w:color="auto" w:fill="auto"/>
          </w:tcPr>
          <w:p w14:paraId="6E1929BD" w14:textId="77777777" w:rsidR="00F42FB8" w:rsidRPr="00FD1A9F" w:rsidRDefault="00F42FB8" w:rsidP="0022530D">
            <w:pPr>
              <w:pStyle w:val="TableText"/>
              <w:rPr>
                <w:rFonts w:cs="SimSun"/>
                <w:sz w:val="22"/>
                <w:szCs w:val="22"/>
              </w:rPr>
            </w:pPr>
          </w:p>
        </w:tc>
      </w:tr>
      <w:tr w:rsidR="00F42FB8" w:rsidRPr="0027090C" w14:paraId="5B994E06" w14:textId="77777777" w:rsidTr="0022530D">
        <w:trPr>
          <w:cantSplit/>
        </w:trPr>
        <w:tc>
          <w:tcPr>
            <w:tcW w:w="0" w:type="auto"/>
            <w:shd w:val="clear" w:color="auto" w:fill="auto"/>
            <w:noWrap/>
          </w:tcPr>
          <w:p w14:paraId="3294A262" w14:textId="77777777" w:rsidR="00F42FB8" w:rsidRPr="00FD1A9F" w:rsidRDefault="00F42FB8" w:rsidP="0022530D">
            <w:pPr>
              <w:pStyle w:val="TableText"/>
              <w:rPr>
                <w:rFonts w:cs="SimSun"/>
              </w:rPr>
            </w:pPr>
            <w:r>
              <w:t>Настройка параметров маршрутизации</w:t>
            </w:r>
          </w:p>
        </w:tc>
        <w:tc>
          <w:tcPr>
            <w:tcW w:w="0" w:type="auto"/>
            <w:shd w:val="clear" w:color="auto" w:fill="auto"/>
          </w:tcPr>
          <w:p w14:paraId="0B266910" w14:textId="77777777" w:rsidR="00F42FB8" w:rsidRPr="00FD1A9F" w:rsidRDefault="00F42FB8" w:rsidP="0022530D">
            <w:pPr>
              <w:pStyle w:val="TableText"/>
              <w:rPr>
                <w:rFonts w:cs="SimSun"/>
                <w:sz w:val="22"/>
                <w:szCs w:val="22"/>
              </w:rPr>
            </w:pPr>
          </w:p>
        </w:tc>
      </w:tr>
      <w:tr w:rsidR="00F42FB8" w:rsidRPr="0027090C" w14:paraId="5C6D0DA0" w14:textId="77777777" w:rsidTr="0022530D">
        <w:trPr>
          <w:cantSplit/>
        </w:trPr>
        <w:tc>
          <w:tcPr>
            <w:tcW w:w="0" w:type="auto"/>
            <w:shd w:val="clear" w:color="auto" w:fill="auto"/>
            <w:noWrap/>
          </w:tcPr>
          <w:p w14:paraId="23531366" w14:textId="77777777" w:rsidR="00F42FB8" w:rsidRPr="00FD1A9F" w:rsidRDefault="00F42FB8" w:rsidP="0022530D">
            <w:pPr>
              <w:pStyle w:val="TableText"/>
              <w:rPr>
                <w:rFonts w:cs="SimSun"/>
              </w:rPr>
            </w:pPr>
            <w:r>
              <w:t>Настройка SNMP</w:t>
            </w:r>
          </w:p>
        </w:tc>
        <w:tc>
          <w:tcPr>
            <w:tcW w:w="0" w:type="auto"/>
            <w:shd w:val="clear" w:color="auto" w:fill="auto"/>
          </w:tcPr>
          <w:p w14:paraId="451BF404" w14:textId="77777777" w:rsidR="00F42FB8" w:rsidRPr="00FD1A9F" w:rsidRDefault="00F42FB8" w:rsidP="0022530D">
            <w:pPr>
              <w:pStyle w:val="TableText"/>
              <w:rPr>
                <w:rFonts w:cs="SimSun"/>
                <w:sz w:val="22"/>
                <w:szCs w:val="22"/>
              </w:rPr>
            </w:pPr>
          </w:p>
        </w:tc>
      </w:tr>
      <w:tr w:rsidR="00F42FB8" w:rsidRPr="0027090C" w14:paraId="6BDDDDE8" w14:textId="77777777" w:rsidTr="0022530D">
        <w:trPr>
          <w:cantSplit/>
        </w:trPr>
        <w:tc>
          <w:tcPr>
            <w:tcW w:w="0" w:type="auto"/>
            <w:shd w:val="clear" w:color="auto" w:fill="auto"/>
            <w:noWrap/>
          </w:tcPr>
          <w:p w14:paraId="5EB09A99" w14:textId="77777777" w:rsidR="00F42FB8" w:rsidRPr="00FD1A9F" w:rsidRDefault="00F42FB8" w:rsidP="0022530D">
            <w:pPr>
              <w:pStyle w:val="TableText"/>
              <w:rPr>
                <w:rFonts w:cs="SimSun"/>
              </w:rPr>
            </w:pPr>
            <w:r>
              <w:t>Другие настройки</w:t>
            </w:r>
          </w:p>
        </w:tc>
        <w:tc>
          <w:tcPr>
            <w:tcW w:w="0" w:type="auto"/>
            <w:shd w:val="clear" w:color="auto" w:fill="auto"/>
          </w:tcPr>
          <w:p w14:paraId="3827D9DE" w14:textId="77777777" w:rsidR="00F42FB8" w:rsidRPr="00FD1A9F" w:rsidRDefault="00F42FB8" w:rsidP="0022530D">
            <w:pPr>
              <w:pStyle w:val="TableText"/>
              <w:rPr>
                <w:rFonts w:cs="SimSun"/>
                <w:sz w:val="22"/>
                <w:szCs w:val="22"/>
              </w:rPr>
            </w:pPr>
          </w:p>
        </w:tc>
      </w:tr>
    </w:tbl>
    <w:p w14:paraId="3996F954" w14:textId="77777777" w:rsidR="00F42FB8" w:rsidRDefault="00F42FB8" w:rsidP="00F42FB8"/>
    <w:p w14:paraId="6FE7E2A8" w14:textId="77777777" w:rsidR="00F42FB8" w:rsidRPr="009B15B3" w:rsidRDefault="00F42FB8" w:rsidP="00F42FB8">
      <w:pPr>
        <w:rPr>
          <w:b/>
          <w:bCs/>
        </w:rPr>
      </w:pPr>
      <w:r>
        <w:rPr>
          <w:b/>
          <w:bCs/>
        </w:rPr>
        <w:t>F3-ACC3:</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585"/>
        <w:gridCol w:w="2353"/>
      </w:tblGrid>
      <w:tr w:rsidR="00F42FB8" w:rsidRPr="0027090C" w14:paraId="082F46D3" w14:textId="77777777" w:rsidTr="00E6037D">
        <w:trPr>
          <w:cantSplit/>
          <w:tblHeader/>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2DEF2A63" w14:textId="77777777" w:rsidR="00F42FB8" w:rsidRPr="00BA0562" w:rsidRDefault="00F42FB8" w:rsidP="0022530D">
            <w:pPr>
              <w:pStyle w:val="TableHeading"/>
            </w:pPr>
            <w:r>
              <w:t>Элемент</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4B39EC69" w14:textId="77777777" w:rsidR="00F42FB8" w:rsidRPr="00BA0562" w:rsidRDefault="00F42FB8" w:rsidP="0022530D">
            <w:pPr>
              <w:pStyle w:val="TableHeading"/>
            </w:pPr>
            <w:r>
              <w:t>Конфигурация</w:t>
            </w:r>
          </w:p>
        </w:tc>
      </w:tr>
      <w:tr w:rsidR="00F42FB8" w:rsidRPr="0027090C" w14:paraId="6E70074F" w14:textId="77777777" w:rsidTr="0022530D">
        <w:trPr>
          <w:cantSplit/>
        </w:trPr>
        <w:tc>
          <w:tcPr>
            <w:tcW w:w="0" w:type="auto"/>
            <w:shd w:val="clear" w:color="auto" w:fill="auto"/>
          </w:tcPr>
          <w:p w14:paraId="18BCB57E" w14:textId="77777777" w:rsidR="00F42FB8" w:rsidRPr="00FD1A9F" w:rsidRDefault="00F42FB8" w:rsidP="0022530D">
            <w:pPr>
              <w:pStyle w:val="TableText"/>
              <w:rPr>
                <w:rFonts w:cs="Arial"/>
              </w:rPr>
            </w:pPr>
            <w:r>
              <w:t>Настройка основных параметров</w:t>
            </w:r>
          </w:p>
        </w:tc>
        <w:tc>
          <w:tcPr>
            <w:tcW w:w="0" w:type="auto"/>
            <w:shd w:val="clear" w:color="auto" w:fill="auto"/>
          </w:tcPr>
          <w:p w14:paraId="1A8B5607" w14:textId="77777777" w:rsidR="00F42FB8" w:rsidRPr="00FD1A9F" w:rsidRDefault="00F42FB8" w:rsidP="0022530D">
            <w:pPr>
              <w:pStyle w:val="TableText"/>
              <w:rPr>
                <w:rFonts w:cs="Arial"/>
              </w:rPr>
            </w:pPr>
          </w:p>
        </w:tc>
      </w:tr>
      <w:tr w:rsidR="00F42FB8" w:rsidRPr="0027090C" w14:paraId="2FECB295" w14:textId="77777777" w:rsidTr="0022530D">
        <w:trPr>
          <w:cantSplit/>
        </w:trPr>
        <w:tc>
          <w:tcPr>
            <w:tcW w:w="0" w:type="auto"/>
            <w:shd w:val="clear" w:color="auto" w:fill="auto"/>
            <w:noWrap/>
          </w:tcPr>
          <w:p w14:paraId="5AD54773" w14:textId="77777777" w:rsidR="00F42FB8" w:rsidRPr="00FD1A9F" w:rsidRDefault="00F42FB8" w:rsidP="0022530D">
            <w:pPr>
              <w:pStyle w:val="TableText"/>
              <w:rPr>
                <w:rFonts w:cs="SimSun"/>
              </w:rPr>
            </w:pPr>
            <w:r>
              <w:t>Настройка VLAN</w:t>
            </w:r>
          </w:p>
        </w:tc>
        <w:tc>
          <w:tcPr>
            <w:tcW w:w="0" w:type="auto"/>
            <w:shd w:val="clear" w:color="auto" w:fill="auto"/>
          </w:tcPr>
          <w:p w14:paraId="4322FA64" w14:textId="77777777" w:rsidR="00F42FB8" w:rsidRPr="00FD1A9F" w:rsidRDefault="00F42FB8" w:rsidP="0022530D">
            <w:pPr>
              <w:pStyle w:val="TableText"/>
              <w:rPr>
                <w:rFonts w:cs="SimSun"/>
                <w:sz w:val="22"/>
                <w:szCs w:val="22"/>
              </w:rPr>
            </w:pPr>
          </w:p>
        </w:tc>
      </w:tr>
      <w:tr w:rsidR="00F42FB8" w:rsidRPr="0027090C" w14:paraId="130EA8A1" w14:textId="77777777" w:rsidTr="0022530D">
        <w:trPr>
          <w:cantSplit/>
        </w:trPr>
        <w:tc>
          <w:tcPr>
            <w:tcW w:w="0" w:type="auto"/>
            <w:shd w:val="clear" w:color="auto" w:fill="auto"/>
            <w:noWrap/>
          </w:tcPr>
          <w:p w14:paraId="268BD952" w14:textId="77777777" w:rsidR="00F42FB8" w:rsidRPr="00FD1A9F" w:rsidRDefault="00F42FB8" w:rsidP="0022530D">
            <w:pPr>
              <w:pStyle w:val="TableText"/>
              <w:rPr>
                <w:rFonts w:cs="SimSun"/>
              </w:rPr>
            </w:pPr>
            <w:r>
              <w:t>Настройка интерфейса VLANIF</w:t>
            </w:r>
          </w:p>
        </w:tc>
        <w:tc>
          <w:tcPr>
            <w:tcW w:w="0" w:type="auto"/>
            <w:shd w:val="clear" w:color="auto" w:fill="auto"/>
          </w:tcPr>
          <w:p w14:paraId="5E1CD470" w14:textId="77777777" w:rsidR="00F42FB8" w:rsidRPr="00FD1A9F" w:rsidRDefault="00F42FB8" w:rsidP="0022530D">
            <w:pPr>
              <w:pStyle w:val="TableText"/>
              <w:rPr>
                <w:rFonts w:cs="SimSun"/>
                <w:sz w:val="22"/>
                <w:szCs w:val="22"/>
              </w:rPr>
            </w:pPr>
          </w:p>
        </w:tc>
      </w:tr>
      <w:tr w:rsidR="00F42FB8" w:rsidRPr="0027090C" w14:paraId="192DB9EB" w14:textId="77777777" w:rsidTr="0022530D">
        <w:trPr>
          <w:cantSplit/>
        </w:trPr>
        <w:tc>
          <w:tcPr>
            <w:tcW w:w="0" w:type="auto"/>
            <w:shd w:val="clear" w:color="auto" w:fill="auto"/>
            <w:noWrap/>
          </w:tcPr>
          <w:p w14:paraId="3467D718" w14:textId="77777777" w:rsidR="00F42FB8" w:rsidRPr="00FD1A9F" w:rsidRDefault="00F42FB8" w:rsidP="0022530D">
            <w:pPr>
              <w:pStyle w:val="TableText"/>
              <w:rPr>
                <w:rFonts w:cs="SimSun"/>
              </w:rPr>
            </w:pPr>
            <w:r>
              <w:lastRenderedPageBreak/>
              <w:t>Настройка параметров маршрутизации</w:t>
            </w:r>
          </w:p>
        </w:tc>
        <w:tc>
          <w:tcPr>
            <w:tcW w:w="0" w:type="auto"/>
            <w:shd w:val="clear" w:color="auto" w:fill="auto"/>
          </w:tcPr>
          <w:p w14:paraId="0EB38CD0" w14:textId="77777777" w:rsidR="00F42FB8" w:rsidRPr="00FD1A9F" w:rsidRDefault="00F42FB8" w:rsidP="0022530D">
            <w:pPr>
              <w:pStyle w:val="TableText"/>
              <w:rPr>
                <w:rFonts w:cs="SimSun"/>
                <w:sz w:val="22"/>
                <w:szCs w:val="22"/>
              </w:rPr>
            </w:pPr>
          </w:p>
        </w:tc>
      </w:tr>
      <w:tr w:rsidR="00F42FB8" w:rsidRPr="0027090C" w14:paraId="7DF6FFC0" w14:textId="77777777" w:rsidTr="0022530D">
        <w:trPr>
          <w:cantSplit/>
        </w:trPr>
        <w:tc>
          <w:tcPr>
            <w:tcW w:w="0" w:type="auto"/>
            <w:shd w:val="clear" w:color="auto" w:fill="auto"/>
            <w:noWrap/>
          </w:tcPr>
          <w:p w14:paraId="0A422240" w14:textId="77777777" w:rsidR="00F42FB8" w:rsidRPr="00FD1A9F" w:rsidRDefault="00F42FB8" w:rsidP="0022530D">
            <w:pPr>
              <w:pStyle w:val="TableText"/>
              <w:rPr>
                <w:rFonts w:cs="SimSun"/>
              </w:rPr>
            </w:pPr>
            <w:r>
              <w:t>Настройка SNMP</w:t>
            </w:r>
          </w:p>
        </w:tc>
        <w:tc>
          <w:tcPr>
            <w:tcW w:w="0" w:type="auto"/>
            <w:shd w:val="clear" w:color="auto" w:fill="auto"/>
          </w:tcPr>
          <w:p w14:paraId="2628955E" w14:textId="77777777" w:rsidR="00F42FB8" w:rsidRPr="00FD1A9F" w:rsidRDefault="00F42FB8" w:rsidP="0022530D">
            <w:pPr>
              <w:pStyle w:val="TableText"/>
              <w:rPr>
                <w:rFonts w:cs="SimSun"/>
                <w:sz w:val="22"/>
                <w:szCs w:val="22"/>
              </w:rPr>
            </w:pPr>
          </w:p>
        </w:tc>
      </w:tr>
      <w:tr w:rsidR="00F42FB8" w:rsidRPr="0027090C" w14:paraId="373D29E8" w14:textId="77777777" w:rsidTr="0022530D">
        <w:trPr>
          <w:cantSplit/>
        </w:trPr>
        <w:tc>
          <w:tcPr>
            <w:tcW w:w="0" w:type="auto"/>
            <w:shd w:val="clear" w:color="auto" w:fill="auto"/>
            <w:noWrap/>
          </w:tcPr>
          <w:p w14:paraId="07BE6955" w14:textId="77777777" w:rsidR="00F42FB8" w:rsidRPr="00FD1A9F" w:rsidRDefault="00F42FB8" w:rsidP="0022530D">
            <w:pPr>
              <w:pStyle w:val="TableText"/>
              <w:rPr>
                <w:rFonts w:cs="SimSun"/>
              </w:rPr>
            </w:pPr>
            <w:r>
              <w:t>Другие настройки</w:t>
            </w:r>
          </w:p>
        </w:tc>
        <w:tc>
          <w:tcPr>
            <w:tcW w:w="0" w:type="auto"/>
            <w:shd w:val="clear" w:color="auto" w:fill="auto"/>
          </w:tcPr>
          <w:p w14:paraId="2EDB89AB" w14:textId="77777777" w:rsidR="00F42FB8" w:rsidRPr="00FD1A9F" w:rsidRDefault="00F42FB8" w:rsidP="0022530D">
            <w:pPr>
              <w:pStyle w:val="TableText"/>
              <w:rPr>
                <w:rFonts w:cs="SimSun"/>
                <w:sz w:val="22"/>
                <w:szCs w:val="22"/>
              </w:rPr>
            </w:pPr>
          </w:p>
        </w:tc>
      </w:tr>
    </w:tbl>
    <w:p w14:paraId="407D7961" w14:textId="77777777" w:rsidR="00F42FB8" w:rsidRDefault="00F42FB8" w:rsidP="00F42FB8"/>
    <w:p w14:paraId="28A65EBF" w14:textId="77777777" w:rsidR="00F42FB8" w:rsidRPr="009B15B3" w:rsidRDefault="00F42FB8" w:rsidP="00F42FB8">
      <w:pPr>
        <w:rPr>
          <w:b/>
          <w:bCs/>
        </w:rPr>
      </w:pPr>
      <w:r>
        <w:rPr>
          <w:b/>
          <w:bCs/>
        </w:rPr>
        <w:t>Конфигурирование</w:t>
      </w:r>
    </w:p>
    <w:p w14:paraId="118D9D6E" w14:textId="77777777" w:rsidR="00F42FB8" w:rsidRDefault="00F42FB8" w:rsidP="00F42FB8">
      <w:r>
        <w:t>Создайте лабораторную среду и выполните необходимые настройки в соответствии с приведенными выше схемами конфигурирования в течение 40 минут.</w:t>
      </w:r>
    </w:p>
    <w:p w14:paraId="00DD48DA" w14:textId="77777777" w:rsidR="00F42FB8" w:rsidRDefault="00F42FB8" w:rsidP="00F42FB8">
      <w:pPr>
        <w:pStyle w:val="BlockLabel"/>
        <w:numPr>
          <w:ilvl w:val="0"/>
          <w:numId w:val="39"/>
        </w:numPr>
      </w:pPr>
      <w:r>
        <w:t>Приемка проекта</w:t>
      </w:r>
    </w:p>
    <w:p w14:paraId="44407609" w14:textId="77777777" w:rsidR="00F42FB8" w:rsidRDefault="00F42FB8" w:rsidP="00F42FB8">
      <w:r>
        <w:t>Вам необходимо определить, какие элементы будут проходить проверку для приемки проекта после завершения настройки устройств. А также вам необходимо определить способы проверки. Укажите не менее пяти требований.</w:t>
      </w:r>
    </w:p>
    <w:p w14:paraId="77FD22DD" w14:textId="77777777" w:rsidR="00F42FB8" w:rsidRPr="0027090C" w:rsidRDefault="00F42FB8" w:rsidP="00F42FB8">
      <w:pPr>
        <w:rPr>
          <w:vertAlign w:val="subscript"/>
        </w:rPr>
      </w:pPr>
      <w:r>
        <w:t>1.</w:t>
      </w:r>
      <w:r>
        <w:rPr>
          <w:u w:val="single"/>
          <w:vertAlign w:val="subscript"/>
        </w:rPr>
        <w:t xml:space="preserve">                                                                                                 </w:t>
      </w:r>
      <w:r>
        <w:rPr>
          <w:vertAlign w:val="subscript"/>
        </w:rPr>
        <w:t xml:space="preserve">                                                                                                 </w:t>
      </w:r>
    </w:p>
    <w:p w14:paraId="452F7DA8" w14:textId="77777777" w:rsidR="00F42FB8" w:rsidRPr="0027090C" w:rsidRDefault="00F42FB8" w:rsidP="00F42FB8">
      <w:pPr>
        <w:rPr>
          <w:vertAlign w:val="subscript"/>
        </w:rPr>
      </w:pPr>
      <w:r>
        <w:t>2.</w:t>
      </w:r>
      <w:r>
        <w:rPr>
          <w:u w:val="single"/>
          <w:vertAlign w:val="subscript"/>
        </w:rPr>
        <w:t xml:space="preserve">                                                                                                 </w:t>
      </w:r>
      <w:r>
        <w:rPr>
          <w:vertAlign w:val="subscript"/>
        </w:rPr>
        <w:t xml:space="preserve">                                                                                                 </w:t>
      </w:r>
    </w:p>
    <w:p w14:paraId="49F47C29" w14:textId="77777777" w:rsidR="00F42FB8" w:rsidRPr="0027090C" w:rsidRDefault="00F42FB8" w:rsidP="00F42FB8">
      <w:r>
        <w:t>3.</w:t>
      </w:r>
      <w:r>
        <w:rPr>
          <w:u w:val="single"/>
          <w:vertAlign w:val="subscript"/>
        </w:rPr>
        <w:t xml:space="preserve">                                                                                                 </w:t>
      </w:r>
      <w:r>
        <w:rPr>
          <w:vertAlign w:val="subscript"/>
        </w:rPr>
        <w:t xml:space="preserve">                                                                                                 </w:t>
      </w:r>
    </w:p>
    <w:p w14:paraId="434BFA79" w14:textId="77777777" w:rsidR="00F42FB8" w:rsidRPr="0027090C" w:rsidRDefault="00F42FB8" w:rsidP="00F42FB8">
      <w:r>
        <w:t>4.</w:t>
      </w:r>
      <w:r>
        <w:rPr>
          <w:u w:val="single"/>
          <w:vertAlign w:val="subscript"/>
        </w:rPr>
        <w:t xml:space="preserve">                                                                                                 </w:t>
      </w:r>
      <w:r>
        <w:rPr>
          <w:vertAlign w:val="subscript"/>
        </w:rPr>
        <w:t xml:space="preserve">                                                                                                 </w:t>
      </w:r>
    </w:p>
    <w:p w14:paraId="54D4DC08" w14:textId="77777777" w:rsidR="00F42FB8" w:rsidRPr="0027090C" w:rsidRDefault="00F42FB8" w:rsidP="00F42FB8">
      <w:pPr>
        <w:rPr>
          <w:vertAlign w:val="subscript"/>
        </w:rPr>
      </w:pPr>
      <w:r>
        <w:t>5.</w:t>
      </w:r>
      <w:r>
        <w:rPr>
          <w:u w:val="single"/>
          <w:vertAlign w:val="subscript"/>
        </w:rPr>
        <w:t xml:space="preserve">                                                                                                 </w:t>
      </w:r>
      <w:r>
        <w:rPr>
          <w:vertAlign w:val="subscript"/>
        </w:rPr>
        <w:t xml:space="preserve">                                                                                                 </w:t>
      </w:r>
    </w:p>
    <w:p w14:paraId="050A0437" w14:textId="17442ECB" w:rsidR="00F42FB8" w:rsidRPr="009B15B3" w:rsidRDefault="00E6037D" w:rsidP="00F42FB8">
      <w:pPr>
        <w:rPr>
          <w:b/>
          <w:bCs/>
        </w:rPr>
      </w:pPr>
      <w:r>
        <w:rPr>
          <w:b/>
          <w:bCs/>
        </w:rPr>
        <w:t>Справочное решение</w:t>
      </w:r>
    </w:p>
    <w:p w14:paraId="6C505545" w14:textId="77777777" w:rsidR="00F42FB8" w:rsidRDefault="00F42FB8" w:rsidP="00F42FB8">
      <w:pPr>
        <w:pStyle w:val="ItemStep"/>
        <w:outlineLvl w:val="9"/>
      </w:pPr>
      <w:r>
        <w:t>Проверка возможности беспроводных клиентов обнаруживать беспроводные сигналы и успешно получать доступ к сети.</w:t>
      </w:r>
    </w:p>
    <w:p w14:paraId="60E4271C" w14:textId="77777777" w:rsidR="00F42FB8" w:rsidRDefault="00F42FB8" w:rsidP="00F42FB8">
      <w:pPr>
        <w:pStyle w:val="ItemStep"/>
        <w:outlineLvl w:val="9"/>
      </w:pPr>
      <w:r>
        <w:t>Проверка успешного установления отношений соседства OSPF.</w:t>
      </w:r>
    </w:p>
    <w:p w14:paraId="2BBD3E81" w14:textId="77777777" w:rsidR="00F42FB8" w:rsidRDefault="00F42FB8" w:rsidP="00F42FB8">
      <w:pPr>
        <w:pStyle w:val="ItemStep"/>
        <w:outlineLvl w:val="9"/>
      </w:pPr>
      <w:r>
        <w:t>Проверка возможности подключения внутри сетей.</w:t>
      </w:r>
    </w:p>
    <w:p w14:paraId="1613B2D5" w14:textId="77777777" w:rsidR="00F42FB8" w:rsidRDefault="00F42FB8" w:rsidP="00F42FB8">
      <w:pPr>
        <w:pStyle w:val="ItemStep"/>
        <w:outlineLvl w:val="9"/>
      </w:pPr>
      <w:r>
        <w:t>Проверка связи между сетями.</w:t>
      </w:r>
    </w:p>
    <w:p w14:paraId="0CC0524D" w14:textId="77777777" w:rsidR="00F42FB8" w:rsidRDefault="00F42FB8" w:rsidP="00F42FB8">
      <w:pPr>
        <w:pStyle w:val="ItemStep"/>
        <w:outlineLvl w:val="9"/>
      </w:pPr>
      <w:r>
        <w:t>Проверка контроля доступа для гостей, использующих беспроводные терминалы.</w:t>
      </w:r>
    </w:p>
    <w:p w14:paraId="4921FAEF" w14:textId="77777777" w:rsidR="00F42FB8" w:rsidRDefault="00F42FB8" w:rsidP="00F42FB8">
      <w:pPr>
        <w:pStyle w:val="ItemStep"/>
        <w:outlineLvl w:val="9"/>
      </w:pPr>
      <w:r>
        <w:t>Проверка контроля доступа к сети Интернет.</w:t>
      </w:r>
    </w:p>
    <w:p w14:paraId="37A48E0C" w14:textId="77777777" w:rsidR="00F42FB8" w:rsidRDefault="00F42FB8" w:rsidP="00F42FB8">
      <w:pPr>
        <w:pStyle w:val="ItemStep"/>
        <w:outlineLvl w:val="9"/>
      </w:pPr>
      <w:r>
        <w:t>Проверка возможности NMS управлять сетевыми устройствами.</w:t>
      </w:r>
    </w:p>
    <w:p w14:paraId="3EEA396D" w14:textId="5FD7D290" w:rsidR="00F42FB8" w:rsidRDefault="00F42FB8" w:rsidP="002E0A95">
      <w:pPr>
        <w:pStyle w:val="Heading3"/>
        <w:pageBreakBefore/>
      </w:pPr>
      <w:bookmarkStart w:id="240" w:name="_Toc66968664"/>
      <w:r>
        <w:lastRenderedPageBreak/>
        <w:t>Эксплуатация и техническое обслуживание сети</w:t>
      </w:r>
      <w:r w:rsidR="00E6037D">
        <w:t xml:space="preserve"> (O&amp;M)</w:t>
      </w:r>
      <w:bookmarkEnd w:id="240"/>
    </w:p>
    <w:p w14:paraId="3AA9E6FC" w14:textId="77777777" w:rsidR="00F42FB8" w:rsidRDefault="00F42FB8" w:rsidP="00F42FB8">
      <w:pPr>
        <w:pStyle w:val="BlockLabel"/>
        <w:numPr>
          <w:ilvl w:val="0"/>
          <w:numId w:val="36"/>
        </w:numPr>
      </w:pPr>
      <w:r>
        <w:t>Организация O&amp;M</w:t>
      </w:r>
    </w:p>
    <w:p w14:paraId="230F29F7" w14:textId="77777777" w:rsidR="00F42FB8" w:rsidRDefault="00F42FB8" w:rsidP="00F42FB8">
      <w:r>
        <w:t>Как организовать работы по техническому обслуживанию в будущем после сдачи проекта? Обсудите со своей проектной группой и перечислите не менее пяти пунктов обслуживания.</w:t>
      </w:r>
    </w:p>
    <w:p w14:paraId="17C9A919" w14:textId="77777777" w:rsidR="00F42FB8" w:rsidRPr="009B15B3" w:rsidRDefault="00F42FB8" w:rsidP="00F42FB8">
      <w:pPr>
        <w:pStyle w:val="ItemStep"/>
        <w:outlineLvl w:val="9"/>
      </w:pPr>
      <w:r>
        <w:rPr>
          <w:u w:val="single"/>
          <w:vertAlign w:val="subscript"/>
        </w:rPr>
        <w:t xml:space="preserve">                                                                                                 </w:t>
      </w:r>
      <w:r>
        <w:rPr>
          <w:vertAlign w:val="subscript"/>
        </w:rPr>
        <w:t xml:space="preserve"> </w:t>
      </w:r>
      <w:r>
        <w:t xml:space="preserve">  </w:t>
      </w:r>
    </w:p>
    <w:p w14:paraId="2E68D8AF" w14:textId="77777777" w:rsidR="00F42FB8" w:rsidRPr="009B15B3" w:rsidRDefault="00F42FB8" w:rsidP="00F42FB8">
      <w:pPr>
        <w:pStyle w:val="ItemStep"/>
        <w:outlineLvl w:val="9"/>
      </w:pPr>
      <w:r>
        <w:rPr>
          <w:u w:val="single"/>
          <w:vertAlign w:val="subscript"/>
        </w:rPr>
        <w:t xml:space="preserve">                                                                                                </w:t>
      </w:r>
      <w:r>
        <w:rPr>
          <w:vertAlign w:val="subscript"/>
        </w:rPr>
        <w:t xml:space="preserve">     </w:t>
      </w:r>
      <w:r>
        <w:t xml:space="preserve"> </w:t>
      </w:r>
    </w:p>
    <w:p w14:paraId="074D78AF" w14:textId="77777777" w:rsidR="00F42FB8" w:rsidRPr="0027090C" w:rsidRDefault="00F42FB8" w:rsidP="00F42FB8">
      <w:pPr>
        <w:pStyle w:val="ItemStep"/>
        <w:outlineLvl w:val="9"/>
      </w:pPr>
      <w:r>
        <w:rPr>
          <w:u w:val="single"/>
          <w:vertAlign w:val="subscript"/>
        </w:rPr>
        <w:t xml:space="preserve">                                                                                                 </w:t>
      </w:r>
      <w:r>
        <w:rPr>
          <w:vertAlign w:val="subscript"/>
        </w:rPr>
        <w:t xml:space="preserve">    </w:t>
      </w:r>
    </w:p>
    <w:p w14:paraId="421B9383" w14:textId="77777777" w:rsidR="00F42FB8" w:rsidRPr="009B15B3" w:rsidRDefault="00F42FB8" w:rsidP="00F42FB8">
      <w:pPr>
        <w:pStyle w:val="ItemStep"/>
        <w:outlineLvl w:val="9"/>
      </w:pPr>
      <w:r>
        <w:rPr>
          <w:u w:val="single"/>
          <w:vertAlign w:val="subscript"/>
        </w:rPr>
        <w:t xml:space="preserve">                                                                                                 </w:t>
      </w:r>
      <w:r>
        <w:rPr>
          <w:vertAlign w:val="subscript"/>
        </w:rPr>
        <w:t xml:space="preserve">   </w:t>
      </w:r>
    </w:p>
    <w:p w14:paraId="36F6DC6F" w14:textId="77777777" w:rsidR="00F42FB8" w:rsidRPr="0027090C" w:rsidRDefault="00F42FB8" w:rsidP="00F42FB8">
      <w:pPr>
        <w:pStyle w:val="ItemStep"/>
        <w:outlineLvl w:val="9"/>
      </w:pPr>
      <w:r>
        <w:rPr>
          <w:u w:val="single"/>
          <w:vertAlign w:val="subscript"/>
        </w:rPr>
        <w:t xml:space="preserve">                                                                                                 </w:t>
      </w:r>
      <w:r>
        <w:rPr>
          <w:vertAlign w:val="subscript"/>
        </w:rPr>
        <w:t xml:space="preserve">  </w:t>
      </w:r>
    </w:p>
    <w:p w14:paraId="377371FB" w14:textId="6FAF0757" w:rsidR="00F42FB8" w:rsidRPr="009B15B3" w:rsidRDefault="00554D12" w:rsidP="00F42FB8">
      <w:pPr>
        <w:rPr>
          <w:b/>
          <w:bCs/>
        </w:rPr>
      </w:pPr>
      <w:r>
        <w:rPr>
          <w:b/>
          <w:bCs/>
        </w:rPr>
        <w:t>Справочное решение</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006"/>
        <w:gridCol w:w="1608"/>
        <w:gridCol w:w="1553"/>
        <w:gridCol w:w="2771"/>
      </w:tblGrid>
      <w:tr w:rsidR="00F42FB8" w:rsidRPr="00E14239" w14:paraId="769278A1" w14:textId="77777777" w:rsidTr="00554D12">
        <w:trPr>
          <w:cantSplit/>
          <w:tblHeader/>
        </w:trPr>
        <w:tc>
          <w:tcPr>
            <w:tcW w:w="2006"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62E873FC" w14:textId="6DF34E09" w:rsidR="00F42FB8" w:rsidRPr="00FD1A9F" w:rsidRDefault="00554D12" w:rsidP="0022530D">
            <w:pPr>
              <w:pStyle w:val="TableHeading"/>
              <w:rPr>
                <w:rFonts w:ascii="Arial" w:eastAsia="SimSun" w:hAnsi="Arial"/>
                <w:szCs w:val="36"/>
              </w:rPr>
            </w:pPr>
            <w:r>
              <w:t>Периодичность</w:t>
            </w:r>
            <w:r w:rsidR="00F42FB8">
              <w:t xml:space="preserve"> техобслуживания</w:t>
            </w:r>
          </w:p>
        </w:tc>
        <w:tc>
          <w:tcPr>
            <w:tcW w:w="1608"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0AB68788" w14:textId="77777777" w:rsidR="00F42FB8" w:rsidRPr="00FD1A9F" w:rsidRDefault="00F42FB8" w:rsidP="0022530D">
            <w:pPr>
              <w:pStyle w:val="TableHeading"/>
              <w:rPr>
                <w:rFonts w:ascii="Arial" w:eastAsia="SimSun" w:hAnsi="Arial"/>
                <w:szCs w:val="36"/>
              </w:rPr>
            </w:pPr>
            <w:r>
              <w:t>Пункт проверки</w:t>
            </w:r>
          </w:p>
        </w:tc>
        <w:tc>
          <w:tcPr>
            <w:tcW w:w="1553"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177A1EFC" w14:textId="77777777" w:rsidR="00F42FB8" w:rsidRPr="00FD1A9F" w:rsidRDefault="00F42FB8" w:rsidP="0022530D">
            <w:pPr>
              <w:pStyle w:val="TableHeading"/>
              <w:rPr>
                <w:rFonts w:ascii="Arial" w:eastAsia="SimSun" w:hAnsi="Arial"/>
                <w:szCs w:val="36"/>
              </w:rPr>
            </w:pPr>
            <w:r>
              <w:t>Способ проверки</w:t>
            </w:r>
          </w:p>
        </w:tc>
        <w:tc>
          <w:tcPr>
            <w:tcW w:w="2771"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43037453" w14:textId="77777777" w:rsidR="00F42FB8" w:rsidRPr="00FD1A9F" w:rsidRDefault="00F42FB8" w:rsidP="0022530D">
            <w:pPr>
              <w:pStyle w:val="TableHeading"/>
              <w:rPr>
                <w:rFonts w:ascii="Arial" w:eastAsia="SimSun" w:hAnsi="Arial"/>
                <w:szCs w:val="36"/>
              </w:rPr>
            </w:pPr>
            <w:r>
              <w:t>Критерий оценки</w:t>
            </w:r>
          </w:p>
        </w:tc>
      </w:tr>
      <w:tr w:rsidR="00F42FB8" w:rsidRPr="00E14239" w14:paraId="0355D7EA" w14:textId="77777777" w:rsidTr="00554D12">
        <w:trPr>
          <w:cantSplit/>
        </w:trPr>
        <w:tc>
          <w:tcPr>
            <w:tcW w:w="2006" w:type="dxa"/>
            <w:vMerge w:val="restart"/>
            <w:shd w:val="clear" w:color="auto" w:fill="auto"/>
            <w:hideMark/>
          </w:tcPr>
          <w:p w14:paraId="6C2AA894" w14:textId="77777777" w:rsidR="00F42FB8" w:rsidRPr="00FD1A9F" w:rsidRDefault="00F42FB8" w:rsidP="0022530D">
            <w:pPr>
              <w:pStyle w:val="TableText"/>
              <w:rPr>
                <w:rFonts w:ascii="Arial" w:eastAsia="SimSun" w:hAnsi="Arial" w:cs="Arial"/>
                <w:szCs w:val="36"/>
              </w:rPr>
            </w:pPr>
            <w:r>
              <w:t>Каждый день</w:t>
            </w:r>
          </w:p>
        </w:tc>
        <w:tc>
          <w:tcPr>
            <w:tcW w:w="1608" w:type="dxa"/>
            <w:shd w:val="clear" w:color="auto" w:fill="auto"/>
            <w:hideMark/>
          </w:tcPr>
          <w:p w14:paraId="3B922BC7" w14:textId="77777777" w:rsidR="00F42FB8" w:rsidRPr="00FD1A9F" w:rsidRDefault="00F42FB8" w:rsidP="0022530D">
            <w:pPr>
              <w:pStyle w:val="TableText"/>
              <w:rPr>
                <w:rFonts w:ascii="Arial" w:eastAsia="SimSun" w:hAnsi="Arial" w:cs="Arial"/>
                <w:szCs w:val="36"/>
              </w:rPr>
            </w:pPr>
            <w:r>
              <w:t>Подключение кабелей питания</w:t>
            </w:r>
          </w:p>
        </w:tc>
        <w:tc>
          <w:tcPr>
            <w:tcW w:w="1553" w:type="dxa"/>
            <w:shd w:val="clear" w:color="auto" w:fill="auto"/>
            <w:hideMark/>
          </w:tcPr>
          <w:p w14:paraId="71A64E6D" w14:textId="77777777" w:rsidR="00F42FB8" w:rsidRPr="00FD1A9F" w:rsidRDefault="00F42FB8" w:rsidP="0022530D">
            <w:pPr>
              <w:pStyle w:val="TableText"/>
              <w:rPr>
                <w:rFonts w:ascii="Arial" w:eastAsia="SimSun" w:hAnsi="Arial" w:cs="Arial"/>
                <w:szCs w:val="36"/>
              </w:rPr>
            </w:pPr>
            <w:r>
              <w:t>Осмотр</w:t>
            </w:r>
          </w:p>
        </w:tc>
        <w:tc>
          <w:tcPr>
            <w:tcW w:w="2771" w:type="dxa"/>
            <w:shd w:val="clear" w:color="auto" w:fill="auto"/>
            <w:hideMark/>
          </w:tcPr>
          <w:p w14:paraId="141BA356" w14:textId="77777777" w:rsidR="00F42FB8" w:rsidRPr="00FD1A9F" w:rsidRDefault="00F42FB8" w:rsidP="0022530D">
            <w:pPr>
              <w:pStyle w:val="TableText"/>
              <w:rPr>
                <w:rFonts w:ascii="Arial" w:eastAsia="SimSun" w:hAnsi="Arial" w:cs="Arial"/>
                <w:szCs w:val="36"/>
              </w:rPr>
            </w:pPr>
            <w:r>
              <w:t>Кабель питания правильно и надежно подсоединен к соответствующему разъему устройства. Индикатор питания на устройстве постоянно горит (зеленым светом), не мигая.</w:t>
            </w:r>
          </w:p>
        </w:tc>
      </w:tr>
      <w:tr w:rsidR="00F42FB8" w:rsidRPr="00E14239" w14:paraId="7842139F" w14:textId="77777777" w:rsidTr="00554D12">
        <w:trPr>
          <w:cantSplit/>
        </w:trPr>
        <w:tc>
          <w:tcPr>
            <w:tcW w:w="2006" w:type="dxa"/>
            <w:vMerge/>
            <w:shd w:val="clear" w:color="auto" w:fill="auto"/>
            <w:hideMark/>
          </w:tcPr>
          <w:p w14:paraId="0F48CBEE" w14:textId="77777777" w:rsidR="00F42FB8" w:rsidRPr="00FD1A9F" w:rsidRDefault="00F42FB8" w:rsidP="0022530D">
            <w:pPr>
              <w:pStyle w:val="TableText"/>
              <w:rPr>
                <w:rFonts w:ascii="Arial" w:eastAsia="SimSun" w:hAnsi="Arial" w:cs="Arial"/>
                <w:szCs w:val="36"/>
              </w:rPr>
            </w:pPr>
          </w:p>
        </w:tc>
        <w:tc>
          <w:tcPr>
            <w:tcW w:w="1608" w:type="dxa"/>
            <w:shd w:val="clear" w:color="auto" w:fill="auto"/>
            <w:hideMark/>
          </w:tcPr>
          <w:p w14:paraId="76C42B78" w14:textId="77777777" w:rsidR="00F42FB8" w:rsidRPr="00FD1A9F" w:rsidRDefault="00F42FB8" w:rsidP="0022530D">
            <w:pPr>
              <w:pStyle w:val="TableText"/>
              <w:rPr>
                <w:rFonts w:ascii="Arial" w:eastAsia="SimSun" w:hAnsi="Arial" w:cs="Arial"/>
                <w:szCs w:val="36"/>
              </w:rPr>
            </w:pPr>
            <w:r>
              <w:t>Температура устройства</w:t>
            </w:r>
          </w:p>
        </w:tc>
        <w:tc>
          <w:tcPr>
            <w:tcW w:w="1553" w:type="dxa"/>
            <w:shd w:val="clear" w:color="auto" w:fill="auto"/>
            <w:hideMark/>
          </w:tcPr>
          <w:p w14:paraId="5EC49BC5" w14:textId="77777777" w:rsidR="00F42FB8" w:rsidRPr="00FD1A9F" w:rsidRDefault="00F42FB8" w:rsidP="0022530D">
            <w:pPr>
              <w:pStyle w:val="TableText"/>
              <w:rPr>
                <w:rFonts w:cs="Arial"/>
              </w:rPr>
            </w:pPr>
            <w:r>
              <w:t>&lt;HUAWEI&gt; display temperature</w:t>
            </w:r>
          </w:p>
        </w:tc>
        <w:tc>
          <w:tcPr>
            <w:tcW w:w="2771" w:type="dxa"/>
            <w:shd w:val="clear" w:color="auto" w:fill="auto"/>
            <w:hideMark/>
          </w:tcPr>
          <w:p w14:paraId="3798B41A" w14:textId="2A05B1CC" w:rsidR="00F42FB8" w:rsidRPr="00FD1A9F" w:rsidRDefault="00F42FB8" w:rsidP="0022530D">
            <w:pPr>
              <w:pStyle w:val="TableText"/>
              <w:rPr>
                <w:rFonts w:ascii="Arial" w:eastAsia="SimSun" w:hAnsi="Arial" w:cs="Arial"/>
                <w:szCs w:val="36"/>
              </w:rPr>
            </w:pPr>
            <w:r>
              <w:t>Температура каждого модуля находится в диапазоне между верхним и нижним пределом.</w:t>
            </w:r>
          </w:p>
        </w:tc>
      </w:tr>
      <w:tr w:rsidR="00F42FB8" w:rsidRPr="00E14239" w14:paraId="30EDEC58" w14:textId="77777777" w:rsidTr="00554D12">
        <w:trPr>
          <w:cantSplit/>
        </w:trPr>
        <w:tc>
          <w:tcPr>
            <w:tcW w:w="2006" w:type="dxa"/>
            <w:vMerge/>
            <w:shd w:val="clear" w:color="auto" w:fill="auto"/>
            <w:hideMark/>
          </w:tcPr>
          <w:p w14:paraId="19F7B439" w14:textId="77777777" w:rsidR="00F42FB8" w:rsidRPr="00FD1A9F" w:rsidRDefault="00F42FB8" w:rsidP="0022530D">
            <w:pPr>
              <w:pStyle w:val="TableText"/>
              <w:rPr>
                <w:rFonts w:ascii="Arial" w:eastAsia="SimSun" w:hAnsi="Arial" w:cs="Arial"/>
                <w:szCs w:val="36"/>
              </w:rPr>
            </w:pPr>
          </w:p>
        </w:tc>
        <w:tc>
          <w:tcPr>
            <w:tcW w:w="1608" w:type="dxa"/>
            <w:shd w:val="clear" w:color="auto" w:fill="auto"/>
            <w:hideMark/>
          </w:tcPr>
          <w:p w14:paraId="4EC9B31E" w14:textId="77777777" w:rsidR="00F42FB8" w:rsidRPr="00FD1A9F" w:rsidRDefault="00F42FB8" w:rsidP="0022530D">
            <w:pPr>
              <w:pStyle w:val="TableText"/>
              <w:rPr>
                <w:rFonts w:ascii="Arial" w:eastAsia="SimSun" w:hAnsi="Arial" w:cs="Arial"/>
                <w:szCs w:val="36"/>
              </w:rPr>
            </w:pPr>
            <w:r>
              <w:t>Аварийная информация</w:t>
            </w:r>
          </w:p>
        </w:tc>
        <w:tc>
          <w:tcPr>
            <w:tcW w:w="1553" w:type="dxa"/>
            <w:shd w:val="clear" w:color="auto" w:fill="auto"/>
            <w:hideMark/>
          </w:tcPr>
          <w:p w14:paraId="2AE95985" w14:textId="77777777" w:rsidR="00F42FB8" w:rsidRPr="00FD1A9F" w:rsidRDefault="00F42FB8" w:rsidP="0022530D">
            <w:pPr>
              <w:pStyle w:val="TableText"/>
              <w:rPr>
                <w:rFonts w:cs="Arial"/>
              </w:rPr>
            </w:pPr>
            <w:r>
              <w:t>&lt;HUAWEI&gt; display alarm urgent</w:t>
            </w:r>
          </w:p>
        </w:tc>
        <w:tc>
          <w:tcPr>
            <w:tcW w:w="2771" w:type="dxa"/>
            <w:shd w:val="clear" w:color="auto" w:fill="auto"/>
            <w:hideMark/>
          </w:tcPr>
          <w:p w14:paraId="551C1211" w14:textId="77777777" w:rsidR="00F42FB8" w:rsidRPr="00FD1A9F" w:rsidRDefault="00F42FB8" w:rsidP="0022530D">
            <w:pPr>
              <w:pStyle w:val="TableText"/>
              <w:rPr>
                <w:rFonts w:ascii="Arial" w:eastAsia="SimSun" w:hAnsi="Arial" w:cs="Arial"/>
                <w:szCs w:val="36"/>
              </w:rPr>
            </w:pPr>
            <w:r>
              <w:t>Аварийные сигналы регистрируются, а для значительных и наиболее серьезных аварийных сигналов производятся анализ и обработка.</w:t>
            </w:r>
          </w:p>
        </w:tc>
      </w:tr>
      <w:tr w:rsidR="00F42FB8" w:rsidRPr="00E14239" w14:paraId="310E2A2A" w14:textId="77777777" w:rsidTr="00554D12">
        <w:trPr>
          <w:cantSplit/>
        </w:trPr>
        <w:tc>
          <w:tcPr>
            <w:tcW w:w="2006" w:type="dxa"/>
            <w:vMerge/>
            <w:shd w:val="clear" w:color="auto" w:fill="auto"/>
            <w:hideMark/>
          </w:tcPr>
          <w:p w14:paraId="3290C177" w14:textId="77777777" w:rsidR="00F42FB8" w:rsidRPr="00FD1A9F" w:rsidRDefault="00F42FB8" w:rsidP="0022530D">
            <w:pPr>
              <w:pStyle w:val="TableText"/>
              <w:rPr>
                <w:rFonts w:ascii="Arial" w:eastAsia="SimSun" w:hAnsi="Arial" w:cs="Arial"/>
                <w:szCs w:val="36"/>
              </w:rPr>
            </w:pPr>
          </w:p>
        </w:tc>
        <w:tc>
          <w:tcPr>
            <w:tcW w:w="1608" w:type="dxa"/>
            <w:shd w:val="clear" w:color="auto" w:fill="auto"/>
            <w:hideMark/>
          </w:tcPr>
          <w:p w14:paraId="765AAF5E" w14:textId="77777777" w:rsidR="00F42FB8" w:rsidRPr="00FD1A9F" w:rsidRDefault="00F42FB8" w:rsidP="0022530D">
            <w:pPr>
              <w:pStyle w:val="TableText"/>
              <w:rPr>
                <w:rFonts w:ascii="Arial" w:eastAsia="SimSun" w:hAnsi="Arial" w:cs="Arial"/>
                <w:szCs w:val="36"/>
              </w:rPr>
            </w:pPr>
            <w:r>
              <w:t>Загрузка ЦП</w:t>
            </w:r>
          </w:p>
        </w:tc>
        <w:tc>
          <w:tcPr>
            <w:tcW w:w="1553" w:type="dxa"/>
            <w:shd w:val="clear" w:color="auto" w:fill="auto"/>
            <w:hideMark/>
          </w:tcPr>
          <w:p w14:paraId="1006B1BF" w14:textId="77777777" w:rsidR="00F42FB8" w:rsidRPr="00FD1A9F" w:rsidRDefault="00F42FB8" w:rsidP="0022530D">
            <w:pPr>
              <w:pStyle w:val="TableText"/>
              <w:rPr>
                <w:rFonts w:cs="Arial"/>
              </w:rPr>
            </w:pPr>
            <w:r>
              <w:t>&lt;HUAWEI&gt; display cpu-usage</w:t>
            </w:r>
          </w:p>
        </w:tc>
        <w:tc>
          <w:tcPr>
            <w:tcW w:w="2771" w:type="dxa"/>
            <w:shd w:val="clear" w:color="auto" w:fill="auto"/>
            <w:hideMark/>
          </w:tcPr>
          <w:p w14:paraId="6BDDA4F5" w14:textId="77777777" w:rsidR="00F42FB8" w:rsidRPr="00FD1A9F" w:rsidRDefault="00F42FB8" w:rsidP="0022530D">
            <w:pPr>
              <w:pStyle w:val="TableText"/>
              <w:rPr>
                <w:rFonts w:ascii="Arial" w:eastAsia="SimSun" w:hAnsi="Arial" w:cs="Arial"/>
                <w:szCs w:val="36"/>
              </w:rPr>
            </w:pPr>
            <w:r>
              <w:t>Загрузка ЦП каждого модуля в норме. Если загрузка ЦП часто или постоянно превышает 80%, требуется выяснить причину и принять соответствующие меры.</w:t>
            </w:r>
          </w:p>
        </w:tc>
      </w:tr>
      <w:tr w:rsidR="00F42FB8" w:rsidRPr="00E14239" w14:paraId="2EF0EE12" w14:textId="77777777" w:rsidTr="00554D12">
        <w:trPr>
          <w:cantSplit/>
        </w:trPr>
        <w:tc>
          <w:tcPr>
            <w:tcW w:w="2006" w:type="dxa"/>
            <w:vMerge/>
            <w:shd w:val="clear" w:color="auto" w:fill="auto"/>
            <w:hideMark/>
          </w:tcPr>
          <w:p w14:paraId="07745B1D" w14:textId="77777777" w:rsidR="00F42FB8" w:rsidRPr="00FD1A9F" w:rsidRDefault="00F42FB8" w:rsidP="0022530D">
            <w:pPr>
              <w:pStyle w:val="TableText"/>
              <w:rPr>
                <w:rFonts w:ascii="Arial" w:eastAsia="SimSun" w:hAnsi="Arial" w:cs="Arial"/>
                <w:szCs w:val="36"/>
              </w:rPr>
            </w:pPr>
          </w:p>
        </w:tc>
        <w:tc>
          <w:tcPr>
            <w:tcW w:w="1608" w:type="dxa"/>
            <w:shd w:val="clear" w:color="auto" w:fill="auto"/>
            <w:hideMark/>
          </w:tcPr>
          <w:p w14:paraId="15D81073" w14:textId="77777777" w:rsidR="00F42FB8" w:rsidRPr="00FD1A9F" w:rsidRDefault="00F42FB8" w:rsidP="00554D12">
            <w:pPr>
              <w:pStyle w:val="TableText"/>
              <w:ind w:right="-59"/>
              <w:rPr>
                <w:rFonts w:ascii="Arial" w:eastAsia="SimSun" w:hAnsi="Arial" w:cs="Arial"/>
                <w:szCs w:val="36"/>
              </w:rPr>
            </w:pPr>
            <w:r>
              <w:t>Использование ресурсов памяти</w:t>
            </w:r>
          </w:p>
        </w:tc>
        <w:tc>
          <w:tcPr>
            <w:tcW w:w="1553" w:type="dxa"/>
            <w:shd w:val="clear" w:color="auto" w:fill="auto"/>
            <w:hideMark/>
          </w:tcPr>
          <w:p w14:paraId="1CFBC600" w14:textId="77777777" w:rsidR="00F42FB8" w:rsidRPr="00FD1A9F" w:rsidRDefault="00F42FB8" w:rsidP="0022530D">
            <w:pPr>
              <w:pStyle w:val="TableText"/>
              <w:rPr>
                <w:rFonts w:cs="Arial"/>
              </w:rPr>
            </w:pPr>
            <w:r>
              <w:t>&lt;HUAWEI&gt; display memory-usage</w:t>
            </w:r>
          </w:p>
        </w:tc>
        <w:tc>
          <w:tcPr>
            <w:tcW w:w="2771" w:type="dxa"/>
            <w:shd w:val="clear" w:color="auto" w:fill="auto"/>
            <w:hideMark/>
          </w:tcPr>
          <w:p w14:paraId="01E7A6A6" w14:textId="77777777" w:rsidR="00F42FB8" w:rsidRPr="00FD1A9F" w:rsidRDefault="00F42FB8" w:rsidP="0022530D">
            <w:pPr>
              <w:pStyle w:val="TableText"/>
              <w:rPr>
                <w:rFonts w:ascii="Arial" w:eastAsia="SimSun" w:hAnsi="Arial" w:cs="Arial"/>
                <w:szCs w:val="36"/>
              </w:rPr>
            </w:pPr>
            <w:r>
              <w:t xml:space="preserve">Использование ресурсов памяти в норме. Если значение параметра </w:t>
            </w:r>
            <w:r>
              <w:rPr>
                <w:b/>
                <w:bCs/>
              </w:rPr>
              <w:t>Memory Using Percentage</w:t>
            </w:r>
            <w:r>
              <w:t xml:space="preserve"> превышает 60%, требуется выяснить причину и принять соответствующие меры.</w:t>
            </w:r>
          </w:p>
        </w:tc>
      </w:tr>
      <w:tr w:rsidR="00F42FB8" w:rsidRPr="00E14239" w14:paraId="4C22E611" w14:textId="77777777" w:rsidTr="00554D12">
        <w:trPr>
          <w:cantSplit/>
        </w:trPr>
        <w:tc>
          <w:tcPr>
            <w:tcW w:w="2006" w:type="dxa"/>
            <w:vMerge w:val="restart"/>
            <w:shd w:val="clear" w:color="auto" w:fill="auto"/>
            <w:hideMark/>
          </w:tcPr>
          <w:p w14:paraId="6BE9F21E" w14:textId="77777777" w:rsidR="00F42FB8" w:rsidRPr="00FD1A9F" w:rsidRDefault="00F42FB8" w:rsidP="0022530D">
            <w:pPr>
              <w:pStyle w:val="TableText"/>
              <w:rPr>
                <w:rFonts w:ascii="Arial" w:eastAsia="SimSun" w:hAnsi="Arial" w:cs="Arial"/>
                <w:szCs w:val="36"/>
              </w:rPr>
            </w:pPr>
            <w:r>
              <w:t>Один раз в неделю</w:t>
            </w:r>
          </w:p>
        </w:tc>
        <w:tc>
          <w:tcPr>
            <w:tcW w:w="1608" w:type="dxa"/>
            <w:shd w:val="clear" w:color="auto" w:fill="auto"/>
            <w:hideMark/>
          </w:tcPr>
          <w:p w14:paraId="08FA67FB" w14:textId="77777777" w:rsidR="00F42FB8" w:rsidRPr="00FD1A9F" w:rsidRDefault="00F42FB8" w:rsidP="0022530D">
            <w:pPr>
              <w:pStyle w:val="TableText"/>
              <w:rPr>
                <w:rFonts w:ascii="Arial" w:eastAsia="SimSun" w:hAnsi="Arial" w:cs="Arial"/>
                <w:szCs w:val="36"/>
              </w:rPr>
            </w:pPr>
            <w:r>
              <w:t>Температура окружающей среды в аппаратном зале</w:t>
            </w:r>
          </w:p>
        </w:tc>
        <w:tc>
          <w:tcPr>
            <w:tcW w:w="1553" w:type="dxa"/>
            <w:shd w:val="clear" w:color="auto" w:fill="auto"/>
            <w:hideMark/>
          </w:tcPr>
          <w:p w14:paraId="0973BE10" w14:textId="77777777" w:rsidR="00F42FB8" w:rsidRPr="00FD1A9F" w:rsidRDefault="00F42FB8" w:rsidP="0022530D">
            <w:pPr>
              <w:pStyle w:val="TableText"/>
              <w:rPr>
                <w:rFonts w:ascii="Arial" w:eastAsia="SimSun" w:hAnsi="Arial" w:cs="Arial"/>
                <w:szCs w:val="36"/>
              </w:rPr>
            </w:pPr>
            <w:r>
              <w:t>Измерение с помощью прибора</w:t>
            </w:r>
          </w:p>
        </w:tc>
        <w:tc>
          <w:tcPr>
            <w:tcW w:w="2771" w:type="dxa"/>
            <w:shd w:val="clear" w:color="auto" w:fill="auto"/>
            <w:hideMark/>
          </w:tcPr>
          <w:p w14:paraId="384F0FEE" w14:textId="77777777" w:rsidR="00F42FB8" w:rsidRPr="00FD1A9F" w:rsidRDefault="00F42FB8" w:rsidP="0022530D">
            <w:pPr>
              <w:pStyle w:val="TableText"/>
              <w:rPr>
                <w:rFonts w:ascii="Arial" w:eastAsia="SimSun" w:hAnsi="Arial" w:cs="Arial"/>
                <w:szCs w:val="36"/>
              </w:rPr>
            </w:pPr>
            <w:r>
              <w:t>Температура долгосрочной эксплуатации аппаратного зала находится в диапазоне от 0°C до 50°C, а температура кратковременной эксплуатации находится в диапазоне от –5°C до 55°C.</w:t>
            </w:r>
          </w:p>
        </w:tc>
      </w:tr>
      <w:tr w:rsidR="00F42FB8" w:rsidRPr="00E14239" w14:paraId="0D13C0B4" w14:textId="77777777" w:rsidTr="00554D12">
        <w:trPr>
          <w:cantSplit/>
        </w:trPr>
        <w:tc>
          <w:tcPr>
            <w:tcW w:w="2006" w:type="dxa"/>
            <w:vMerge/>
            <w:shd w:val="clear" w:color="auto" w:fill="auto"/>
            <w:hideMark/>
          </w:tcPr>
          <w:p w14:paraId="71E0F463" w14:textId="77777777" w:rsidR="00F42FB8" w:rsidRPr="00FD1A9F" w:rsidRDefault="00F42FB8" w:rsidP="0022530D">
            <w:pPr>
              <w:pStyle w:val="TableText"/>
              <w:rPr>
                <w:rFonts w:ascii="Arial" w:eastAsia="SimSun" w:hAnsi="Arial" w:cs="Arial"/>
                <w:szCs w:val="36"/>
              </w:rPr>
            </w:pPr>
          </w:p>
        </w:tc>
        <w:tc>
          <w:tcPr>
            <w:tcW w:w="1608" w:type="dxa"/>
            <w:shd w:val="clear" w:color="auto" w:fill="auto"/>
            <w:hideMark/>
          </w:tcPr>
          <w:p w14:paraId="5E0C6E7A" w14:textId="77777777" w:rsidR="00F42FB8" w:rsidRPr="00FD1A9F" w:rsidRDefault="00F42FB8" w:rsidP="00554D12">
            <w:pPr>
              <w:pStyle w:val="TableText"/>
              <w:ind w:right="-59"/>
              <w:rPr>
                <w:rFonts w:ascii="Arial" w:eastAsia="SimSun" w:hAnsi="Arial" w:cs="Arial"/>
                <w:szCs w:val="36"/>
              </w:rPr>
            </w:pPr>
            <w:r>
              <w:t>Относительная влажность окружающей среды в аппаратном зале</w:t>
            </w:r>
          </w:p>
        </w:tc>
        <w:tc>
          <w:tcPr>
            <w:tcW w:w="1553" w:type="dxa"/>
            <w:shd w:val="clear" w:color="auto" w:fill="auto"/>
            <w:hideMark/>
          </w:tcPr>
          <w:p w14:paraId="1DF7298C" w14:textId="77777777" w:rsidR="00F42FB8" w:rsidRPr="00FD1A9F" w:rsidRDefault="00F42FB8" w:rsidP="0022530D">
            <w:pPr>
              <w:pStyle w:val="TableText"/>
              <w:rPr>
                <w:rFonts w:ascii="Arial" w:eastAsia="SimSun" w:hAnsi="Arial" w:cs="Arial"/>
                <w:szCs w:val="36"/>
              </w:rPr>
            </w:pPr>
            <w:r>
              <w:t>Измерение с помощью прибора</w:t>
            </w:r>
          </w:p>
        </w:tc>
        <w:tc>
          <w:tcPr>
            <w:tcW w:w="2771" w:type="dxa"/>
            <w:shd w:val="clear" w:color="auto" w:fill="auto"/>
            <w:hideMark/>
          </w:tcPr>
          <w:p w14:paraId="2E019090" w14:textId="77777777" w:rsidR="00F42FB8" w:rsidRPr="00FD1A9F" w:rsidRDefault="00F42FB8" w:rsidP="0022530D">
            <w:pPr>
              <w:pStyle w:val="TableText"/>
              <w:rPr>
                <w:rFonts w:ascii="Arial" w:eastAsia="SimSun" w:hAnsi="Arial" w:cs="Arial"/>
                <w:szCs w:val="36"/>
              </w:rPr>
            </w:pPr>
            <w:r>
              <w:t>Относительная влажность окружающей среды в помещении с оборудованием находится в диапазоне от 10% до 90%.</w:t>
            </w:r>
          </w:p>
        </w:tc>
      </w:tr>
      <w:tr w:rsidR="00F42FB8" w:rsidRPr="00E14239" w14:paraId="3B6445AC" w14:textId="77777777" w:rsidTr="00554D12">
        <w:trPr>
          <w:cantSplit/>
        </w:trPr>
        <w:tc>
          <w:tcPr>
            <w:tcW w:w="2006" w:type="dxa"/>
            <w:vMerge w:val="restart"/>
            <w:shd w:val="clear" w:color="auto" w:fill="auto"/>
            <w:hideMark/>
          </w:tcPr>
          <w:p w14:paraId="49D46B71" w14:textId="77777777" w:rsidR="00F42FB8" w:rsidRPr="00FD1A9F" w:rsidRDefault="00F42FB8" w:rsidP="0022530D">
            <w:pPr>
              <w:pStyle w:val="TableText"/>
              <w:rPr>
                <w:rFonts w:ascii="Arial" w:eastAsia="SimSun" w:hAnsi="Arial" w:cs="Arial"/>
                <w:szCs w:val="36"/>
              </w:rPr>
            </w:pPr>
            <w:r>
              <w:t>Один раз в месяц</w:t>
            </w:r>
          </w:p>
        </w:tc>
        <w:tc>
          <w:tcPr>
            <w:tcW w:w="1608" w:type="dxa"/>
            <w:shd w:val="clear" w:color="auto" w:fill="auto"/>
            <w:hideMark/>
          </w:tcPr>
          <w:p w14:paraId="752AB4C6" w14:textId="77777777" w:rsidR="00F42FB8" w:rsidRPr="00FD1A9F" w:rsidRDefault="00F42FB8" w:rsidP="0022530D">
            <w:pPr>
              <w:pStyle w:val="TableText"/>
              <w:rPr>
                <w:rFonts w:ascii="Arial" w:eastAsia="SimSun" w:hAnsi="Arial" w:cs="Arial"/>
                <w:szCs w:val="36"/>
              </w:rPr>
            </w:pPr>
            <w:r>
              <w:t>Положение устройства</w:t>
            </w:r>
          </w:p>
        </w:tc>
        <w:tc>
          <w:tcPr>
            <w:tcW w:w="1553" w:type="dxa"/>
            <w:shd w:val="clear" w:color="auto" w:fill="auto"/>
            <w:hideMark/>
          </w:tcPr>
          <w:p w14:paraId="02661143" w14:textId="77777777" w:rsidR="00F42FB8" w:rsidRPr="00FD1A9F" w:rsidRDefault="00F42FB8" w:rsidP="0022530D">
            <w:pPr>
              <w:pStyle w:val="TableText"/>
              <w:rPr>
                <w:rFonts w:ascii="Arial" w:eastAsia="SimSun" w:hAnsi="Arial" w:cs="Arial"/>
                <w:szCs w:val="36"/>
              </w:rPr>
            </w:pPr>
            <w:r>
              <w:t>Осмотр и измерение с помощью приборов</w:t>
            </w:r>
          </w:p>
        </w:tc>
        <w:tc>
          <w:tcPr>
            <w:tcW w:w="2771" w:type="dxa"/>
            <w:shd w:val="clear" w:color="auto" w:fill="auto"/>
            <w:hideMark/>
          </w:tcPr>
          <w:p w14:paraId="20B0D83C" w14:textId="77777777" w:rsidR="00F42FB8" w:rsidRPr="00FD1A9F" w:rsidRDefault="00F42FB8" w:rsidP="0022530D">
            <w:pPr>
              <w:pStyle w:val="TableText"/>
              <w:rPr>
                <w:rFonts w:ascii="Arial" w:eastAsia="SimSun" w:hAnsi="Arial" w:cs="Arial"/>
                <w:szCs w:val="36"/>
              </w:rPr>
            </w:pPr>
            <w:r>
              <w:t>Устройство размещено на ровной поверхности в хорошо вентилируемом, сухом и чистом помещении.</w:t>
            </w:r>
          </w:p>
        </w:tc>
      </w:tr>
      <w:tr w:rsidR="00F42FB8" w:rsidRPr="00E14239" w14:paraId="5D40E6A1" w14:textId="77777777" w:rsidTr="00554D12">
        <w:trPr>
          <w:cantSplit/>
        </w:trPr>
        <w:tc>
          <w:tcPr>
            <w:tcW w:w="2006" w:type="dxa"/>
            <w:vMerge/>
            <w:shd w:val="clear" w:color="auto" w:fill="auto"/>
            <w:hideMark/>
          </w:tcPr>
          <w:p w14:paraId="10D1BA18" w14:textId="77777777" w:rsidR="00F42FB8" w:rsidRPr="00FD1A9F" w:rsidRDefault="00F42FB8" w:rsidP="0022530D">
            <w:pPr>
              <w:pStyle w:val="TableText"/>
              <w:rPr>
                <w:rFonts w:ascii="Arial" w:eastAsia="SimSun" w:hAnsi="Arial" w:cs="Arial"/>
                <w:szCs w:val="36"/>
              </w:rPr>
            </w:pPr>
          </w:p>
        </w:tc>
        <w:tc>
          <w:tcPr>
            <w:tcW w:w="1608" w:type="dxa"/>
            <w:shd w:val="clear" w:color="auto" w:fill="auto"/>
            <w:hideMark/>
          </w:tcPr>
          <w:p w14:paraId="58DCDFB1" w14:textId="77777777" w:rsidR="00F42FB8" w:rsidRPr="00FD1A9F" w:rsidRDefault="00F42FB8" w:rsidP="00554D12">
            <w:pPr>
              <w:pStyle w:val="TableText"/>
              <w:ind w:right="-201"/>
              <w:rPr>
                <w:rFonts w:ascii="Arial" w:eastAsia="SimSun" w:hAnsi="Arial" w:cs="Arial"/>
                <w:szCs w:val="36"/>
              </w:rPr>
            </w:pPr>
            <w:r>
              <w:t>Таблица маршрутизации</w:t>
            </w:r>
          </w:p>
        </w:tc>
        <w:tc>
          <w:tcPr>
            <w:tcW w:w="1553" w:type="dxa"/>
            <w:shd w:val="clear" w:color="auto" w:fill="auto"/>
            <w:hideMark/>
          </w:tcPr>
          <w:p w14:paraId="2C7E7340" w14:textId="77777777" w:rsidR="00F42FB8" w:rsidRPr="00FD1A9F" w:rsidRDefault="00F42FB8" w:rsidP="0022530D">
            <w:pPr>
              <w:pStyle w:val="TableText"/>
              <w:rPr>
                <w:rFonts w:cs="Arial"/>
              </w:rPr>
            </w:pPr>
            <w:r>
              <w:t>&lt;HUAWEI&gt; display ip routing-table</w:t>
            </w:r>
          </w:p>
        </w:tc>
        <w:tc>
          <w:tcPr>
            <w:tcW w:w="2771" w:type="dxa"/>
            <w:shd w:val="clear" w:color="auto" w:fill="auto"/>
            <w:hideMark/>
          </w:tcPr>
          <w:p w14:paraId="0A1831F3" w14:textId="77777777" w:rsidR="00F42FB8" w:rsidRPr="00FD1A9F" w:rsidRDefault="00F42FB8" w:rsidP="0022530D">
            <w:pPr>
              <w:pStyle w:val="TableText"/>
              <w:rPr>
                <w:rFonts w:ascii="Arial" w:eastAsia="SimSun" w:hAnsi="Arial" w:cs="Arial"/>
                <w:szCs w:val="36"/>
              </w:rPr>
            </w:pPr>
            <w:r>
              <w:t>На всех устройствах, использующих одинаковый протокол маршрутизации на одном сетевом уровне, количество маршрутов примерно одинаковое.</w:t>
            </w:r>
          </w:p>
        </w:tc>
      </w:tr>
      <w:tr w:rsidR="00F42FB8" w:rsidRPr="00E14239" w14:paraId="6110A5D3" w14:textId="77777777" w:rsidTr="00554D12">
        <w:trPr>
          <w:cantSplit/>
        </w:trPr>
        <w:tc>
          <w:tcPr>
            <w:tcW w:w="2006" w:type="dxa"/>
            <w:vMerge/>
            <w:shd w:val="clear" w:color="auto" w:fill="auto"/>
            <w:hideMark/>
          </w:tcPr>
          <w:p w14:paraId="1DDCA6E7" w14:textId="77777777" w:rsidR="00F42FB8" w:rsidRPr="00FD1A9F" w:rsidRDefault="00F42FB8" w:rsidP="0022530D">
            <w:pPr>
              <w:pStyle w:val="TableText"/>
              <w:rPr>
                <w:rFonts w:ascii="Arial" w:eastAsia="SimSun" w:hAnsi="Arial" w:cs="Arial"/>
                <w:szCs w:val="36"/>
              </w:rPr>
            </w:pPr>
          </w:p>
        </w:tc>
        <w:tc>
          <w:tcPr>
            <w:tcW w:w="1608" w:type="dxa"/>
            <w:shd w:val="clear" w:color="auto" w:fill="auto"/>
            <w:hideMark/>
          </w:tcPr>
          <w:p w14:paraId="34FB9B6C" w14:textId="77777777" w:rsidR="00F42FB8" w:rsidRPr="00FD1A9F" w:rsidRDefault="00F42FB8" w:rsidP="0022530D">
            <w:pPr>
              <w:pStyle w:val="TableText"/>
              <w:rPr>
                <w:rFonts w:ascii="Arial" w:eastAsia="SimSun" w:hAnsi="Arial" w:cs="Arial"/>
                <w:szCs w:val="36"/>
              </w:rPr>
            </w:pPr>
            <w:r>
              <w:t>Резервное копирование конфигурации</w:t>
            </w:r>
          </w:p>
        </w:tc>
        <w:tc>
          <w:tcPr>
            <w:tcW w:w="1553" w:type="dxa"/>
            <w:shd w:val="clear" w:color="auto" w:fill="auto"/>
            <w:hideMark/>
          </w:tcPr>
          <w:p w14:paraId="33865E38" w14:textId="77777777" w:rsidR="00F42FB8" w:rsidRPr="00FD1A9F" w:rsidRDefault="00F42FB8" w:rsidP="0022530D">
            <w:pPr>
              <w:pStyle w:val="TableText"/>
              <w:rPr>
                <w:rFonts w:cs="Arial"/>
              </w:rPr>
            </w:pPr>
            <w:r>
              <w:t>–</w:t>
            </w:r>
          </w:p>
        </w:tc>
        <w:tc>
          <w:tcPr>
            <w:tcW w:w="2771" w:type="dxa"/>
            <w:shd w:val="clear" w:color="auto" w:fill="auto"/>
            <w:hideMark/>
          </w:tcPr>
          <w:p w14:paraId="44D957F8" w14:textId="77777777" w:rsidR="00F42FB8" w:rsidRPr="00FD1A9F" w:rsidRDefault="00F42FB8" w:rsidP="0022530D">
            <w:pPr>
              <w:pStyle w:val="TableText"/>
              <w:rPr>
                <w:rFonts w:ascii="Arial" w:eastAsia="SimSun" w:hAnsi="Arial" w:cs="Arial"/>
                <w:szCs w:val="36"/>
              </w:rPr>
            </w:pPr>
            <w:r>
              <w:t>Копии конфигурационной информации устройств создаются ежемесячно.</w:t>
            </w:r>
          </w:p>
        </w:tc>
      </w:tr>
      <w:tr w:rsidR="00F42FB8" w:rsidRPr="00E14239" w14:paraId="28A8A7A9" w14:textId="77777777" w:rsidTr="00554D12">
        <w:trPr>
          <w:cantSplit/>
        </w:trPr>
        <w:tc>
          <w:tcPr>
            <w:tcW w:w="2006" w:type="dxa"/>
            <w:vMerge/>
            <w:shd w:val="clear" w:color="auto" w:fill="auto"/>
            <w:hideMark/>
          </w:tcPr>
          <w:p w14:paraId="56B67C99" w14:textId="77777777" w:rsidR="00F42FB8" w:rsidRPr="00FD1A9F" w:rsidRDefault="00F42FB8" w:rsidP="0022530D">
            <w:pPr>
              <w:pStyle w:val="TableText"/>
              <w:rPr>
                <w:rFonts w:ascii="Arial" w:eastAsia="SimSun" w:hAnsi="Arial" w:cs="Arial"/>
                <w:szCs w:val="36"/>
              </w:rPr>
            </w:pPr>
          </w:p>
        </w:tc>
        <w:tc>
          <w:tcPr>
            <w:tcW w:w="1608" w:type="dxa"/>
            <w:shd w:val="clear" w:color="auto" w:fill="auto"/>
            <w:hideMark/>
          </w:tcPr>
          <w:p w14:paraId="31D6D778" w14:textId="77777777" w:rsidR="00F42FB8" w:rsidRPr="00FD1A9F" w:rsidRDefault="00F42FB8" w:rsidP="0022530D">
            <w:pPr>
              <w:pStyle w:val="TableText"/>
              <w:rPr>
                <w:rFonts w:ascii="Arial" w:eastAsia="SimSun" w:hAnsi="Arial" w:cs="Arial"/>
                <w:szCs w:val="36"/>
              </w:rPr>
            </w:pPr>
            <w:r>
              <w:t>Смена пароля</w:t>
            </w:r>
          </w:p>
        </w:tc>
        <w:tc>
          <w:tcPr>
            <w:tcW w:w="1553" w:type="dxa"/>
            <w:shd w:val="clear" w:color="auto" w:fill="auto"/>
            <w:hideMark/>
          </w:tcPr>
          <w:p w14:paraId="1A14E0ED" w14:textId="77777777" w:rsidR="00F42FB8" w:rsidRPr="00FD1A9F" w:rsidRDefault="00F42FB8" w:rsidP="0022530D">
            <w:pPr>
              <w:pStyle w:val="TableText"/>
              <w:rPr>
                <w:rFonts w:cs="Arial"/>
              </w:rPr>
            </w:pPr>
            <w:r>
              <w:t>–</w:t>
            </w:r>
          </w:p>
        </w:tc>
        <w:tc>
          <w:tcPr>
            <w:tcW w:w="2771" w:type="dxa"/>
            <w:shd w:val="clear" w:color="auto" w:fill="auto"/>
            <w:hideMark/>
          </w:tcPr>
          <w:p w14:paraId="2E059EC5" w14:textId="77777777" w:rsidR="00F42FB8" w:rsidRPr="00FD1A9F" w:rsidRDefault="00F42FB8" w:rsidP="0022530D">
            <w:pPr>
              <w:pStyle w:val="TableText"/>
              <w:rPr>
                <w:rFonts w:ascii="Arial" w:eastAsia="SimSun" w:hAnsi="Arial" w:cs="Arial"/>
                <w:szCs w:val="36"/>
              </w:rPr>
            </w:pPr>
            <w:r>
              <w:t>Смена паролей для входа в устройство производится раз в месяц.</w:t>
            </w:r>
          </w:p>
        </w:tc>
      </w:tr>
    </w:tbl>
    <w:p w14:paraId="6934CBCB" w14:textId="77777777" w:rsidR="00F42FB8" w:rsidRPr="00E14239" w:rsidRDefault="00F42FB8" w:rsidP="00F42FB8"/>
    <w:p w14:paraId="297B1CF0" w14:textId="77777777" w:rsidR="00F42FB8" w:rsidRDefault="00F42FB8" w:rsidP="00F42FB8">
      <w:pPr>
        <w:pStyle w:val="Heading3"/>
      </w:pPr>
      <w:bookmarkStart w:id="241" w:name="_Toc66968665"/>
      <w:r>
        <w:lastRenderedPageBreak/>
        <w:t>Оптимизация сети</w:t>
      </w:r>
      <w:bookmarkEnd w:id="241"/>
    </w:p>
    <w:p w14:paraId="7311F621" w14:textId="77777777" w:rsidR="00F42FB8" w:rsidRDefault="00F42FB8" w:rsidP="00F42FB8">
      <w:pPr>
        <w:pStyle w:val="BlockLabel"/>
        <w:numPr>
          <w:ilvl w:val="0"/>
          <w:numId w:val="38"/>
        </w:numPr>
      </w:pPr>
      <w:r>
        <w:t>Оптимизация производительности</w:t>
      </w:r>
    </w:p>
    <w:p w14:paraId="131C531E" w14:textId="77777777" w:rsidR="00F42FB8" w:rsidRDefault="00F42FB8" w:rsidP="00F42FB8">
      <w:r>
        <w:t>По мере развития предприятия внутренний трафик, особенно между вторым и третьим этажами, существенно увеличился. Канал между коммутаторами агрегации обладает недостаточной пропускной способностью для передачи такого большого объема трафика. Как оптимизировать работу канала?</w:t>
      </w:r>
    </w:p>
    <w:p w14:paraId="40AD5494" w14:textId="3A07E8E9" w:rsidR="00F42FB8" w:rsidRPr="009B15B3" w:rsidRDefault="009937EB" w:rsidP="00F42FB8">
      <w:pPr>
        <w:rPr>
          <w:b/>
          <w:bCs/>
        </w:rPr>
      </w:pPr>
      <w:r>
        <w:rPr>
          <w:b/>
          <w:bCs/>
        </w:rPr>
        <w:t>Справочное решение</w:t>
      </w:r>
    </w:p>
    <w:p w14:paraId="549291D3" w14:textId="77777777" w:rsidR="00F42FB8" w:rsidRDefault="00F42FB8" w:rsidP="00F42FB8">
      <w:pPr>
        <w:pStyle w:val="ItemStep"/>
        <w:outlineLvl w:val="9"/>
      </w:pPr>
      <w:r>
        <w:t>Можно добавить физические каналы между F2-AGG1 и F3-AGG1 и настроить агрегацию каналов Ethernet.</w:t>
      </w:r>
    </w:p>
    <w:p w14:paraId="15F12040" w14:textId="77777777" w:rsidR="00F42FB8" w:rsidRPr="00E56557" w:rsidRDefault="00F42FB8" w:rsidP="00F42FB8">
      <w:pPr>
        <w:pStyle w:val="ItemStep"/>
        <w:outlineLvl w:val="9"/>
      </w:pPr>
      <w:r>
        <w:t>Можно изменить значения стоимости OSPF и реализовать балансировку нагрузки, чтобы часть трафика передавалась через CORE1.</w:t>
      </w:r>
    </w:p>
    <w:p w14:paraId="5E6EED7F" w14:textId="77777777" w:rsidR="00F42FB8" w:rsidRDefault="00F42FB8" w:rsidP="00F42FB8">
      <w:pPr>
        <w:pStyle w:val="Heading2"/>
      </w:pPr>
      <w:bookmarkStart w:id="242" w:name="_Toc66968666"/>
      <w:r>
        <w:t>Проверка</w:t>
      </w:r>
      <w:bookmarkEnd w:id="242"/>
    </w:p>
    <w:p w14:paraId="609A0E75" w14:textId="77777777" w:rsidR="00F42FB8" w:rsidRDefault="00F42FB8" w:rsidP="00F42FB8">
      <w:r>
        <w:t>Подробности данной операции здесь не приводятся.</w:t>
      </w:r>
    </w:p>
    <w:p w14:paraId="112978DF" w14:textId="032C27E1" w:rsidR="00F42FB8" w:rsidRDefault="00C97018" w:rsidP="00F42FB8">
      <w:pPr>
        <w:pStyle w:val="Heading2"/>
      </w:pPr>
      <w:bookmarkStart w:id="243" w:name="_Toc66968667"/>
      <w:r>
        <w:t>Справочные конфигурации</w:t>
      </w:r>
      <w:bookmarkEnd w:id="243"/>
    </w:p>
    <w:p w14:paraId="7F0EB8BB" w14:textId="77777777" w:rsidR="00F42FB8" w:rsidRDefault="00F42FB8" w:rsidP="00F42FB8">
      <w:r>
        <w:t>Конфигурация на маршрутизаторе</w:t>
      </w:r>
    </w:p>
    <w:p w14:paraId="72D1E733" w14:textId="77777777" w:rsidR="00F42FB8" w:rsidRDefault="00F42FB8" w:rsidP="00F42FB8">
      <w:pPr>
        <w:pStyle w:val="TerminalDisplay"/>
      </w:pPr>
      <w:r>
        <w:t>#</w:t>
      </w:r>
    </w:p>
    <w:p w14:paraId="799F86BC" w14:textId="77777777" w:rsidR="00F42FB8" w:rsidRDefault="00F42FB8" w:rsidP="00F42FB8">
      <w:pPr>
        <w:pStyle w:val="TerminalDisplay"/>
      </w:pPr>
      <w:r>
        <w:t xml:space="preserve"> sysname Router</w:t>
      </w:r>
    </w:p>
    <w:p w14:paraId="7800DA32" w14:textId="77777777" w:rsidR="00F42FB8" w:rsidRDefault="00F42FB8" w:rsidP="00F42FB8">
      <w:pPr>
        <w:pStyle w:val="TerminalDisplay"/>
      </w:pPr>
      <w:r>
        <w:t>#</w:t>
      </w:r>
    </w:p>
    <w:p w14:paraId="53BFB2C3" w14:textId="77777777" w:rsidR="00F42FB8" w:rsidRDefault="00F42FB8" w:rsidP="00F42FB8">
      <w:pPr>
        <w:pStyle w:val="TerminalDisplay"/>
      </w:pPr>
      <w:r>
        <w:t xml:space="preserve"> snmp-agent local-engineid 800007DB03000000000000</w:t>
      </w:r>
    </w:p>
    <w:p w14:paraId="7C39D3C1" w14:textId="77777777" w:rsidR="00F42FB8" w:rsidRDefault="00F42FB8" w:rsidP="00F42FB8">
      <w:pPr>
        <w:pStyle w:val="TerminalDisplay"/>
      </w:pPr>
      <w:r>
        <w:t xml:space="preserve"> snmp-agent sys-info version v3</w:t>
      </w:r>
    </w:p>
    <w:p w14:paraId="517D890D" w14:textId="77777777" w:rsidR="00F42FB8" w:rsidRDefault="00F42FB8" w:rsidP="00F42FB8">
      <w:pPr>
        <w:pStyle w:val="TerminalDisplay"/>
      </w:pPr>
      <w:r>
        <w:t xml:space="preserve"> snmp-agent group v3 datacom privacy</w:t>
      </w:r>
    </w:p>
    <w:p w14:paraId="57FF8DF7" w14:textId="77777777" w:rsidR="00F42FB8" w:rsidRDefault="00F42FB8" w:rsidP="00F42FB8">
      <w:pPr>
        <w:pStyle w:val="TerminalDisplay"/>
      </w:pPr>
      <w:r>
        <w:t xml:space="preserve"> snmp-agent target-host trap-hostname nms address 192.168.100.2 udp-port 162 tra</w:t>
      </w:r>
    </w:p>
    <w:p w14:paraId="01F61932" w14:textId="77777777" w:rsidR="00F42FB8" w:rsidRDefault="00F42FB8" w:rsidP="00F42FB8">
      <w:pPr>
        <w:pStyle w:val="TerminalDisplay"/>
      </w:pPr>
      <w:r>
        <w:t>p-paramsname datacom</w:t>
      </w:r>
    </w:p>
    <w:p w14:paraId="59314C2F" w14:textId="77777777" w:rsidR="00F42FB8" w:rsidRDefault="00F42FB8" w:rsidP="00F42FB8">
      <w:pPr>
        <w:pStyle w:val="TerminalDisplay"/>
      </w:pPr>
      <w:r>
        <w:t xml:space="preserve"> snmp-agent target-host trap-paramsname datacom v3 securityname test privacy</w:t>
      </w:r>
    </w:p>
    <w:p w14:paraId="534489AE" w14:textId="77777777" w:rsidR="00F42FB8" w:rsidRDefault="00F42FB8" w:rsidP="00F42FB8">
      <w:pPr>
        <w:pStyle w:val="TerminalDisplay"/>
      </w:pPr>
      <w:r>
        <w:t xml:space="preserve"> snmp-agent usm-user v3 test datacom authentication-mode md5 4DE14BB77015FFE895A</w:t>
      </w:r>
    </w:p>
    <w:p w14:paraId="0762CA8E" w14:textId="77777777" w:rsidR="00F42FB8" w:rsidRDefault="00F42FB8" w:rsidP="00F42FB8">
      <w:pPr>
        <w:pStyle w:val="TerminalDisplay"/>
      </w:pPr>
      <w:r>
        <w:t>65FDE05B8F6E9 privacy-mode aes128 4DE14BB77015FFE895A65FDE05B8F6E9</w:t>
      </w:r>
    </w:p>
    <w:p w14:paraId="7401641A" w14:textId="77777777" w:rsidR="00F42FB8" w:rsidRDefault="00F42FB8" w:rsidP="00F42FB8">
      <w:pPr>
        <w:pStyle w:val="TerminalDisplay"/>
      </w:pPr>
      <w:r>
        <w:t xml:space="preserve"> snmp-agent trap source GigabitEthernet0/0/1</w:t>
      </w:r>
    </w:p>
    <w:p w14:paraId="746A3453" w14:textId="77777777" w:rsidR="00F42FB8" w:rsidRDefault="00F42FB8" w:rsidP="00F42FB8">
      <w:pPr>
        <w:pStyle w:val="TerminalDisplay"/>
      </w:pPr>
      <w:r>
        <w:t xml:space="preserve"> snmp-agent trap enable</w:t>
      </w:r>
    </w:p>
    <w:p w14:paraId="29665029" w14:textId="77777777" w:rsidR="00F42FB8" w:rsidRDefault="00F42FB8" w:rsidP="00F42FB8">
      <w:pPr>
        <w:pStyle w:val="TerminalDisplay"/>
      </w:pPr>
      <w:r>
        <w:t xml:space="preserve"> snmp-agent </w:t>
      </w:r>
    </w:p>
    <w:p w14:paraId="551E000C" w14:textId="77777777" w:rsidR="00F42FB8" w:rsidRDefault="00F42FB8" w:rsidP="00F42FB8">
      <w:pPr>
        <w:pStyle w:val="TerminalDisplay"/>
      </w:pPr>
      <w:r>
        <w:t>#</w:t>
      </w:r>
    </w:p>
    <w:p w14:paraId="7AF4AD50" w14:textId="77777777" w:rsidR="00F42FB8" w:rsidRDefault="00F42FB8" w:rsidP="00F42FB8">
      <w:pPr>
        <w:pStyle w:val="TerminalDisplay"/>
      </w:pPr>
      <w:r>
        <w:t xml:space="preserve">acl number 2000  </w:t>
      </w:r>
    </w:p>
    <w:p w14:paraId="17A9D7EB" w14:textId="77777777" w:rsidR="00F42FB8" w:rsidRDefault="00F42FB8" w:rsidP="00F42FB8">
      <w:pPr>
        <w:pStyle w:val="TerminalDisplay"/>
      </w:pPr>
      <w:r>
        <w:t xml:space="preserve"> rule 5 permit source 192.168.105.0 0.0.0.255 </w:t>
      </w:r>
    </w:p>
    <w:p w14:paraId="69CCFD9A" w14:textId="77777777" w:rsidR="00F42FB8" w:rsidRDefault="00F42FB8" w:rsidP="00F42FB8">
      <w:pPr>
        <w:pStyle w:val="TerminalDisplay"/>
      </w:pPr>
      <w:r>
        <w:t xml:space="preserve"> rule 10 permit source 192.168.106.0 0.0.0.255 </w:t>
      </w:r>
    </w:p>
    <w:p w14:paraId="7829F5BA" w14:textId="77777777" w:rsidR="00F42FB8" w:rsidRDefault="00F42FB8" w:rsidP="00F42FB8">
      <w:pPr>
        <w:pStyle w:val="TerminalDisplay"/>
      </w:pPr>
      <w:r>
        <w:t xml:space="preserve"> rule 15 permit source 192.168.107.0 0.0.0.255 </w:t>
      </w:r>
    </w:p>
    <w:p w14:paraId="7CC4D947" w14:textId="77777777" w:rsidR="00F42FB8" w:rsidRDefault="00F42FB8" w:rsidP="00F42FB8">
      <w:pPr>
        <w:pStyle w:val="TerminalDisplay"/>
      </w:pPr>
      <w:r>
        <w:t>#</w:t>
      </w:r>
    </w:p>
    <w:p w14:paraId="26D06A9C" w14:textId="77777777" w:rsidR="00F42FB8" w:rsidRDefault="00F42FB8" w:rsidP="00F42FB8">
      <w:pPr>
        <w:pStyle w:val="TerminalDisplay"/>
      </w:pPr>
      <w:r>
        <w:t xml:space="preserve"> nat address-group 1 1.1.1.2 1.1.1.10</w:t>
      </w:r>
    </w:p>
    <w:p w14:paraId="2496B937" w14:textId="77777777" w:rsidR="00F42FB8" w:rsidRDefault="00F42FB8" w:rsidP="00F42FB8">
      <w:pPr>
        <w:pStyle w:val="TerminalDisplay"/>
      </w:pPr>
      <w:r>
        <w:t>#</w:t>
      </w:r>
    </w:p>
    <w:p w14:paraId="454C44F4" w14:textId="77777777" w:rsidR="00F42FB8" w:rsidRDefault="00F42FB8" w:rsidP="00F42FB8">
      <w:pPr>
        <w:pStyle w:val="TerminalDisplay"/>
      </w:pPr>
      <w:r>
        <w:t>interface GigabitEthernet0/0/0</w:t>
      </w:r>
    </w:p>
    <w:p w14:paraId="19FE138B" w14:textId="77777777" w:rsidR="00F42FB8" w:rsidRDefault="00F42FB8" w:rsidP="00F42FB8">
      <w:pPr>
        <w:pStyle w:val="TerminalDisplay"/>
      </w:pPr>
      <w:r>
        <w:t xml:space="preserve"> ip address 1.1.1.1 255.255.255.0 </w:t>
      </w:r>
    </w:p>
    <w:p w14:paraId="4340793D" w14:textId="77777777" w:rsidR="00F42FB8" w:rsidRDefault="00F42FB8" w:rsidP="00F42FB8">
      <w:pPr>
        <w:pStyle w:val="TerminalDisplay"/>
      </w:pPr>
      <w:r>
        <w:t xml:space="preserve"> nat server protocol tcp global current-interface 8080 inside 192.168.100.1 www</w:t>
      </w:r>
    </w:p>
    <w:p w14:paraId="1B77E66A" w14:textId="77777777" w:rsidR="00F42FB8" w:rsidRDefault="00F42FB8" w:rsidP="00F42FB8">
      <w:pPr>
        <w:pStyle w:val="TerminalDisplay"/>
      </w:pPr>
      <w:r>
        <w:t xml:space="preserve"> nat outbound 2000 address-group 1 </w:t>
      </w:r>
    </w:p>
    <w:p w14:paraId="61CF2E66" w14:textId="77777777" w:rsidR="00F42FB8" w:rsidRDefault="00F42FB8" w:rsidP="00F42FB8">
      <w:pPr>
        <w:pStyle w:val="TerminalDisplay"/>
      </w:pPr>
      <w:r>
        <w:lastRenderedPageBreak/>
        <w:t>#</w:t>
      </w:r>
    </w:p>
    <w:p w14:paraId="6433DA3E" w14:textId="77777777" w:rsidR="00F42FB8" w:rsidRDefault="00F42FB8" w:rsidP="00F42FB8">
      <w:pPr>
        <w:pStyle w:val="TerminalDisplay"/>
      </w:pPr>
      <w:r>
        <w:t>interface GigabitEthernet0/0/1</w:t>
      </w:r>
    </w:p>
    <w:p w14:paraId="34485889" w14:textId="77777777" w:rsidR="00F42FB8" w:rsidRDefault="00F42FB8" w:rsidP="00F42FB8">
      <w:pPr>
        <w:pStyle w:val="TerminalDisplay"/>
      </w:pPr>
      <w:r>
        <w:t xml:space="preserve"> ip address 192.168.204.1 255.255.255.252 </w:t>
      </w:r>
    </w:p>
    <w:p w14:paraId="56795BB5" w14:textId="77777777" w:rsidR="00F42FB8" w:rsidRDefault="00F42FB8" w:rsidP="00F42FB8">
      <w:pPr>
        <w:pStyle w:val="TerminalDisplay"/>
      </w:pPr>
      <w:r>
        <w:t>#</w:t>
      </w:r>
    </w:p>
    <w:p w14:paraId="08C003BA" w14:textId="77777777" w:rsidR="00F42FB8" w:rsidRDefault="00F42FB8" w:rsidP="00F42FB8">
      <w:pPr>
        <w:pStyle w:val="TerminalDisplay"/>
      </w:pPr>
      <w:r>
        <w:t xml:space="preserve">ospf 1 </w:t>
      </w:r>
    </w:p>
    <w:p w14:paraId="495BA94C" w14:textId="77777777" w:rsidR="00F42FB8" w:rsidRDefault="00F42FB8" w:rsidP="00F42FB8">
      <w:pPr>
        <w:pStyle w:val="TerminalDisplay"/>
      </w:pPr>
      <w:r>
        <w:t xml:space="preserve"> default-route-advertise always</w:t>
      </w:r>
    </w:p>
    <w:p w14:paraId="5C7AA153" w14:textId="77777777" w:rsidR="00F42FB8" w:rsidRDefault="00F42FB8" w:rsidP="00F42FB8">
      <w:pPr>
        <w:pStyle w:val="TerminalDisplay"/>
      </w:pPr>
      <w:r>
        <w:t xml:space="preserve"> area 0.0.0.0 </w:t>
      </w:r>
    </w:p>
    <w:p w14:paraId="678BC963" w14:textId="77777777" w:rsidR="00F42FB8" w:rsidRDefault="00F42FB8" w:rsidP="00F42FB8">
      <w:pPr>
        <w:pStyle w:val="TerminalDisplay"/>
      </w:pPr>
      <w:r>
        <w:t xml:space="preserve">  network 192.168.204.0 0.0.0.3 </w:t>
      </w:r>
    </w:p>
    <w:p w14:paraId="78B9CBCE" w14:textId="77777777" w:rsidR="00F42FB8" w:rsidRDefault="00F42FB8" w:rsidP="00F42FB8">
      <w:pPr>
        <w:pStyle w:val="TerminalDisplay"/>
      </w:pPr>
      <w:r>
        <w:t>#</w:t>
      </w:r>
    </w:p>
    <w:p w14:paraId="0ACC8CCF" w14:textId="77777777" w:rsidR="00F42FB8" w:rsidRDefault="00F42FB8" w:rsidP="00F42FB8">
      <w:pPr>
        <w:pStyle w:val="TerminalDisplay"/>
      </w:pPr>
      <w:r>
        <w:t>ip route-static 0.0.0.0 0.0.0.0 1.1.1.254</w:t>
      </w:r>
    </w:p>
    <w:p w14:paraId="6442951F" w14:textId="77777777" w:rsidR="00F42FB8" w:rsidRDefault="00F42FB8" w:rsidP="00F42FB8">
      <w:pPr>
        <w:pStyle w:val="TerminalDisplay"/>
      </w:pPr>
      <w:r>
        <w:t>#</w:t>
      </w:r>
    </w:p>
    <w:p w14:paraId="695FC1BE" w14:textId="77777777" w:rsidR="00F42FB8" w:rsidRDefault="00F42FB8" w:rsidP="00F42FB8">
      <w:pPr>
        <w:pStyle w:val="TerminalDisplay"/>
      </w:pPr>
      <w:r>
        <w:t>return</w:t>
      </w:r>
    </w:p>
    <w:p w14:paraId="19987D0D" w14:textId="77777777" w:rsidR="00F42FB8" w:rsidRDefault="00F42FB8" w:rsidP="009937EB">
      <w:pPr>
        <w:keepNext/>
      </w:pPr>
      <w:r>
        <w:t>Конфигурация на CORE1</w:t>
      </w:r>
    </w:p>
    <w:p w14:paraId="0A022C33" w14:textId="77777777" w:rsidR="00F42FB8" w:rsidRDefault="00F42FB8" w:rsidP="00F42FB8">
      <w:pPr>
        <w:pStyle w:val="TerminalDisplay"/>
      </w:pPr>
      <w:r>
        <w:t>#</w:t>
      </w:r>
    </w:p>
    <w:p w14:paraId="10665727" w14:textId="77777777" w:rsidR="00F42FB8" w:rsidRDefault="00F42FB8" w:rsidP="00F42FB8">
      <w:pPr>
        <w:pStyle w:val="TerminalDisplay"/>
      </w:pPr>
      <w:r>
        <w:t>sysname CORE1</w:t>
      </w:r>
    </w:p>
    <w:p w14:paraId="412A369B" w14:textId="77777777" w:rsidR="00F42FB8" w:rsidRDefault="00F42FB8" w:rsidP="00F42FB8">
      <w:pPr>
        <w:pStyle w:val="TerminalDisplay"/>
      </w:pPr>
      <w:r>
        <w:t>#</w:t>
      </w:r>
    </w:p>
    <w:p w14:paraId="0B7D9E12" w14:textId="77777777" w:rsidR="00F42FB8" w:rsidRDefault="00F42FB8" w:rsidP="00F42FB8">
      <w:pPr>
        <w:pStyle w:val="TerminalDisplay"/>
      </w:pPr>
      <w:r>
        <w:t>vlan batch 100 105 201 to 202 204 to 205</w:t>
      </w:r>
    </w:p>
    <w:p w14:paraId="6D25D022" w14:textId="77777777" w:rsidR="00F42FB8" w:rsidRDefault="00F42FB8" w:rsidP="00F42FB8">
      <w:pPr>
        <w:pStyle w:val="TerminalDisplay"/>
      </w:pPr>
      <w:r>
        <w:t>#</w:t>
      </w:r>
    </w:p>
    <w:p w14:paraId="5EAEA003" w14:textId="77777777" w:rsidR="00F42FB8" w:rsidRDefault="00F42FB8" w:rsidP="00F42FB8">
      <w:pPr>
        <w:pStyle w:val="TerminalDisplay"/>
      </w:pPr>
      <w:r>
        <w:t>dhcp enable</w:t>
      </w:r>
    </w:p>
    <w:p w14:paraId="6C3D7013" w14:textId="77777777" w:rsidR="00F42FB8" w:rsidRDefault="00F42FB8" w:rsidP="00F42FB8">
      <w:pPr>
        <w:pStyle w:val="TerminalDisplay"/>
      </w:pPr>
      <w:r>
        <w:t>#</w:t>
      </w:r>
    </w:p>
    <w:p w14:paraId="0C0172B4" w14:textId="77777777" w:rsidR="00F42FB8" w:rsidRDefault="00F42FB8" w:rsidP="00F42FB8">
      <w:pPr>
        <w:pStyle w:val="TerminalDisplay"/>
      </w:pPr>
      <w:r>
        <w:t>acl number 3000</w:t>
      </w:r>
    </w:p>
    <w:p w14:paraId="2E9A2926" w14:textId="77777777" w:rsidR="00F42FB8" w:rsidRDefault="00F42FB8" w:rsidP="00F42FB8">
      <w:pPr>
        <w:pStyle w:val="TerminalDisplay"/>
      </w:pPr>
      <w:r>
        <w:t xml:space="preserve"> rule 5 deny ip source 192.168.105.0 0.0.0.255 destination 192.168.0.0 0.0.255.255</w:t>
      </w:r>
    </w:p>
    <w:p w14:paraId="6B2974C3" w14:textId="77777777" w:rsidR="00F42FB8" w:rsidRDefault="00F42FB8" w:rsidP="00F42FB8">
      <w:pPr>
        <w:pStyle w:val="TerminalDisplay"/>
      </w:pPr>
      <w:r>
        <w:t xml:space="preserve"> rule 10 permit ip</w:t>
      </w:r>
    </w:p>
    <w:p w14:paraId="30715480" w14:textId="77777777" w:rsidR="00F42FB8" w:rsidRDefault="00F42FB8" w:rsidP="00F42FB8">
      <w:pPr>
        <w:pStyle w:val="TerminalDisplay"/>
      </w:pPr>
      <w:r>
        <w:t>#</w:t>
      </w:r>
    </w:p>
    <w:p w14:paraId="06C38F7D" w14:textId="77777777" w:rsidR="00F42FB8" w:rsidRDefault="00F42FB8" w:rsidP="00F42FB8">
      <w:pPr>
        <w:pStyle w:val="TerminalDisplay"/>
      </w:pPr>
      <w:r>
        <w:t>ip pool ap-f1</w:t>
      </w:r>
    </w:p>
    <w:p w14:paraId="176471D9" w14:textId="77777777" w:rsidR="00F42FB8" w:rsidRDefault="00F42FB8" w:rsidP="00F42FB8">
      <w:pPr>
        <w:pStyle w:val="TerminalDisplay"/>
      </w:pPr>
      <w:r>
        <w:t xml:space="preserve"> gateway-list 192.168.205.254</w:t>
      </w:r>
    </w:p>
    <w:p w14:paraId="03705798" w14:textId="77777777" w:rsidR="00F42FB8" w:rsidRDefault="00F42FB8" w:rsidP="00F42FB8">
      <w:pPr>
        <w:pStyle w:val="TerminalDisplay"/>
      </w:pPr>
      <w:r>
        <w:t xml:space="preserve"> network 192.168.205.0 mask 255.255.255.0</w:t>
      </w:r>
    </w:p>
    <w:p w14:paraId="07DD19D2" w14:textId="77777777" w:rsidR="00F42FB8" w:rsidRDefault="00F42FB8" w:rsidP="00F42FB8">
      <w:pPr>
        <w:pStyle w:val="TerminalDisplay"/>
      </w:pPr>
      <w:r>
        <w:t xml:space="preserve"> excluded-ip-address 192.168.205.253</w:t>
      </w:r>
    </w:p>
    <w:p w14:paraId="48343839" w14:textId="77777777" w:rsidR="00F42FB8" w:rsidRDefault="00F42FB8" w:rsidP="00F42FB8">
      <w:pPr>
        <w:pStyle w:val="TerminalDisplay"/>
      </w:pPr>
      <w:r>
        <w:t>#</w:t>
      </w:r>
    </w:p>
    <w:p w14:paraId="165DBF9F" w14:textId="77777777" w:rsidR="00F42FB8" w:rsidRDefault="00F42FB8" w:rsidP="00F42FB8">
      <w:pPr>
        <w:pStyle w:val="TerminalDisplay"/>
      </w:pPr>
      <w:r>
        <w:t>ip pool sta-f1</w:t>
      </w:r>
    </w:p>
    <w:p w14:paraId="258CF33B" w14:textId="77777777" w:rsidR="00F42FB8" w:rsidRDefault="00F42FB8" w:rsidP="00F42FB8">
      <w:pPr>
        <w:pStyle w:val="TerminalDisplay"/>
      </w:pPr>
      <w:r>
        <w:t xml:space="preserve"> gateway-list 192.168.105.254</w:t>
      </w:r>
    </w:p>
    <w:p w14:paraId="2B5BE851" w14:textId="77777777" w:rsidR="00F42FB8" w:rsidRDefault="00F42FB8" w:rsidP="00F42FB8">
      <w:pPr>
        <w:pStyle w:val="TerminalDisplay"/>
      </w:pPr>
      <w:r>
        <w:t xml:space="preserve"> network 192.168.105.0 mask 255.255.255.0</w:t>
      </w:r>
    </w:p>
    <w:p w14:paraId="7FEC22A5" w14:textId="77777777" w:rsidR="00F42FB8" w:rsidRDefault="00F42FB8" w:rsidP="00F42FB8">
      <w:pPr>
        <w:pStyle w:val="TerminalDisplay"/>
      </w:pPr>
      <w:r>
        <w:t>#</w:t>
      </w:r>
    </w:p>
    <w:p w14:paraId="20FA0F20" w14:textId="77777777" w:rsidR="00F42FB8" w:rsidRDefault="00F42FB8" w:rsidP="00F42FB8">
      <w:pPr>
        <w:pStyle w:val="TerminalDisplay"/>
      </w:pPr>
      <w:r>
        <w:t>interface Vlanif1</w:t>
      </w:r>
    </w:p>
    <w:p w14:paraId="342309C7" w14:textId="77777777" w:rsidR="00F42FB8" w:rsidRDefault="00F42FB8" w:rsidP="00F42FB8">
      <w:pPr>
        <w:pStyle w:val="TerminalDisplay"/>
      </w:pPr>
      <w:r>
        <w:t xml:space="preserve"> ip address 192.168.1.254 255.255.255.0</w:t>
      </w:r>
    </w:p>
    <w:p w14:paraId="3F3AF840" w14:textId="77777777" w:rsidR="00F42FB8" w:rsidRDefault="00F42FB8" w:rsidP="00F42FB8">
      <w:pPr>
        <w:pStyle w:val="TerminalDisplay"/>
      </w:pPr>
      <w:r>
        <w:t>#</w:t>
      </w:r>
    </w:p>
    <w:p w14:paraId="54528ABD" w14:textId="77777777" w:rsidR="00F42FB8" w:rsidRDefault="00F42FB8" w:rsidP="00F42FB8">
      <w:pPr>
        <w:pStyle w:val="TerminalDisplay"/>
      </w:pPr>
      <w:r>
        <w:t>interface Vlanif100</w:t>
      </w:r>
    </w:p>
    <w:p w14:paraId="7DA1462E" w14:textId="77777777" w:rsidR="00F42FB8" w:rsidRDefault="00F42FB8" w:rsidP="00F42FB8">
      <w:pPr>
        <w:pStyle w:val="TerminalDisplay"/>
      </w:pPr>
      <w:r>
        <w:t xml:space="preserve"> ip address 192.168.100.254 255.255.255.0</w:t>
      </w:r>
    </w:p>
    <w:p w14:paraId="2F0E4487" w14:textId="77777777" w:rsidR="00F42FB8" w:rsidRDefault="00F42FB8" w:rsidP="00F42FB8">
      <w:pPr>
        <w:pStyle w:val="TerminalDisplay"/>
      </w:pPr>
      <w:r>
        <w:t>#</w:t>
      </w:r>
    </w:p>
    <w:p w14:paraId="5167C596" w14:textId="77777777" w:rsidR="00F42FB8" w:rsidRDefault="00F42FB8" w:rsidP="00F42FB8">
      <w:pPr>
        <w:pStyle w:val="TerminalDisplay"/>
      </w:pPr>
      <w:r>
        <w:t>interface Vlanif105</w:t>
      </w:r>
    </w:p>
    <w:p w14:paraId="1513DD77" w14:textId="77777777" w:rsidR="00F42FB8" w:rsidRDefault="00F42FB8" w:rsidP="00F42FB8">
      <w:pPr>
        <w:pStyle w:val="TerminalDisplay"/>
      </w:pPr>
      <w:r>
        <w:t xml:space="preserve"> ip address 192.168.105.254 255.255.255.0</w:t>
      </w:r>
    </w:p>
    <w:p w14:paraId="3623ED22" w14:textId="77777777" w:rsidR="00F42FB8" w:rsidRDefault="00F42FB8" w:rsidP="00F42FB8">
      <w:pPr>
        <w:pStyle w:val="TerminalDisplay"/>
      </w:pPr>
      <w:r>
        <w:t xml:space="preserve"> dhcp select global</w:t>
      </w:r>
    </w:p>
    <w:p w14:paraId="1B4CEF18" w14:textId="77777777" w:rsidR="00F42FB8" w:rsidRDefault="00F42FB8" w:rsidP="00F42FB8">
      <w:pPr>
        <w:pStyle w:val="TerminalDisplay"/>
      </w:pPr>
      <w:r>
        <w:t>#</w:t>
      </w:r>
    </w:p>
    <w:p w14:paraId="717D38F8" w14:textId="77777777" w:rsidR="00F42FB8" w:rsidRDefault="00F42FB8" w:rsidP="00F42FB8">
      <w:pPr>
        <w:pStyle w:val="TerminalDisplay"/>
      </w:pPr>
      <w:r>
        <w:t>interface Vlanif201</w:t>
      </w:r>
    </w:p>
    <w:p w14:paraId="6BFF6658" w14:textId="77777777" w:rsidR="00F42FB8" w:rsidRDefault="00F42FB8" w:rsidP="00F42FB8">
      <w:pPr>
        <w:pStyle w:val="TerminalDisplay"/>
      </w:pPr>
      <w:r>
        <w:t xml:space="preserve"> ip address 192.168.201.1 255.255.255.252</w:t>
      </w:r>
    </w:p>
    <w:p w14:paraId="40063FAC" w14:textId="77777777" w:rsidR="00F42FB8" w:rsidRDefault="00F42FB8" w:rsidP="00F42FB8">
      <w:pPr>
        <w:pStyle w:val="TerminalDisplay"/>
      </w:pPr>
      <w:r>
        <w:t>#</w:t>
      </w:r>
    </w:p>
    <w:p w14:paraId="4AC56D25" w14:textId="77777777" w:rsidR="00F42FB8" w:rsidRDefault="00F42FB8" w:rsidP="00F42FB8">
      <w:pPr>
        <w:pStyle w:val="TerminalDisplay"/>
      </w:pPr>
      <w:r>
        <w:t>interface Vlanif202</w:t>
      </w:r>
    </w:p>
    <w:p w14:paraId="12F8FF1C" w14:textId="77777777" w:rsidR="00F42FB8" w:rsidRDefault="00F42FB8" w:rsidP="00F42FB8">
      <w:pPr>
        <w:pStyle w:val="TerminalDisplay"/>
      </w:pPr>
      <w:r>
        <w:t xml:space="preserve"> ip address 192.168.202.1 255.255.255.252</w:t>
      </w:r>
    </w:p>
    <w:p w14:paraId="755F8067" w14:textId="77777777" w:rsidR="00F42FB8" w:rsidRDefault="00F42FB8" w:rsidP="00F42FB8">
      <w:pPr>
        <w:pStyle w:val="TerminalDisplay"/>
      </w:pPr>
      <w:r>
        <w:t>#</w:t>
      </w:r>
    </w:p>
    <w:p w14:paraId="6BCDE833" w14:textId="77777777" w:rsidR="00F42FB8" w:rsidRDefault="00F42FB8" w:rsidP="00F42FB8">
      <w:pPr>
        <w:pStyle w:val="TerminalDisplay"/>
      </w:pPr>
      <w:r>
        <w:t>interface Vlanif204</w:t>
      </w:r>
    </w:p>
    <w:p w14:paraId="5551E53C" w14:textId="77777777" w:rsidR="00F42FB8" w:rsidRDefault="00F42FB8" w:rsidP="00F42FB8">
      <w:pPr>
        <w:pStyle w:val="TerminalDisplay"/>
      </w:pPr>
      <w:r>
        <w:t xml:space="preserve"> ip address 192.168.204.2 255.255.255.252</w:t>
      </w:r>
    </w:p>
    <w:p w14:paraId="41D4209D" w14:textId="77777777" w:rsidR="00F42FB8" w:rsidRDefault="00F42FB8" w:rsidP="00F42FB8">
      <w:pPr>
        <w:pStyle w:val="TerminalDisplay"/>
      </w:pPr>
      <w:r>
        <w:t>#</w:t>
      </w:r>
    </w:p>
    <w:p w14:paraId="01F3FD82" w14:textId="77777777" w:rsidR="00F42FB8" w:rsidRDefault="00F42FB8" w:rsidP="00F42FB8">
      <w:pPr>
        <w:pStyle w:val="TerminalDisplay"/>
      </w:pPr>
      <w:r>
        <w:t>interface Vlanif205</w:t>
      </w:r>
    </w:p>
    <w:p w14:paraId="085108DF" w14:textId="77777777" w:rsidR="00F42FB8" w:rsidRDefault="00F42FB8" w:rsidP="00F42FB8">
      <w:pPr>
        <w:pStyle w:val="TerminalDisplay"/>
      </w:pPr>
      <w:r>
        <w:t xml:space="preserve"> ip address 192.168.205.254 255.255.255.0</w:t>
      </w:r>
    </w:p>
    <w:p w14:paraId="27CDFFAC" w14:textId="77777777" w:rsidR="00F42FB8" w:rsidRDefault="00F42FB8" w:rsidP="00F42FB8">
      <w:pPr>
        <w:pStyle w:val="TerminalDisplay"/>
      </w:pPr>
      <w:r>
        <w:lastRenderedPageBreak/>
        <w:t xml:space="preserve"> dhcp select global</w:t>
      </w:r>
    </w:p>
    <w:p w14:paraId="24D63DD9" w14:textId="77777777" w:rsidR="00F42FB8" w:rsidRDefault="00F42FB8" w:rsidP="00F42FB8">
      <w:pPr>
        <w:pStyle w:val="TerminalDisplay"/>
      </w:pPr>
      <w:r>
        <w:t>#</w:t>
      </w:r>
    </w:p>
    <w:p w14:paraId="4A0F664A" w14:textId="77777777" w:rsidR="00F42FB8" w:rsidRDefault="00F42FB8" w:rsidP="00F42FB8">
      <w:pPr>
        <w:pStyle w:val="TerminalDisplay"/>
      </w:pPr>
      <w:r>
        <w:t>interface GigabitEthernet0/0/1</w:t>
      </w:r>
    </w:p>
    <w:p w14:paraId="4BD40CC5" w14:textId="77777777" w:rsidR="00F42FB8" w:rsidRDefault="00F42FB8" w:rsidP="00F42FB8">
      <w:pPr>
        <w:pStyle w:val="TerminalDisplay"/>
      </w:pPr>
      <w:r>
        <w:t xml:space="preserve"> port link-type trunk</w:t>
      </w:r>
    </w:p>
    <w:p w14:paraId="20FAC8AC" w14:textId="77777777" w:rsidR="00F42FB8" w:rsidRDefault="00F42FB8" w:rsidP="00F42FB8">
      <w:pPr>
        <w:pStyle w:val="TerminalDisplay"/>
      </w:pPr>
      <w:r>
        <w:t xml:space="preserve"> port trunk allow-pass vlan 100 105 205</w:t>
      </w:r>
    </w:p>
    <w:p w14:paraId="4FF11F90" w14:textId="77777777" w:rsidR="00F42FB8" w:rsidRDefault="00F42FB8" w:rsidP="00F42FB8">
      <w:pPr>
        <w:pStyle w:val="TerminalDisplay"/>
      </w:pPr>
      <w:r>
        <w:t>#</w:t>
      </w:r>
    </w:p>
    <w:p w14:paraId="7054B02D" w14:textId="77777777" w:rsidR="00F42FB8" w:rsidRDefault="00F42FB8" w:rsidP="00F42FB8">
      <w:pPr>
        <w:pStyle w:val="TerminalDisplay"/>
      </w:pPr>
      <w:r>
        <w:t>interface GigabitEthernet0/0/2</w:t>
      </w:r>
    </w:p>
    <w:p w14:paraId="7BF79885" w14:textId="77777777" w:rsidR="00F42FB8" w:rsidRDefault="00F42FB8" w:rsidP="00F42FB8">
      <w:pPr>
        <w:pStyle w:val="TerminalDisplay"/>
      </w:pPr>
      <w:r>
        <w:t xml:space="preserve"> port link-type access</w:t>
      </w:r>
    </w:p>
    <w:p w14:paraId="64A30EFD" w14:textId="77777777" w:rsidR="00F42FB8" w:rsidRDefault="00F42FB8" w:rsidP="00F42FB8">
      <w:pPr>
        <w:pStyle w:val="TerminalDisplay"/>
      </w:pPr>
      <w:r>
        <w:t xml:space="preserve"> port default vlan 201</w:t>
      </w:r>
    </w:p>
    <w:p w14:paraId="5E82F6AC" w14:textId="77777777" w:rsidR="00F42FB8" w:rsidRDefault="00F42FB8" w:rsidP="00F42FB8">
      <w:pPr>
        <w:pStyle w:val="TerminalDisplay"/>
      </w:pPr>
      <w:r>
        <w:t>#</w:t>
      </w:r>
    </w:p>
    <w:p w14:paraId="613DFA80" w14:textId="77777777" w:rsidR="00F42FB8" w:rsidRDefault="00F42FB8" w:rsidP="00F42FB8">
      <w:pPr>
        <w:pStyle w:val="TerminalDisplay"/>
      </w:pPr>
      <w:r>
        <w:t>interface GigabitEthernet0/0/3</w:t>
      </w:r>
    </w:p>
    <w:p w14:paraId="21BFEE6C" w14:textId="77777777" w:rsidR="00F42FB8" w:rsidRDefault="00F42FB8" w:rsidP="00F42FB8">
      <w:pPr>
        <w:pStyle w:val="TerminalDisplay"/>
      </w:pPr>
      <w:r>
        <w:t xml:space="preserve"> port link-type access</w:t>
      </w:r>
    </w:p>
    <w:p w14:paraId="5B2A6A9E" w14:textId="77777777" w:rsidR="00F42FB8" w:rsidRDefault="00F42FB8" w:rsidP="00F42FB8">
      <w:pPr>
        <w:pStyle w:val="TerminalDisplay"/>
      </w:pPr>
      <w:r>
        <w:t xml:space="preserve"> port default vlan 202</w:t>
      </w:r>
    </w:p>
    <w:p w14:paraId="054910E2" w14:textId="77777777" w:rsidR="00F42FB8" w:rsidRDefault="00F42FB8" w:rsidP="00F42FB8">
      <w:pPr>
        <w:pStyle w:val="TerminalDisplay"/>
      </w:pPr>
      <w:r>
        <w:t>#</w:t>
      </w:r>
    </w:p>
    <w:p w14:paraId="5F196DA4" w14:textId="77777777" w:rsidR="00F42FB8" w:rsidRDefault="00F42FB8" w:rsidP="00F42FB8">
      <w:pPr>
        <w:pStyle w:val="TerminalDisplay"/>
      </w:pPr>
      <w:r>
        <w:t>interface GigabitEthernet0/0/4</w:t>
      </w:r>
    </w:p>
    <w:p w14:paraId="6D90079D" w14:textId="77777777" w:rsidR="00F42FB8" w:rsidRDefault="00F42FB8" w:rsidP="00F42FB8">
      <w:pPr>
        <w:pStyle w:val="TerminalDisplay"/>
      </w:pPr>
      <w:r>
        <w:t xml:space="preserve"> port link-type access</w:t>
      </w:r>
    </w:p>
    <w:p w14:paraId="49810679" w14:textId="77777777" w:rsidR="00F42FB8" w:rsidRDefault="00F42FB8" w:rsidP="00F42FB8">
      <w:pPr>
        <w:pStyle w:val="TerminalDisplay"/>
      </w:pPr>
      <w:r>
        <w:t xml:space="preserve"> port default vlan 205</w:t>
      </w:r>
    </w:p>
    <w:p w14:paraId="75E23448" w14:textId="77777777" w:rsidR="00F42FB8" w:rsidRDefault="00F42FB8" w:rsidP="00F42FB8">
      <w:pPr>
        <w:pStyle w:val="TerminalDisplay"/>
      </w:pPr>
      <w:r>
        <w:t>#</w:t>
      </w:r>
    </w:p>
    <w:p w14:paraId="01FCB6AE" w14:textId="77777777" w:rsidR="00F42FB8" w:rsidRDefault="00F42FB8" w:rsidP="00F42FB8">
      <w:pPr>
        <w:pStyle w:val="TerminalDisplay"/>
      </w:pPr>
      <w:r>
        <w:t>interface GigabitEthernet0/0/5</w:t>
      </w:r>
    </w:p>
    <w:p w14:paraId="56F8E2E3" w14:textId="77777777" w:rsidR="00F42FB8" w:rsidRDefault="00F42FB8" w:rsidP="00F42FB8">
      <w:pPr>
        <w:pStyle w:val="TerminalDisplay"/>
      </w:pPr>
      <w:r>
        <w:t xml:space="preserve"> port link-type access</w:t>
      </w:r>
    </w:p>
    <w:p w14:paraId="252508B8" w14:textId="77777777" w:rsidR="00F42FB8" w:rsidRDefault="00F42FB8" w:rsidP="00F42FB8">
      <w:pPr>
        <w:pStyle w:val="TerminalDisplay"/>
      </w:pPr>
      <w:r>
        <w:t xml:space="preserve"> port default vlan 204</w:t>
      </w:r>
    </w:p>
    <w:p w14:paraId="18CC34B1" w14:textId="77777777" w:rsidR="00F42FB8" w:rsidRDefault="00F42FB8" w:rsidP="00F42FB8">
      <w:pPr>
        <w:pStyle w:val="TerminalDisplay"/>
      </w:pPr>
      <w:r>
        <w:t>#</w:t>
      </w:r>
    </w:p>
    <w:p w14:paraId="6D0E2677" w14:textId="77777777" w:rsidR="00F42FB8" w:rsidRDefault="00F42FB8" w:rsidP="00F42FB8">
      <w:pPr>
        <w:pStyle w:val="TerminalDisplay"/>
      </w:pPr>
      <w:r>
        <w:t>ospf 1</w:t>
      </w:r>
    </w:p>
    <w:p w14:paraId="52E69DF6" w14:textId="77777777" w:rsidR="00F42FB8" w:rsidRDefault="00F42FB8" w:rsidP="00F42FB8">
      <w:pPr>
        <w:pStyle w:val="TerminalDisplay"/>
      </w:pPr>
      <w:r>
        <w:t xml:space="preserve"> area 0.0.0.0</w:t>
      </w:r>
    </w:p>
    <w:p w14:paraId="7446D495" w14:textId="77777777" w:rsidR="00F42FB8" w:rsidRDefault="00F42FB8" w:rsidP="00F42FB8">
      <w:pPr>
        <w:pStyle w:val="TerminalDisplay"/>
      </w:pPr>
      <w:r>
        <w:t xml:space="preserve">  network 192.168.1.0 0.0.0.255</w:t>
      </w:r>
    </w:p>
    <w:p w14:paraId="5C565FBF" w14:textId="77777777" w:rsidR="00F42FB8" w:rsidRDefault="00F42FB8" w:rsidP="00F42FB8">
      <w:pPr>
        <w:pStyle w:val="TerminalDisplay"/>
      </w:pPr>
      <w:r>
        <w:t xml:space="preserve">  network 192.168.100.0 0.0.0.255</w:t>
      </w:r>
    </w:p>
    <w:p w14:paraId="78A419E5" w14:textId="77777777" w:rsidR="00F42FB8" w:rsidRDefault="00F42FB8" w:rsidP="00F42FB8">
      <w:pPr>
        <w:pStyle w:val="TerminalDisplay"/>
      </w:pPr>
      <w:r>
        <w:t xml:space="preserve">  network 192.168.105.0 0.0.0.255</w:t>
      </w:r>
    </w:p>
    <w:p w14:paraId="4A825B87" w14:textId="77777777" w:rsidR="00F42FB8" w:rsidRDefault="00F42FB8" w:rsidP="00F42FB8">
      <w:pPr>
        <w:pStyle w:val="TerminalDisplay"/>
      </w:pPr>
      <w:r>
        <w:t xml:space="preserve">  network 192.168.205.0 0.0.0.255</w:t>
      </w:r>
    </w:p>
    <w:p w14:paraId="05FE3545" w14:textId="77777777" w:rsidR="00F42FB8" w:rsidRDefault="00F42FB8" w:rsidP="00F42FB8">
      <w:pPr>
        <w:pStyle w:val="TerminalDisplay"/>
      </w:pPr>
      <w:r>
        <w:t xml:space="preserve">  network 192.168.201.0 0.0.0.3</w:t>
      </w:r>
    </w:p>
    <w:p w14:paraId="044E48C6" w14:textId="77777777" w:rsidR="00F42FB8" w:rsidRDefault="00F42FB8" w:rsidP="00F42FB8">
      <w:pPr>
        <w:pStyle w:val="TerminalDisplay"/>
      </w:pPr>
      <w:r>
        <w:t xml:space="preserve">  network 192.168.202.0 0.0.0.3</w:t>
      </w:r>
    </w:p>
    <w:p w14:paraId="4A4A89F4" w14:textId="77777777" w:rsidR="00F42FB8" w:rsidRDefault="00F42FB8" w:rsidP="00F42FB8">
      <w:pPr>
        <w:pStyle w:val="TerminalDisplay"/>
      </w:pPr>
      <w:r>
        <w:t xml:space="preserve">  network 192.168.204.0 0.0.0.3</w:t>
      </w:r>
    </w:p>
    <w:p w14:paraId="289B2E0F" w14:textId="77777777" w:rsidR="00F42FB8" w:rsidRDefault="00F42FB8" w:rsidP="00F42FB8">
      <w:pPr>
        <w:pStyle w:val="TerminalDisplay"/>
      </w:pPr>
      <w:r>
        <w:t>#</w:t>
      </w:r>
    </w:p>
    <w:p w14:paraId="6442B5D0" w14:textId="77777777" w:rsidR="00F42FB8" w:rsidRDefault="00F42FB8" w:rsidP="00F42FB8">
      <w:pPr>
        <w:pStyle w:val="TerminalDisplay"/>
      </w:pPr>
      <w:r>
        <w:t>snmp-agent</w:t>
      </w:r>
    </w:p>
    <w:p w14:paraId="6E45C786" w14:textId="77777777" w:rsidR="00F42FB8" w:rsidRDefault="00F42FB8" w:rsidP="00F42FB8">
      <w:pPr>
        <w:pStyle w:val="TerminalDisplay"/>
      </w:pPr>
      <w:r>
        <w:t>snmp-agent local-engineid 800007DB034C1FCC635139</w:t>
      </w:r>
    </w:p>
    <w:p w14:paraId="06044D27" w14:textId="77777777" w:rsidR="00F42FB8" w:rsidRDefault="00F42FB8" w:rsidP="00F42FB8">
      <w:pPr>
        <w:pStyle w:val="TerminalDisplay"/>
      </w:pPr>
      <w:r>
        <w:t>snmp-agent sys-info version v3</w:t>
      </w:r>
    </w:p>
    <w:p w14:paraId="6E10932D" w14:textId="77777777" w:rsidR="00F42FB8" w:rsidRDefault="00F42FB8" w:rsidP="00F42FB8">
      <w:pPr>
        <w:pStyle w:val="TerminalDisplay"/>
      </w:pPr>
      <w:r>
        <w:t>snmp-agent group v3 datacom privacy</w:t>
      </w:r>
    </w:p>
    <w:p w14:paraId="0CEB2687" w14:textId="77777777" w:rsidR="00F42FB8" w:rsidRDefault="00F42FB8" w:rsidP="00F42FB8">
      <w:pPr>
        <w:pStyle w:val="TerminalDisplay"/>
      </w:pPr>
      <w:r>
        <w:t>snmp-agent target-host trap address udp-domain 192.168.100.2 params securityname</w:t>
      </w:r>
    </w:p>
    <w:p w14:paraId="3431C237" w14:textId="77777777" w:rsidR="00F42FB8" w:rsidRDefault="00F42FB8" w:rsidP="00F42FB8">
      <w:pPr>
        <w:pStyle w:val="TerminalDisplay"/>
      </w:pPr>
      <w:r>
        <w:t xml:space="preserve"> datacom v3</w:t>
      </w:r>
    </w:p>
    <w:p w14:paraId="73F48228" w14:textId="77777777" w:rsidR="00F42FB8" w:rsidRDefault="00F42FB8" w:rsidP="00F42FB8">
      <w:pPr>
        <w:pStyle w:val="TerminalDisplay"/>
      </w:pPr>
      <w:r>
        <w:t>snmp-agent usm-user v3 test datacom authentication-mode md5 %_#_3UJ'3!M;9]$R@P:G</w:t>
      </w:r>
    </w:p>
    <w:p w14:paraId="063231FE" w14:textId="77777777" w:rsidR="00F42FB8" w:rsidRPr="00513773" w:rsidRDefault="00F42FB8" w:rsidP="00F42FB8">
      <w:pPr>
        <w:pStyle w:val="TerminalDisplay"/>
      </w:pPr>
      <w:r>
        <w:t>H1!! privacy-mode des56 %_#_3UJ'3!M;9]$R@P:GH1!!</w:t>
      </w:r>
    </w:p>
    <w:p w14:paraId="4EB4A1AF" w14:textId="77777777" w:rsidR="00F42FB8" w:rsidRDefault="00F42FB8" w:rsidP="00F42FB8">
      <w:pPr>
        <w:pStyle w:val="TerminalDisplay"/>
      </w:pPr>
      <w:r>
        <w:t>snmp-agent trap source Vlanif1</w:t>
      </w:r>
    </w:p>
    <w:p w14:paraId="02AB8A33" w14:textId="77777777" w:rsidR="00F42FB8" w:rsidRDefault="00F42FB8" w:rsidP="00F42FB8">
      <w:pPr>
        <w:pStyle w:val="TerminalDisplay"/>
      </w:pPr>
      <w:r>
        <w:t>snmp-agent trap enable</w:t>
      </w:r>
    </w:p>
    <w:p w14:paraId="09E16EEB" w14:textId="77777777" w:rsidR="00F42FB8" w:rsidRDefault="00F42FB8" w:rsidP="00F42FB8">
      <w:pPr>
        <w:pStyle w:val="TerminalDisplay"/>
      </w:pPr>
      <w:r>
        <w:t>#</w:t>
      </w:r>
    </w:p>
    <w:p w14:paraId="2868DD2E" w14:textId="77777777" w:rsidR="00F42FB8" w:rsidRDefault="00F42FB8" w:rsidP="00F42FB8">
      <w:pPr>
        <w:pStyle w:val="TerminalDisplay"/>
      </w:pPr>
      <w:r>
        <w:t>return</w:t>
      </w:r>
    </w:p>
    <w:p w14:paraId="59F9F3D5" w14:textId="77777777" w:rsidR="00F42FB8" w:rsidRDefault="00F42FB8" w:rsidP="00F42FB8">
      <w:r>
        <w:t>Конфигурация на F2-AGG1</w:t>
      </w:r>
    </w:p>
    <w:p w14:paraId="650C23EE" w14:textId="77777777" w:rsidR="00F42FB8" w:rsidRDefault="00F42FB8" w:rsidP="00F42FB8">
      <w:pPr>
        <w:pStyle w:val="TerminalDisplay"/>
      </w:pPr>
      <w:r>
        <w:t>#</w:t>
      </w:r>
    </w:p>
    <w:p w14:paraId="1DCB590D" w14:textId="77777777" w:rsidR="00F42FB8" w:rsidRDefault="00F42FB8" w:rsidP="00F42FB8">
      <w:pPr>
        <w:pStyle w:val="TerminalDisplay"/>
      </w:pPr>
      <w:r>
        <w:t>sysname F2-AGG1</w:t>
      </w:r>
    </w:p>
    <w:p w14:paraId="1D23F74E" w14:textId="77777777" w:rsidR="00F42FB8" w:rsidRDefault="00F42FB8" w:rsidP="00F42FB8">
      <w:pPr>
        <w:pStyle w:val="TerminalDisplay"/>
      </w:pPr>
      <w:r>
        <w:t>#</w:t>
      </w:r>
    </w:p>
    <w:p w14:paraId="07D32BEE" w14:textId="77777777" w:rsidR="00F42FB8" w:rsidRDefault="00F42FB8" w:rsidP="00F42FB8">
      <w:pPr>
        <w:pStyle w:val="TerminalDisplay"/>
      </w:pPr>
      <w:r>
        <w:t>vlan batch 2 101 to 102 106 201 203 206</w:t>
      </w:r>
    </w:p>
    <w:p w14:paraId="4B48EC9A" w14:textId="77777777" w:rsidR="00F42FB8" w:rsidRDefault="00F42FB8" w:rsidP="00F42FB8">
      <w:pPr>
        <w:pStyle w:val="TerminalDisplay"/>
      </w:pPr>
      <w:r>
        <w:t>#</w:t>
      </w:r>
    </w:p>
    <w:p w14:paraId="47A9B10D" w14:textId="77777777" w:rsidR="00F42FB8" w:rsidRDefault="00F42FB8" w:rsidP="00F42FB8">
      <w:pPr>
        <w:pStyle w:val="TerminalDisplay"/>
      </w:pPr>
      <w:r>
        <w:t>dhcp enable</w:t>
      </w:r>
    </w:p>
    <w:p w14:paraId="53FA2925" w14:textId="77777777" w:rsidR="00F42FB8" w:rsidRDefault="00F42FB8" w:rsidP="00F42FB8">
      <w:pPr>
        <w:pStyle w:val="TerminalDisplay"/>
      </w:pPr>
      <w:r>
        <w:t>#</w:t>
      </w:r>
    </w:p>
    <w:p w14:paraId="3F096016" w14:textId="77777777" w:rsidR="00F42FB8" w:rsidRDefault="00F42FB8" w:rsidP="00F42FB8">
      <w:pPr>
        <w:pStyle w:val="TerminalDisplay"/>
      </w:pPr>
      <w:r>
        <w:t>ip pool admin</w:t>
      </w:r>
    </w:p>
    <w:p w14:paraId="65B7F831" w14:textId="77777777" w:rsidR="00F42FB8" w:rsidRDefault="00F42FB8" w:rsidP="00F42FB8">
      <w:pPr>
        <w:pStyle w:val="TerminalDisplay"/>
      </w:pPr>
      <w:r>
        <w:t xml:space="preserve"> gateway-list 192.168.102.254</w:t>
      </w:r>
    </w:p>
    <w:p w14:paraId="5DB96596" w14:textId="77777777" w:rsidR="00F42FB8" w:rsidRDefault="00F42FB8" w:rsidP="00F42FB8">
      <w:pPr>
        <w:pStyle w:val="TerminalDisplay"/>
      </w:pPr>
      <w:r>
        <w:lastRenderedPageBreak/>
        <w:t xml:space="preserve"> network 192.168.102.0 mask 255.255.255.0</w:t>
      </w:r>
    </w:p>
    <w:p w14:paraId="2C7B1A03" w14:textId="77777777" w:rsidR="00F42FB8" w:rsidRDefault="00F42FB8" w:rsidP="00F42FB8">
      <w:pPr>
        <w:pStyle w:val="TerminalDisplay"/>
      </w:pPr>
      <w:r>
        <w:t>#</w:t>
      </w:r>
    </w:p>
    <w:p w14:paraId="09A1BBDC" w14:textId="77777777" w:rsidR="00F42FB8" w:rsidRDefault="00F42FB8" w:rsidP="00F42FB8">
      <w:pPr>
        <w:pStyle w:val="TerminalDisplay"/>
      </w:pPr>
      <w:r>
        <w:t>ip pool ap-f2</w:t>
      </w:r>
    </w:p>
    <w:p w14:paraId="1CB0A770" w14:textId="77777777" w:rsidR="00F42FB8" w:rsidRDefault="00F42FB8" w:rsidP="00F42FB8">
      <w:pPr>
        <w:pStyle w:val="TerminalDisplay"/>
      </w:pPr>
      <w:r>
        <w:t xml:space="preserve"> gateway-list 192.168.206.254</w:t>
      </w:r>
    </w:p>
    <w:p w14:paraId="40143639" w14:textId="77777777" w:rsidR="00F42FB8" w:rsidRDefault="00F42FB8" w:rsidP="00F42FB8">
      <w:pPr>
        <w:pStyle w:val="TerminalDisplay"/>
      </w:pPr>
      <w:r>
        <w:t xml:space="preserve"> network 192.168.206.0 mask 255.255.255.0</w:t>
      </w:r>
    </w:p>
    <w:p w14:paraId="62710DEF" w14:textId="77777777" w:rsidR="00F42FB8" w:rsidRDefault="00F42FB8" w:rsidP="00F42FB8">
      <w:pPr>
        <w:pStyle w:val="TerminalDisplay"/>
      </w:pPr>
      <w:r>
        <w:t xml:space="preserve"> option 43 sub-option 3 ascii 192.168.205.253</w:t>
      </w:r>
    </w:p>
    <w:p w14:paraId="263072E0" w14:textId="77777777" w:rsidR="00F42FB8" w:rsidRDefault="00F42FB8" w:rsidP="00F42FB8">
      <w:pPr>
        <w:pStyle w:val="TerminalDisplay"/>
      </w:pPr>
      <w:r>
        <w:t>#</w:t>
      </w:r>
    </w:p>
    <w:p w14:paraId="2BB3C82E" w14:textId="77777777" w:rsidR="00F42FB8" w:rsidRDefault="00F42FB8" w:rsidP="00F42FB8">
      <w:pPr>
        <w:pStyle w:val="TerminalDisplay"/>
      </w:pPr>
      <w:r>
        <w:t>ip pool manager</w:t>
      </w:r>
    </w:p>
    <w:p w14:paraId="2B134728" w14:textId="77777777" w:rsidR="00F42FB8" w:rsidRDefault="00F42FB8" w:rsidP="00F42FB8">
      <w:pPr>
        <w:pStyle w:val="TerminalDisplay"/>
      </w:pPr>
      <w:r>
        <w:t xml:space="preserve"> gateway-list 192.168.101.254</w:t>
      </w:r>
    </w:p>
    <w:p w14:paraId="1D9D9716" w14:textId="77777777" w:rsidR="00F42FB8" w:rsidRDefault="00F42FB8" w:rsidP="00F42FB8">
      <w:pPr>
        <w:pStyle w:val="TerminalDisplay"/>
      </w:pPr>
      <w:r>
        <w:t xml:space="preserve"> network 192.168.101.0 mask 255.255.255.0</w:t>
      </w:r>
    </w:p>
    <w:p w14:paraId="41B9DA65" w14:textId="77777777" w:rsidR="00F42FB8" w:rsidRDefault="00F42FB8" w:rsidP="00F42FB8">
      <w:pPr>
        <w:pStyle w:val="TerminalDisplay"/>
      </w:pPr>
      <w:r>
        <w:t>#</w:t>
      </w:r>
    </w:p>
    <w:p w14:paraId="11FC1F66" w14:textId="77777777" w:rsidR="00F42FB8" w:rsidRDefault="00F42FB8" w:rsidP="00F42FB8">
      <w:pPr>
        <w:pStyle w:val="TerminalDisplay"/>
      </w:pPr>
      <w:r>
        <w:t>ip pool sta-f2</w:t>
      </w:r>
    </w:p>
    <w:p w14:paraId="104D4335" w14:textId="77777777" w:rsidR="00F42FB8" w:rsidRDefault="00F42FB8" w:rsidP="00F42FB8">
      <w:pPr>
        <w:pStyle w:val="TerminalDisplay"/>
      </w:pPr>
      <w:r>
        <w:t xml:space="preserve"> gateway-list 192.168.106.254</w:t>
      </w:r>
    </w:p>
    <w:p w14:paraId="7F17EFBD" w14:textId="77777777" w:rsidR="00F42FB8" w:rsidRDefault="00F42FB8" w:rsidP="00F42FB8">
      <w:pPr>
        <w:pStyle w:val="TerminalDisplay"/>
      </w:pPr>
      <w:r>
        <w:t xml:space="preserve"> network 192.168.106.0 mask 255.255.255.0</w:t>
      </w:r>
    </w:p>
    <w:p w14:paraId="54551B4C" w14:textId="77777777" w:rsidR="00F42FB8" w:rsidRDefault="00F42FB8" w:rsidP="00F42FB8">
      <w:pPr>
        <w:pStyle w:val="TerminalDisplay"/>
      </w:pPr>
      <w:r>
        <w:t>#</w:t>
      </w:r>
    </w:p>
    <w:p w14:paraId="60051357" w14:textId="77777777" w:rsidR="00F42FB8" w:rsidRDefault="00F42FB8" w:rsidP="00F42FB8">
      <w:pPr>
        <w:pStyle w:val="TerminalDisplay"/>
      </w:pPr>
      <w:r>
        <w:t>interface Vlanif2</w:t>
      </w:r>
    </w:p>
    <w:p w14:paraId="3DC3DD8D" w14:textId="77777777" w:rsidR="00F42FB8" w:rsidRDefault="00F42FB8" w:rsidP="00F42FB8">
      <w:pPr>
        <w:pStyle w:val="TerminalDisplay"/>
      </w:pPr>
      <w:r>
        <w:t xml:space="preserve"> ip address 192.168.2.254 255.255.255.0</w:t>
      </w:r>
    </w:p>
    <w:p w14:paraId="1E17481C" w14:textId="77777777" w:rsidR="00F42FB8" w:rsidRDefault="00F42FB8" w:rsidP="00F42FB8">
      <w:pPr>
        <w:pStyle w:val="TerminalDisplay"/>
      </w:pPr>
      <w:r>
        <w:t>#</w:t>
      </w:r>
    </w:p>
    <w:p w14:paraId="7E36247F" w14:textId="77777777" w:rsidR="00F42FB8" w:rsidRDefault="00F42FB8" w:rsidP="00F42FB8">
      <w:pPr>
        <w:pStyle w:val="TerminalDisplay"/>
      </w:pPr>
      <w:r>
        <w:t>interface Vlanif101</w:t>
      </w:r>
    </w:p>
    <w:p w14:paraId="7E232387" w14:textId="77777777" w:rsidR="00F42FB8" w:rsidRDefault="00F42FB8" w:rsidP="00F42FB8">
      <w:pPr>
        <w:pStyle w:val="TerminalDisplay"/>
      </w:pPr>
      <w:r>
        <w:t xml:space="preserve"> ip address 192.168.101.254 255.255.255.0</w:t>
      </w:r>
    </w:p>
    <w:p w14:paraId="2516FAF0" w14:textId="77777777" w:rsidR="00F42FB8" w:rsidRDefault="00F42FB8" w:rsidP="00F42FB8">
      <w:pPr>
        <w:pStyle w:val="TerminalDisplay"/>
      </w:pPr>
      <w:r>
        <w:t xml:space="preserve"> dhcp select global</w:t>
      </w:r>
    </w:p>
    <w:p w14:paraId="7DA59DA1" w14:textId="77777777" w:rsidR="00F42FB8" w:rsidRDefault="00F42FB8" w:rsidP="00F42FB8">
      <w:pPr>
        <w:pStyle w:val="TerminalDisplay"/>
      </w:pPr>
      <w:r>
        <w:t>#</w:t>
      </w:r>
    </w:p>
    <w:p w14:paraId="559D1E86" w14:textId="77777777" w:rsidR="00F42FB8" w:rsidRDefault="00F42FB8" w:rsidP="00F42FB8">
      <w:pPr>
        <w:pStyle w:val="TerminalDisplay"/>
      </w:pPr>
      <w:r>
        <w:t>interface Vlanif102</w:t>
      </w:r>
    </w:p>
    <w:p w14:paraId="07A8F065" w14:textId="77777777" w:rsidR="00F42FB8" w:rsidRDefault="00F42FB8" w:rsidP="00F42FB8">
      <w:pPr>
        <w:pStyle w:val="TerminalDisplay"/>
      </w:pPr>
      <w:r>
        <w:t xml:space="preserve"> ip address 192.168.102.254 255.255.255.0</w:t>
      </w:r>
    </w:p>
    <w:p w14:paraId="771B13E0" w14:textId="77777777" w:rsidR="00F42FB8" w:rsidRDefault="00F42FB8" w:rsidP="00F42FB8">
      <w:pPr>
        <w:pStyle w:val="TerminalDisplay"/>
      </w:pPr>
      <w:r>
        <w:t xml:space="preserve"> dhcp select global</w:t>
      </w:r>
    </w:p>
    <w:p w14:paraId="64D679A0" w14:textId="77777777" w:rsidR="00F42FB8" w:rsidRDefault="00F42FB8" w:rsidP="00F42FB8">
      <w:pPr>
        <w:pStyle w:val="TerminalDisplay"/>
      </w:pPr>
      <w:r>
        <w:t>#</w:t>
      </w:r>
    </w:p>
    <w:p w14:paraId="1304D5B4" w14:textId="77777777" w:rsidR="00F42FB8" w:rsidRDefault="00F42FB8" w:rsidP="00F42FB8">
      <w:pPr>
        <w:pStyle w:val="TerminalDisplay"/>
      </w:pPr>
      <w:r>
        <w:t>interface Vlanif106</w:t>
      </w:r>
    </w:p>
    <w:p w14:paraId="3B87276B" w14:textId="77777777" w:rsidR="00F42FB8" w:rsidRDefault="00F42FB8" w:rsidP="00F42FB8">
      <w:pPr>
        <w:pStyle w:val="TerminalDisplay"/>
      </w:pPr>
      <w:r>
        <w:t xml:space="preserve"> ip address 192.168.106.254 255.255.255.0</w:t>
      </w:r>
    </w:p>
    <w:p w14:paraId="4B000338" w14:textId="77777777" w:rsidR="00F42FB8" w:rsidRDefault="00F42FB8" w:rsidP="00F42FB8">
      <w:pPr>
        <w:pStyle w:val="TerminalDisplay"/>
      </w:pPr>
      <w:r>
        <w:t xml:space="preserve"> dhcp select global</w:t>
      </w:r>
    </w:p>
    <w:p w14:paraId="5A8862E5" w14:textId="77777777" w:rsidR="00F42FB8" w:rsidRDefault="00F42FB8" w:rsidP="00F42FB8">
      <w:pPr>
        <w:pStyle w:val="TerminalDisplay"/>
      </w:pPr>
      <w:r>
        <w:t>#</w:t>
      </w:r>
    </w:p>
    <w:p w14:paraId="3D46C614" w14:textId="77777777" w:rsidR="00F42FB8" w:rsidRDefault="00F42FB8" w:rsidP="00F42FB8">
      <w:pPr>
        <w:pStyle w:val="TerminalDisplay"/>
      </w:pPr>
      <w:r>
        <w:t>interface Vlanif201</w:t>
      </w:r>
    </w:p>
    <w:p w14:paraId="5F29D3C4" w14:textId="77777777" w:rsidR="00F42FB8" w:rsidRDefault="00F42FB8" w:rsidP="00F42FB8">
      <w:pPr>
        <w:pStyle w:val="TerminalDisplay"/>
      </w:pPr>
      <w:r>
        <w:t xml:space="preserve"> ip address 192.168.201.2 255.255.255.252</w:t>
      </w:r>
    </w:p>
    <w:p w14:paraId="62ADF29F" w14:textId="77777777" w:rsidR="00F42FB8" w:rsidRDefault="00F42FB8" w:rsidP="00F42FB8">
      <w:pPr>
        <w:pStyle w:val="TerminalDisplay"/>
      </w:pPr>
      <w:r>
        <w:t>#</w:t>
      </w:r>
    </w:p>
    <w:p w14:paraId="4641B798" w14:textId="77777777" w:rsidR="00F42FB8" w:rsidRDefault="00F42FB8" w:rsidP="00F42FB8">
      <w:pPr>
        <w:pStyle w:val="TerminalDisplay"/>
      </w:pPr>
      <w:r>
        <w:t>interface Vlanif203</w:t>
      </w:r>
    </w:p>
    <w:p w14:paraId="622D2965" w14:textId="77777777" w:rsidR="00F42FB8" w:rsidRDefault="00F42FB8" w:rsidP="00F42FB8">
      <w:pPr>
        <w:pStyle w:val="TerminalDisplay"/>
      </w:pPr>
      <w:r>
        <w:t xml:space="preserve"> ip address 192.168.203.1 255.255.255.252</w:t>
      </w:r>
    </w:p>
    <w:p w14:paraId="7999E619" w14:textId="77777777" w:rsidR="00F42FB8" w:rsidRDefault="00F42FB8" w:rsidP="00F42FB8">
      <w:pPr>
        <w:pStyle w:val="TerminalDisplay"/>
      </w:pPr>
      <w:r>
        <w:t>#</w:t>
      </w:r>
    </w:p>
    <w:p w14:paraId="201D4831" w14:textId="77777777" w:rsidR="00F42FB8" w:rsidRDefault="00F42FB8" w:rsidP="00F42FB8">
      <w:pPr>
        <w:pStyle w:val="TerminalDisplay"/>
      </w:pPr>
      <w:r>
        <w:t>interface Vlanif206</w:t>
      </w:r>
    </w:p>
    <w:p w14:paraId="1E674410" w14:textId="77777777" w:rsidR="00F42FB8" w:rsidRDefault="00F42FB8" w:rsidP="00F42FB8">
      <w:pPr>
        <w:pStyle w:val="TerminalDisplay"/>
      </w:pPr>
      <w:r>
        <w:t xml:space="preserve"> ip address 192.168.206.254 255.255.255.0</w:t>
      </w:r>
    </w:p>
    <w:p w14:paraId="7AAADF7E" w14:textId="77777777" w:rsidR="00F42FB8" w:rsidRDefault="00F42FB8" w:rsidP="00F42FB8">
      <w:pPr>
        <w:pStyle w:val="TerminalDisplay"/>
      </w:pPr>
      <w:r>
        <w:t xml:space="preserve"> dhcp select global</w:t>
      </w:r>
    </w:p>
    <w:p w14:paraId="084CE222" w14:textId="77777777" w:rsidR="00F42FB8" w:rsidRDefault="00F42FB8" w:rsidP="00F42FB8">
      <w:pPr>
        <w:pStyle w:val="TerminalDisplay"/>
      </w:pPr>
      <w:r>
        <w:t>#</w:t>
      </w:r>
    </w:p>
    <w:p w14:paraId="088BE17C" w14:textId="77777777" w:rsidR="00F42FB8" w:rsidRDefault="00F42FB8" w:rsidP="00F42FB8">
      <w:pPr>
        <w:pStyle w:val="TerminalDisplay"/>
      </w:pPr>
      <w:r>
        <w:t>interface GigabitEthernet0/0/1</w:t>
      </w:r>
    </w:p>
    <w:p w14:paraId="79560F2F" w14:textId="77777777" w:rsidR="00F42FB8" w:rsidRDefault="00F42FB8" w:rsidP="00F42FB8">
      <w:pPr>
        <w:pStyle w:val="TerminalDisplay"/>
      </w:pPr>
      <w:r>
        <w:t xml:space="preserve"> port link-type access</w:t>
      </w:r>
    </w:p>
    <w:p w14:paraId="759186AA" w14:textId="77777777" w:rsidR="00F42FB8" w:rsidRDefault="00F42FB8" w:rsidP="00F42FB8">
      <w:pPr>
        <w:pStyle w:val="TerminalDisplay"/>
      </w:pPr>
      <w:r>
        <w:t xml:space="preserve"> port default vlan 201</w:t>
      </w:r>
    </w:p>
    <w:p w14:paraId="6AE82D0E" w14:textId="77777777" w:rsidR="00F42FB8" w:rsidRDefault="00F42FB8" w:rsidP="00F42FB8">
      <w:pPr>
        <w:pStyle w:val="TerminalDisplay"/>
      </w:pPr>
      <w:r>
        <w:t>#</w:t>
      </w:r>
    </w:p>
    <w:p w14:paraId="68155151" w14:textId="77777777" w:rsidR="00F42FB8" w:rsidRDefault="00F42FB8" w:rsidP="00F42FB8">
      <w:pPr>
        <w:pStyle w:val="TerminalDisplay"/>
      </w:pPr>
      <w:r>
        <w:t>interface GigabitEthernet0/0/2</w:t>
      </w:r>
    </w:p>
    <w:p w14:paraId="14DD8B89" w14:textId="77777777" w:rsidR="00F42FB8" w:rsidRDefault="00F42FB8" w:rsidP="00F42FB8">
      <w:pPr>
        <w:pStyle w:val="TerminalDisplay"/>
      </w:pPr>
      <w:r>
        <w:t xml:space="preserve"> port link-type access</w:t>
      </w:r>
    </w:p>
    <w:p w14:paraId="123ECAF5" w14:textId="77777777" w:rsidR="00F42FB8" w:rsidRDefault="00F42FB8" w:rsidP="00F42FB8">
      <w:pPr>
        <w:pStyle w:val="TerminalDisplay"/>
      </w:pPr>
      <w:r>
        <w:t xml:space="preserve"> port default vlan 203</w:t>
      </w:r>
    </w:p>
    <w:p w14:paraId="0DFCD7B9" w14:textId="77777777" w:rsidR="00F42FB8" w:rsidRDefault="00F42FB8" w:rsidP="00F42FB8">
      <w:pPr>
        <w:pStyle w:val="TerminalDisplay"/>
      </w:pPr>
      <w:r>
        <w:t>#</w:t>
      </w:r>
    </w:p>
    <w:p w14:paraId="37EC88F5" w14:textId="77777777" w:rsidR="00F42FB8" w:rsidRDefault="00F42FB8" w:rsidP="00F42FB8">
      <w:pPr>
        <w:pStyle w:val="TerminalDisplay"/>
      </w:pPr>
      <w:r>
        <w:t>interface GigabitEthernet0/0/11</w:t>
      </w:r>
    </w:p>
    <w:p w14:paraId="084EF40D" w14:textId="77777777" w:rsidR="00F42FB8" w:rsidRDefault="00F42FB8" w:rsidP="00F42FB8">
      <w:pPr>
        <w:pStyle w:val="TerminalDisplay"/>
      </w:pPr>
      <w:r>
        <w:t xml:space="preserve"> port link-type trunk</w:t>
      </w:r>
    </w:p>
    <w:p w14:paraId="57F5506B" w14:textId="77777777" w:rsidR="00F42FB8" w:rsidRDefault="00F42FB8" w:rsidP="00F42FB8">
      <w:pPr>
        <w:pStyle w:val="TerminalDisplay"/>
      </w:pPr>
      <w:r>
        <w:t xml:space="preserve"> port trunk pvid vlan 2</w:t>
      </w:r>
    </w:p>
    <w:p w14:paraId="791AED76" w14:textId="77777777" w:rsidR="00F42FB8" w:rsidRDefault="00F42FB8" w:rsidP="00F42FB8">
      <w:pPr>
        <w:pStyle w:val="TerminalDisplay"/>
      </w:pPr>
      <w:r>
        <w:t xml:space="preserve"> port trunk allow-pass vlan 2 102</w:t>
      </w:r>
    </w:p>
    <w:p w14:paraId="1914CAD8" w14:textId="77777777" w:rsidR="00F42FB8" w:rsidRDefault="00F42FB8" w:rsidP="00F42FB8">
      <w:pPr>
        <w:pStyle w:val="TerminalDisplay"/>
      </w:pPr>
      <w:r>
        <w:t>#</w:t>
      </w:r>
    </w:p>
    <w:p w14:paraId="4DB6876D" w14:textId="77777777" w:rsidR="00F42FB8" w:rsidRDefault="00F42FB8" w:rsidP="00F42FB8">
      <w:pPr>
        <w:pStyle w:val="TerminalDisplay"/>
      </w:pPr>
      <w:r>
        <w:t>interface GigabitEthernet0/0/12</w:t>
      </w:r>
    </w:p>
    <w:p w14:paraId="6E763AF5" w14:textId="77777777" w:rsidR="00F42FB8" w:rsidRDefault="00F42FB8" w:rsidP="00F42FB8">
      <w:pPr>
        <w:pStyle w:val="TerminalDisplay"/>
      </w:pPr>
      <w:r>
        <w:t xml:space="preserve"> port link-type trunk</w:t>
      </w:r>
    </w:p>
    <w:p w14:paraId="48C0CB74" w14:textId="77777777" w:rsidR="00F42FB8" w:rsidRDefault="00F42FB8" w:rsidP="00F42FB8">
      <w:pPr>
        <w:pStyle w:val="TerminalDisplay"/>
      </w:pPr>
      <w:r>
        <w:lastRenderedPageBreak/>
        <w:t xml:space="preserve"> port trunk pvid vlan 2</w:t>
      </w:r>
    </w:p>
    <w:p w14:paraId="274A041F" w14:textId="77777777" w:rsidR="00F42FB8" w:rsidRDefault="00F42FB8" w:rsidP="00F42FB8">
      <w:pPr>
        <w:pStyle w:val="TerminalDisplay"/>
      </w:pPr>
      <w:r>
        <w:t xml:space="preserve"> port trunk allow-pass vlan 2 101 106 206</w:t>
      </w:r>
    </w:p>
    <w:p w14:paraId="5D8CF114" w14:textId="77777777" w:rsidR="00F42FB8" w:rsidRDefault="00F42FB8" w:rsidP="00F42FB8">
      <w:pPr>
        <w:pStyle w:val="TerminalDisplay"/>
      </w:pPr>
      <w:r>
        <w:t>#</w:t>
      </w:r>
    </w:p>
    <w:p w14:paraId="0309619D" w14:textId="77777777" w:rsidR="00F42FB8" w:rsidRDefault="00F42FB8" w:rsidP="00F42FB8">
      <w:pPr>
        <w:pStyle w:val="TerminalDisplay"/>
      </w:pPr>
      <w:r>
        <w:t>interface GigabitEthernet0/0/13</w:t>
      </w:r>
    </w:p>
    <w:p w14:paraId="19F2733E" w14:textId="77777777" w:rsidR="00F42FB8" w:rsidRDefault="00F42FB8" w:rsidP="00F42FB8">
      <w:pPr>
        <w:pStyle w:val="TerminalDisplay"/>
      </w:pPr>
      <w:r>
        <w:t xml:space="preserve"> port link-type trunk</w:t>
      </w:r>
    </w:p>
    <w:p w14:paraId="053BD5A4" w14:textId="77777777" w:rsidR="00F42FB8" w:rsidRDefault="00F42FB8" w:rsidP="00F42FB8">
      <w:pPr>
        <w:pStyle w:val="TerminalDisplay"/>
      </w:pPr>
      <w:r>
        <w:t xml:space="preserve"> port trunk pvid vlan 2</w:t>
      </w:r>
    </w:p>
    <w:p w14:paraId="637F9CF6" w14:textId="77777777" w:rsidR="00F42FB8" w:rsidRDefault="00F42FB8" w:rsidP="00F42FB8">
      <w:pPr>
        <w:pStyle w:val="TerminalDisplay"/>
      </w:pPr>
      <w:r>
        <w:t xml:space="preserve"> port trunk allow-pass vlan 2 102</w:t>
      </w:r>
    </w:p>
    <w:p w14:paraId="31B585E6" w14:textId="77777777" w:rsidR="00F42FB8" w:rsidRDefault="00F42FB8" w:rsidP="00F42FB8">
      <w:pPr>
        <w:pStyle w:val="TerminalDisplay"/>
      </w:pPr>
      <w:r>
        <w:t>#</w:t>
      </w:r>
    </w:p>
    <w:p w14:paraId="1BDE9E0D" w14:textId="77777777" w:rsidR="00F42FB8" w:rsidRDefault="00F42FB8" w:rsidP="00F42FB8">
      <w:pPr>
        <w:pStyle w:val="TerminalDisplay"/>
      </w:pPr>
      <w:r>
        <w:t>ospf 1</w:t>
      </w:r>
    </w:p>
    <w:p w14:paraId="466215DD" w14:textId="77777777" w:rsidR="00F42FB8" w:rsidRDefault="00F42FB8" w:rsidP="00F42FB8">
      <w:pPr>
        <w:pStyle w:val="TerminalDisplay"/>
      </w:pPr>
      <w:r>
        <w:t xml:space="preserve"> area 0.0.0.0</w:t>
      </w:r>
    </w:p>
    <w:p w14:paraId="3BEDA184" w14:textId="77777777" w:rsidR="00F42FB8" w:rsidRDefault="00F42FB8" w:rsidP="00F42FB8">
      <w:pPr>
        <w:pStyle w:val="TerminalDisplay"/>
      </w:pPr>
      <w:r>
        <w:t xml:space="preserve">  network 192.168.2.0 0.0.0.255</w:t>
      </w:r>
    </w:p>
    <w:p w14:paraId="265A23D0" w14:textId="77777777" w:rsidR="00F42FB8" w:rsidRDefault="00F42FB8" w:rsidP="00F42FB8">
      <w:pPr>
        <w:pStyle w:val="TerminalDisplay"/>
      </w:pPr>
      <w:r>
        <w:t xml:space="preserve">  network 192.168.101.0 0.0.0.255</w:t>
      </w:r>
    </w:p>
    <w:p w14:paraId="6B1CBAC0" w14:textId="77777777" w:rsidR="00F42FB8" w:rsidRDefault="00F42FB8" w:rsidP="00F42FB8">
      <w:pPr>
        <w:pStyle w:val="TerminalDisplay"/>
      </w:pPr>
      <w:r>
        <w:t xml:space="preserve">  network 192.168.102.0 0.0.0.255</w:t>
      </w:r>
    </w:p>
    <w:p w14:paraId="48354FEF" w14:textId="77777777" w:rsidR="00F42FB8" w:rsidRDefault="00F42FB8" w:rsidP="00F42FB8">
      <w:pPr>
        <w:pStyle w:val="TerminalDisplay"/>
      </w:pPr>
      <w:r>
        <w:t xml:space="preserve">  network 192.168.106.0 0.0.0.255</w:t>
      </w:r>
    </w:p>
    <w:p w14:paraId="40486B27" w14:textId="77777777" w:rsidR="00F42FB8" w:rsidRDefault="00F42FB8" w:rsidP="00F42FB8">
      <w:pPr>
        <w:pStyle w:val="TerminalDisplay"/>
      </w:pPr>
      <w:r>
        <w:t xml:space="preserve">  network 192.168.201.0 0.0.0.3</w:t>
      </w:r>
    </w:p>
    <w:p w14:paraId="35437D27" w14:textId="77777777" w:rsidR="00F42FB8" w:rsidRDefault="00F42FB8" w:rsidP="00F42FB8">
      <w:pPr>
        <w:pStyle w:val="TerminalDisplay"/>
      </w:pPr>
      <w:r>
        <w:t xml:space="preserve">  network 192.168.203.0 0.0.0.3</w:t>
      </w:r>
    </w:p>
    <w:p w14:paraId="79250DAB" w14:textId="77777777" w:rsidR="00F42FB8" w:rsidRDefault="00F42FB8" w:rsidP="00F42FB8">
      <w:pPr>
        <w:pStyle w:val="TerminalDisplay"/>
      </w:pPr>
      <w:r>
        <w:t xml:space="preserve">  network 192.168.206.0 0.0.0.255</w:t>
      </w:r>
    </w:p>
    <w:p w14:paraId="1D8A446C" w14:textId="77777777" w:rsidR="00F42FB8" w:rsidRDefault="00F42FB8" w:rsidP="00F42FB8">
      <w:pPr>
        <w:pStyle w:val="TerminalDisplay"/>
      </w:pPr>
      <w:r>
        <w:t>#</w:t>
      </w:r>
    </w:p>
    <w:p w14:paraId="5C6F9AE8" w14:textId="77777777" w:rsidR="00F42FB8" w:rsidRDefault="00F42FB8" w:rsidP="00F42FB8">
      <w:pPr>
        <w:pStyle w:val="TerminalDisplay"/>
      </w:pPr>
      <w:r>
        <w:t>snmp-agent</w:t>
      </w:r>
    </w:p>
    <w:p w14:paraId="40968E8C" w14:textId="77777777" w:rsidR="00F42FB8" w:rsidRDefault="00F42FB8" w:rsidP="00F42FB8">
      <w:pPr>
        <w:pStyle w:val="TerminalDisplay"/>
      </w:pPr>
      <w:r>
        <w:t>snmp-agent local-engineid 800007DB034C1FCC070327</w:t>
      </w:r>
    </w:p>
    <w:p w14:paraId="6AE769A6" w14:textId="77777777" w:rsidR="00F42FB8" w:rsidRDefault="00F42FB8" w:rsidP="00F42FB8">
      <w:pPr>
        <w:pStyle w:val="TerminalDisplay"/>
      </w:pPr>
      <w:r>
        <w:t>snmp-agent sys-info version v3</w:t>
      </w:r>
    </w:p>
    <w:p w14:paraId="4ACCE882" w14:textId="77777777" w:rsidR="00F42FB8" w:rsidRDefault="00F42FB8" w:rsidP="00F42FB8">
      <w:pPr>
        <w:pStyle w:val="TerminalDisplay"/>
      </w:pPr>
      <w:r>
        <w:t>snmp-agent group v3 datacom privacy</w:t>
      </w:r>
    </w:p>
    <w:p w14:paraId="3200AFF3" w14:textId="77777777" w:rsidR="00F42FB8" w:rsidRDefault="00F42FB8" w:rsidP="00F42FB8">
      <w:pPr>
        <w:pStyle w:val="TerminalDisplay"/>
      </w:pPr>
      <w:r>
        <w:t>snmp-agent target-host trap address udp-domain 192.168.100.2 params securityname</w:t>
      </w:r>
    </w:p>
    <w:p w14:paraId="5F6AC642" w14:textId="77777777" w:rsidR="00F42FB8" w:rsidRDefault="00F42FB8" w:rsidP="00F42FB8">
      <w:pPr>
        <w:pStyle w:val="TerminalDisplay"/>
      </w:pPr>
      <w:r>
        <w:t xml:space="preserve"> datacom v3</w:t>
      </w:r>
    </w:p>
    <w:p w14:paraId="1E44A8AC" w14:textId="77777777" w:rsidR="00F42FB8" w:rsidRDefault="00F42FB8" w:rsidP="00F42FB8">
      <w:pPr>
        <w:pStyle w:val="TerminalDisplay"/>
      </w:pPr>
      <w:r>
        <w:t>snmp-agent usm-user v3 test datacom authentication-mode md5 +3V3OM/)GC'7M+H\V-,;</w:t>
      </w:r>
    </w:p>
    <w:p w14:paraId="4B078807" w14:textId="77777777" w:rsidR="00F42FB8" w:rsidRDefault="00F42FB8" w:rsidP="00F42FB8">
      <w:pPr>
        <w:pStyle w:val="TerminalDisplay"/>
      </w:pPr>
      <w:r>
        <w:t>(!!! privacy-mode des56 +3V3OM/)GC'7M+H\V-,;(!!!</w:t>
      </w:r>
    </w:p>
    <w:p w14:paraId="7AFA618F" w14:textId="77777777" w:rsidR="00F42FB8" w:rsidRDefault="00F42FB8" w:rsidP="00F42FB8">
      <w:pPr>
        <w:pStyle w:val="TerminalDisplay"/>
      </w:pPr>
      <w:r>
        <w:t>snmp-agent trap source Vlanif2</w:t>
      </w:r>
    </w:p>
    <w:p w14:paraId="727DB62A" w14:textId="77777777" w:rsidR="00F42FB8" w:rsidRDefault="00F42FB8" w:rsidP="00F42FB8">
      <w:pPr>
        <w:pStyle w:val="TerminalDisplay"/>
      </w:pPr>
      <w:r>
        <w:t>snmp-agent trap enable</w:t>
      </w:r>
    </w:p>
    <w:p w14:paraId="5BC255FA" w14:textId="77777777" w:rsidR="00F42FB8" w:rsidRDefault="00F42FB8" w:rsidP="00F42FB8">
      <w:pPr>
        <w:pStyle w:val="TerminalDisplay"/>
      </w:pPr>
      <w:r>
        <w:t>#</w:t>
      </w:r>
    </w:p>
    <w:p w14:paraId="4969473D" w14:textId="77777777" w:rsidR="00F42FB8" w:rsidRDefault="00F42FB8" w:rsidP="00F42FB8">
      <w:pPr>
        <w:pStyle w:val="TerminalDisplay"/>
      </w:pPr>
      <w:r>
        <w:t>return</w:t>
      </w:r>
    </w:p>
    <w:p w14:paraId="66DECCD2" w14:textId="77777777" w:rsidR="00F42FB8" w:rsidRDefault="00F42FB8" w:rsidP="00F42FB8">
      <w:r>
        <w:t>Конфигурация на F3-AGG1</w:t>
      </w:r>
    </w:p>
    <w:p w14:paraId="0C647014" w14:textId="77777777" w:rsidR="00F42FB8" w:rsidRDefault="00F42FB8" w:rsidP="00F42FB8">
      <w:pPr>
        <w:pStyle w:val="TerminalDisplay"/>
      </w:pPr>
      <w:r>
        <w:t>#</w:t>
      </w:r>
    </w:p>
    <w:p w14:paraId="042C764D" w14:textId="77777777" w:rsidR="00F42FB8" w:rsidRDefault="00F42FB8" w:rsidP="00F42FB8">
      <w:pPr>
        <w:pStyle w:val="TerminalDisplay"/>
      </w:pPr>
      <w:r>
        <w:t>sysname F3-AGG1</w:t>
      </w:r>
    </w:p>
    <w:p w14:paraId="38C322F1" w14:textId="77777777" w:rsidR="00F42FB8" w:rsidRDefault="00F42FB8" w:rsidP="00F42FB8">
      <w:pPr>
        <w:pStyle w:val="TerminalDisplay"/>
      </w:pPr>
      <w:r>
        <w:t>#</w:t>
      </w:r>
    </w:p>
    <w:p w14:paraId="31204F85" w14:textId="77777777" w:rsidR="00F42FB8" w:rsidRDefault="00F42FB8" w:rsidP="00F42FB8">
      <w:pPr>
        <w:pStyle w:val="TerminalDisplay"/>
      </w:pPr>
      <w:r>
        <w:t>vlan batch 3 103 to 104 107 202 to 203 207</w:t>
      </w:r>
    </w:p>
    <w:p w14:paraId="3F975E3C" w14:textId="77777777" w:rsidR="00F42FB8" w:rsidRDefault="00F42FB8" w:rsidP="00F42FB8">
      <w:pPr>
        <w:pStyle w:val="TerminalDisplay"/>
      </w:pPr>
      <w:r>
        <w:t>#</w:t>
      </w:r>
    </w:p>
    <w:p w14:paraId="2D06F120" w14:textId="77777777" w:rsidR="00F42FB8" w:rsidRDefault="00F42FB8" w:rsidP="00F42FB8">
      <w:pPr>
        <w:pStyle w:val="TerminalDisplay"/>
      </w:pPr>
      <w:r>
        <w:t>ip pool ap-f3</w:t>
      </w:r>
    </w:p>
    <w:p w14:paraId="7E5D1D7B" w14:textId="77777777" w:rsidR="00F42FB8" w:rsidRDefault="00F42FB8" w:rsidP="00F42FB8">
      <w:pPr>
        <w:pStyle w:val="TerminalDisplay"/>
      </w:pPr>
      <w:r>
        <w:t xml:space="preserve"> gateway-list 192.168.207.254</w:t>
      </w:r>
    </w:p>
    <w:p w14:paraId="5540F51D" w14:textId="77777777" w:rsidR="00F42FB8" w:rsidRDefault="00F42FB8" w:rsidP="00F42FB8">
      <w:pPr>
        <w:pStyle w:val="TerminalDisplay"/>
      </w:pPr>
      <w:r>
        <w:t xml:space="preserve"> network 192.168.207.0 mask 255.255.255.0</w:t>
      </w:r>
    </w:p>
    <w:p w14:paraId="38083613" w14:textId="77777777" w:rsidR="00F42FB8" w:rsidRDefault="00F42FB8" w:rsidP="00F42FB8">
      <w:pPr>
        <w:pStyle w:val="TerminalDisplay"/>
      </w:pPr>
      <w:r>
        <w:t xml:space="preserve"> option 43 sub-option 3 ascii 192.168.205.253</w:t>
      </w:r>
    </w:p>
    <w:p w14:paraId="2E0F36E4" w14:textId="77777777" w:rsidR="00F42FB8" w:rsidRDefault="00F42FB8" w:rsidP="00F42FB8">
      <w:pPr>
        <w:pStyle w:val="TerminalDisplay"/>
      </w:pPr>
      <w:r>
        <w:t>#</w:t>
      </w:r>
    </w:p>
    <w:p w14:paraId="18B9A751" w14:textId="77777777" w:rsidR="00F42FB8" w:rsidRDefault="00F42FB8" w:rsidP="00F42FB8">
      <w:pPr>
        <w:pStyle w:val="TerminalDisplay"/>
      </w:pPr>
      <w:r>
        <w:t>ip pool marketing</w:t>
      </w:r>
    </w:p>
    <w:p w14:paraId="255483C7" w14:textId="77777777" w:rsidR="00F42FB8" w:rsidRDefault="00F42FB8" w:rsidP="00F42FB8">
      <w:pPr>
        <w:pStyle w:val="TerminalDisplay"/>
      </w:pPr>
      <w:r>
        <w:t xml:space="preserve"> gateway-list 192.168.103.254</w:t>
      </w:r>
    </w:p>
    <w:p w14:paraId="3650295C" w14:textId="77777777" w:rsidR="00F42FB8" w:rsidRDefault="00F42FB8" w:rsidP="00F42FB8">
      <w:pPr>
        <w:pStyle w:val="TerminalDisplay"/>
      </w:pPr>
      <w:r>
        <w:t xml:space="preserve"> network 192.168.103.0 mask 255.255.255.0</w:t>
      </w:r>
    </w:p>
    <w:p w14:paraId="3C4F6D83" w14:textId="77777777" w:rsidR="00F42FB8" w:rsidRDefault="00F42FB8" w:rsidP="00F42FB8">
      <w:pPr>
        <w:pStyle w:val="TerminalDisplay"/>
      </w:pPr>
      <w:r>
        <w:t>#</w:t>
      </w:r>
    </w:p>
    <w:p w14:paraId="4E29122E" w14:textId="77777777" w:rsidR="00F42FB8" w:rsidRDefault="00F42FB8" w:rsidP="00F42FB8">
      <w:pPr>
        <w:pStyle w:val="TerminalDisplay"/>
      </w:pPr>
      <w:r>
        <w:t>ip pool rd</w:t>
      </w:r>
    </w:p>
    <w:p w14:paraId="18AB5584" w14:textId="77777777" w:rsidR="00F42FB8" w:rsidRDefault="00F42FB8" w:rsidP="00F42FB8">
      <w:pPr>
        <w:pStyle w:val="TerminalDisplay"/>
      </w:pPr>
      <w:r>
        <w:t xml:space="preserve"> gateway-list 192.168.104.254</w:t>
      </w:r>
    </w:p>
    <w:p w14:paraId="7FFC6484" w14:textId="77777777" w:rsidR="00F42FB8" w:rsidRDefault="00F42FB8" w:rsidP="00F42FB8">
      <w:pPr>
        <w:pStyle w:val="TerminalDisplay"/>
      </w:pPr>
      <w:r>
        <w:t xml:space="preserve"> network 192.168.104.0 mask 255.255.255.0</w:t>
      </w:r>
    </w:p>
    <w:p w14:paraId="10A92BAB" w14:textId="77777777" w:rsidR="00F42FB8" w:rsidRDefault="00F42FB8" w:rsidP="00F42FB8">
      <w:pPr>
        <w:pStyle w:val="TerminalDisplay"/>
      </w:pPr>
      <w:r>
        <w:t>#</w:t>
      </w:r>
    </w:p>
    <w:p w14:paraId="44FD0195" w14:textId="77777777" w:rsidR="00F42FB8" w:rsidRDefault="00F42FB8" w:rsidP="00F42FB8">
      <w:pPr>
        <w:pStyle w:val="TerminalDisplay"/>
      </w:pPr>
      <w:r>
        <w:t>ip pool sta-f3</w:t>
      </w:r>
    </w:p>
    <w:p w14:paraId="39328F64" w14:textId="77777777" w:rsidR="00F42FB8" w:rsidRDefault="00F42FB8" w:rsidP="00F42FB8">
      <w:pPr>
        <w:pStyle w:val="TerminalDisplay"/>
      </w:pPr>
      <w:r>
        <w:t xml:space="preserve"> gateway-list 192.168.107.254</w:t>
      </w:r>
    </w:p>
    <w:p w14:paraId="63B3B622" w14:textId="77777777" w:rsidR="00F42FB8" w:rsidRDefault="00F42FB8" w:rsidP="00F42FB8">
      <w:pPr>
        <w:pStyle w:val="TerminalDisplay"/>
      </w:pPr>
      <w:r>
        <w:t xml:space="preserve"> network 192.168.107.0 mask 255.255.255.0</w:t>
      </w:r>
    </w:p>
    <w:p w14:paraId="005F2925" w14:textId="77777777" w:rsidR="00F42FB8" w:rsidRDefault="00F42FB8" w:rsidP="00F42FB8">
      <w:pPr>
        <w:pStyle w:val="TerminalDisplay"/>
      </w:pPr>
      <w:r>
        <w:t>#</w:t>
      </w:r>
    </w:p>
    <w:p w14:paraId="5DBA2E68" w14:textId="77777777" w:rsidR="00F42FB8" w:rsidRDefault="00F42FB8" w:rsidP="00F42FB8">
      <w:pPr>
        <w:pStyle w:val="TerminalDisplay"/>
      </w:pPr>
      <w:r>
        <w:t>interface Vlanif3</w:t>
      </w:r>
    </w:p>
    <w:p w14:paraId="4A932DF0" w14:textId="77777777" w:rsidR="00F42FB8" w:rsidRDefault="00F42FB8" w:rsidP="00F42FB8">
      <w:pPr>
        <w:pStyle w:val="TerminalDisplay"/>
      </w:pPr>
      <w:r>
        <w:lastRenderedPageBreak/>
        <w:t xml:space="preserve"> ip address 192.168.3.254 255.255.255.0</w:t>
      </w:r>
    </w:p>
    <w:p w14:paraId="0B563678" w14:textId="77777777" w:rsidR="00F42FB8" w:rsidRDefault="00F42FB8" w:rsidP="00F42FB8">
      <w:pPr>
        <w:pStyle w:val="TerminalDisplay"/>
      </w:pPr>
      <w:r>
        <w:t>#</w:t>
      </w:r>
    </w:p>
    <w:p w14:paraId="05744AC0" w14:textId="77777777" w:rsidR="00F42FB8" w:rsidRDefault="00F42FB8" w:rsidP="00F42FB8">
      <w:pPr>
        <w:pStyle w:val="TerminalDisplay"/>
      </w:pPr>
      <w:r>
        <w:t>interface Vlanif103</w:t>
      </w:r>
    </w:p>
    <w:p w14:paraId="59646138" w14:textId="77777777" w:rsidR="00F42FB8" w:rsidRDefault="00F42FB8" w:rsidP="00F42FB8">
      <w:pPr>
        <w:pStyle w:val="TerminalDisplay"/>
      </w:pPr>
      <w:r>
        <w:t xml:space="preserve"> ip address 192.168.103.254 255.255.255.0</w:t>
      </w:r>
    </w:p>
    <w:p w14:paraId="7AF28765" w14:textId="77777777" w:rsidR="00F42FB8" w:rsidRDefault="00F42FB8" w:rsidP="00F42FB8">
      <w:pPr>
        <w:pStyle w:val="TerminalDisplay"/>
      </w:pPr>
      <w:r>
        <w:t xml:space="preserve"> dhcp select global</w:t>
      </w:r>
    </w:p>
    <w:p w14:paraId="454116AA" w14:textId="77777777" w:rsidR="00F42FB8" w:rsidRDefault="00F42FB8" w:rsidP="00F42FB8">
      <w:pPr>
        <w:pStyle w:val="TerminalDisplay"/>
      </w:pPr>
      <w:r>
        <w:t>#</w:t>
      </w:r>
    </w:p>
    <w:p w14:paraId="6D0F6407" w14:textId="77777777" w:rsidR="00F42FB8" w:rsidRDefault="00F42FB8" w:rsidP="00F42FB8">
      <w:pPr>
        <w:pStyle w:val="TerminalDisplay"/>
      </w:pPr>
      <w:r>
        <w:t>interface Vlanif104</w:t>
      </w:r>
    </w:p>
    <w:p w14:paraId="027D4C72" w14:textId="77777777" w:rsidR="00F42FB8" w:rsidRDefault="00F42FB8" w:rsidP="00F42FB8">
      <w:pPr>
        <w:pStyle w:val="TerminalDisplay"/>
      </w:pPr>
      <w:r>
        <w:t xml:space="preserve"> ip address 192.168.104.254 255.255.255.0</w:t>
      </w:r>
    </w:p>
    <w:p w14:paraId="1BEA541C" w14:textId="77777777" w:rsidR="00F42FB8" w:rsidRDefault="00F42FB8" w:rsidP="00F42FB8">
      <w:pPr>
        <w:pStyle w:val="TerminalDisplay"/>
      </w:pPr>
      <w:r>
        <w:t xml:space="preserve"> dhcp select global</w:t>
      </w:r>
    </w:p>
    <w:p w14:paraId="07A96D7A" w14:textId="77777777" w:rsidR="00F42FB8" w:rsidRDefault="00F42FB8" w:rsidP="00F42FB8">
      <w:pPr>
        <w:pStyle w:val="TerminalDisplay"/>
      </w:pPr>
      <w:r>
        <w:t>#</w:t>
      </w:r>
    </w:p>
    <w:p w14:paraId="09D98763" w14:textId="77777777" w:rsidR="00F42FB8" w:rsidRDefault="00F42FB8" w:rsidP="00F42FB8">
      <w:pPr>
        <w:pStyle w:val="TerminalDisplay"/>
      </w:pPr>
      <w:r>
        <w:t>interface Vlanif107</w:t>
      </w:r>
    </w:p>
    <w:p w14:paraId="792B9EED" w14:textId="77777777" w:rsidR="00F42FB8" w:rsidRDefault="00F42FB8" w:rsidP="00F42FB8">
      <w:pPr>
        <w:pStyle w:val="TerminalDisplay"/>
      </w:pPr>
      <w:r>
        <w:t xml:space="preserve"> ip address 192.168.107.254 255.255.255.0</w:t>
      </w:r>
    </w:p>
    <w:p w14:paraId="197CF29F" w14:textId="77777777" w:rsidR="00F42FB8" w:rsidRDefault="00F42FB8" w:rsidP="00F42FB8">
      <w:pPr>
        <w:pStyle w:val="TerminalDisplay"/>
      </w:pPr>
      <w:r>
        <w:t xml:space="preserve"> dhcp select global</w:t>
      </w:r>
    </w:p>
    <w:p w14:paraId="69746F70" w14:textId="77777777" w:rsidR="00F42FB8" w:rsidRDefault="00F42FB8" w:rsidP="00F42FB8">
      <w:pPr>
        <w:pStyle w:val="TerminalDisplay"/>
      </w:pPr>
      <w:r>
        <w:t>#</w:t>
      </w:r>
    </w:p>
    <w:p w14:paraId="32E405F0" w14:textId="77777777" w:rsidR="00F42FB8" w:rsidRDefault="00F42FB8" w:rsidP="00F42FB8">
      <w:pPr>
        <w:pStyle w:val="TerminalDisplay"/>
      </w:pPr>
      <w:r>
        <w:t>interface Vlanif202</w:t>
      </w:r>
    </w:p>
    <w:p w14:paraId="70C49164" w14:textId="77777777" w:rsidR="00F42FB8" w:rsidRDefault="00F42FB8" w:rsidP="00F42FB8">
      <w:pPr>
        <w:pStyle w:val="TerminalDisplay"/>
      </w:pPr>
      <w:r>
        <w:t xml:space="preserve"> ip address 192.168.202.2 255.255.255.252</w:t>
      </w:r>
    </w:p>
    <w:p w14:paraId="400A94ED" w14:textId="77777777" w:rsidR="00F42FB8" w:rsidRDefault="00F42FB8" w:rsidP="00F42FB8">
      <w:pPr>
        <w:pStyle w:val="TerminalDisplay"/>
      </w:pPr>
      <w:r>
        <w:t>#</w:t>
      </w:r>
    </w:p>
    <w:p w14:paraId="71001BA4" w14:textId="77777777" w:rsidR="00F42FB8" w:rsidRDefault="00F42FB8" w:rsidP="00F42FB8">
      <w:pPr>
        <w:pStyle w:val="TerminalDisplay"/>
      </w:pPr>
      <w:r>
        <w:t>interface Vlanif203</w:t>
      </w:r>
    </w:p>
    <w:p w14:paraId="2C3150B9" w14:textId="77777777" w:rsidR="00F42FB8" w:rsidRDefault="00F42FB8" w:rsidP="00F42FB8">
      <w:pPr>
        <w:pStyle w:val="TerminalDisplay"/>
      </w:pPr>
      <w:r>
        <w:t xml:space="preserve"> ip address 192.168.203.2 255.255.255.252</w:t>
      </w:r>
    </w:p>
    <w:p w14:paraId="7AF2A3A4" w14:textId="77777777" w:rsidR="00F42FB8" w:rsidRDefault="00F42FB8" w:rsidP="00F42FB8">
      <w:pPr>
        <w:pStyle w:val="TerminalDisplay"/>
      </w:pPr>
      <w:r>
        <w:t>#</w:t>
      </w:r>
    </w:p>
    <w:p w14:paraId="497CD3FF" w14:textId="77777777" w:rsidR="00F42FB8" w:rsidRDefault="00F42FB8" w:rsidP="00F42FB8">
      <w:pPr>
        <w:pStyle w:val="TerminalDisplay"/>
      </w:pPr>
      <w:r>
        <w:t>interface Vlanif207</w:t>
      </w:r>
    </w:p>
    <w:p w14:paraId="54DDBC92" w14:textId="77777777" w:rsidR="00F42FB8" w:rsidRDefault="00F42FB8" w:rsidP="00F42FB8">
      <w:pPr>
        <w:pStyle w:val="TerminalDisplay"/>
      </w:pPr>
      <w:r>
        <w:t xml:space="preserve"> ip address 192.168.207.254 255.255.255.0</w:t>
      </w:r>
    </w:p>
    <w:p w14:paraId="59980C32" w14:textId="77777777" w:rsidR="00F42FB8" w:rsidRDefault="00F42FB8" w:rsidP="00F42FB8">
      <w:pPr>
        <w:pStyle w:val="TerminalDisplay"/>
      </w:pPr>
      <w:r>
        <w:t xml:space="preserve"> dhcp select global</w:t>
      </w:r>
    </w:p>
    <w:p w14:paraId="3918CE3B" w14:textId="77777777" w:rsidR="00F42FB8" w:rsidRDefault="00F42FB8" w:rsidP="00F42FB8">
      <w:pPr>
        <w:pStyle w:val="TerminalDisplay"/>
      </w:pPr>
      <w:r>
        <w:t>#</w:t>
      </w:r>
    </w:p>
    <w:p w14:paraId="07AC6EC6" w14:textId="77777777" w:rsidR="00F42FB8" w:rsidRDefault="00F42FB8" w:rsidP="00F42FB8">
      <w:pPr>
        <w:pStyle w:val="TerminalDisplay"/>
      </w:pPr>
      <w:r>
        <w:t>interface GigabitEthernet0/0/1</w:t>
      </w:r>
    </w:p>
    <w:p w14:paraId="7D226463" w14:textId="77777777" w:rsidR="00F42FB8" w:rsidRDefault="00F42FB8" w:rsidP="00F42FB8">
      <w:pPr>
        <w:pStyle w:val="TerminalDisplay"/>
      </w:pPr>
      <w:r>
        <w:t xml:space="preserve"> port link-type access</w:t>
      </w:r>
    </w:p>
    <w:p w14:paraId="2B722E97" w14:textId="77777777" w:rsidR="00F42FB8" w:rsidRDefault="00F42FB8" w:rsidP="00F42FB8">
      <w:pPr>
        <w:pStyle w:val="TerminalDisplay"/>
      </w:pPr>
      <w:r>
        <w:t xml:space="preserve"> port default vlan 202</w:t>
      </w:r>
    </w:p>
    <w:p w14:paraId="56721DD0" w14:textId="77777777" w:rsidR="00F42FB8" w:rsidRDefault="00F42FB8" w:rsidP="00F42FB8">
      <w:pPr>
        <w:pStyle w:val="TerminalDisplay"/>
      </w:pPr>
      <w:r>
        <w:t>#</w:t>
      </w:r>
    </w:p>
    <w:p w14:paraId="72EE8EEC" w14:textId="77777777" w:rsidR="00F42FB8" w:rsidRDefault="00F42FB8" w:rsidP="00F42FB8">
      <w:pPr>
        <w:pStyle w:val="TerminalDisplay"/>
      </w:pPr>
      <w:r>
        <w:t>interface GigabitEthernet0/0/2</w:t>
      </w:r>
    </w:p>
    <w:p w14:paraId="44EDF62F" w14:textId="77777777" w:rsidR="00F42FB8" w:rsidRDefault="00F42FB8" w:rsidP="00F42FB8">
      <w:pPr>
        <w:pStyle w:val="TerminalDisplay"/>
      </w:pPr>
      <w:r>
        <w:t xml:space="preserve"> port link-type access</w:t>
      </w:r>
    </w:p>
    <w:p w14:paraId="780A4C0D" w14:textId="77777777" w:rsidR="00F42FB8" w:rsidRDefault="00F42FB8" w:rsidP="00F42FB8">
      <w:pPr>
        <w:pStyle w:val="TerminalDisplay"/>
      </w:pPr>
      <w:r>
        <w:t xml:space="preserve"> port default vlan 203</w:t>
      </w:r>
    </w:p>
    <w:p w14:paraId="3E148CE7" w14:textId="77777777" w:rsidR="00F42FB8" w:rsidRDefault="00F42FB8" w:rsidP="00F42FB8">
      <w:pPr>
        <w:pStyle w:val="TerminalDisplay"/>
      </w:pPr>
      <w:r>
        <w:t>#</w:t>
      </w:r>
    </w:p>
    <w:p w14:paraId="356E4F43" w14:textId="77777777" w:rsidR="00F42FB8" w:rsidRDefault="00F42FB8" w:rsidP="00F42FB8">
      <w:pPr>
        <w:pStyle w:val="TerminalDisplay"/>
      </w:pPr>
      <w:r>
        <w:t>interface GigabitEthernet0/0/11</w:t>
      </w:r>
    </w:p>
    <w:p w14:paraId="63E392E8" w14:textId="77777777" w:rsidR="00F42FB8" w:rsidRDefault="00F42FB8" w:rsidP="00F42FB8">
      <w:pPr>
        <w:pStyle w:val="TerminalDisplay"/>
      </w:pPr>
      <w:r>
        <w:t xml:space="preserve"> port link-type trunk</w:t>
      </w:r>
    </w:p>
    <w:p w14:paraId="2C87B8C2" w14:textId="77777777" w:rsidR="00F42FB8" w:rsidRDefault="00F42FB8" w:rsidP="00F42FB8">
      <w:pPr>
        <w:pStyle w:val="TerminalDisplay"/>
      </w:pPr>
      <w:r>
        <w:t xml:space="preserve"> port trunk pvid vlan 3</w:t>
      </w:r>
    </w:p>
    <w:p w14:paraId="6DC7A239" w14:textId="77777777" w:rsidR="00F42FB8" w:rsidRDefault="00F42FB8" w:rsidP="00F42FB8">
      <w:pPr>
        <w:pStyle w:val="TerminalDisplay"/>
      </w:pPr>
      <w:r>
        <w:t xml:space="preserve"> port trunk allow-pass vlan 3 103 to 104</w:t>
      </w:r>
    </w:p>
    <w:p w14:paraId="1EA743F1" w14:textId="77777777" w:rsidR="00F42FB8" w:rsidRDefault="00F42FB8" w:rsidP="00F42FB8">
      <w:pPr>
        <w:pStyle w:val="TerminalDisplay"/>
      </w:pPr>
      <w:r>
        <w:t>#</w:t>
      </w:r>
    </w:p>
    <w:p w14:paraId="11E6494C" w14:textId="77777777" w:rsidR="00F42FB8" w:rsidRDefault="00F42FB8" w:rsidP="00F42FB8">
      <w:pPr>
        <w:pStyle w:val="TerminalDisplay"/>
      </w:pPr>
      <w:r>
        <w:t>interface GigabitEthernet0/0/12</w:t>
      </w:r>
    </w:p>
    <w:p w14:paraId="4A96ACCB" w14:textId="77777777" w:rsidR="00F42FB8" w:rsidRDefault="00F42FB8" w:rsidP="00F42FB8">
      <w:pPr>
        <w:pStyle w:val="TerminalDisplay"/>
      </w:pPr>
      <w:r>
        <w:t xml:space="preserve"> port link-type trunk</w:t>
      </w:r>
    </w:p>
    <w:p w14:paraId="116FCCD4" w14:textId="77777777" w:rsidR="00F42FB8" w:rsidRDefault="00F42FB8" w:rsidP="00F42FB8">
      <w:pPr>
        <w:pStyle w:val="TerminalDisplay"/>
      </w:pPr>
      <w:r>
        <w:t xml:space="preserve"> port trunk pvid vlan 3</w:t>
      </w:r>
    </w:p>
    <w:p w14:paraId="091195C5" w14:textId="77777777" w:rsidR="00F42FB8" w:rsidRDefault="00F42FB8" w:rsidP="00F42FB8">
      <w:pPr>
        <w:pStyle w:val="TerminalDisplay"/>
      </w:pPr>
      <w:r>
        <w:t xml:space="preserve"> port trunk allow-pass vlan 3 103 107 207</w:t>
      </w:r>
    </w:p>
    <w:p w14:paraId="02AB5540" w14:textId="77777777" w:rsidR="00F42FB8" w:rsidRDefault="00F42FB8" w:rsidP="00F42FB8">
      <w:pPr>
        <w:pStyle w:val="TerminalDisplay"/>
      </w:pPr>
      <w:r>
        <w:t>#</w:t>
      </w:r>
    </w:p>
    <w:p w14:paraId="01F231F3" w14:textId="77777777" w:rsidR="00F42FB8" w:rsidRDefault="00F42FB8" w:rsidP="00F42FB8">
      <w:pPr>
        <w:pStyle w:val="TerminalDisplay"/>
      </w:pPr>
      <w:r>
        <w:t>interface GigabitEthernet0/0/13</w:t>
      </w:r>
    </w:p>
    <w:p w14:paraId="4372E583" w14:textId="77777777" w:rsidR="00F42FB8" w:rsidRDefault="00F42FB8" w:rsidP="00F42FB8">
      <w:pPr>
        <w:pStyle w:val="TerminalDisplay"/>
      </w:pPr>
      <w:r>
        <w:t xml:space="preserve"> port link-type trunk</w:t>
      </w:r>
    </w:p>
    <w:p w14:paraId="29DB9FD7" w14:textId="77777777" w:rsidR="00F42FB8" w:rsidRDefault="00F42FB8" w:rsidP="00F42FB8">
      <w:pPr>
        <w:pStyle w:val="TerminalDisplay"/>
      </w:pPr>
      <w:r>
        <w:t xml:space="preserve"> port trunk pvid vlan 3</w:t>
      </w:r>
    </w:p>
    <w:p w14:paraId="698FB15A" w14:textId="77777777" w:rsidR="00F42FB8" w:rsidRDefault="00F42FB8" w:rsidP="00F42FB8">
      <w:pPr>
        <w:pStyle w:val="TerminalDisplay"/>
      </w:pPr>
      <w:r>
        <w:t xml:space="preserve"> port trunk allow-pass vlan 3 103 to 104</w:t>
      </w:r>
    </w:p>
    <w:p w14:paraId="4893B704" w14:textId="77777777" w:rsidR="00F42FB8" w:rsidRDefault="00F42FB8" w:rsidP="00F42FB8">
      <w:pPr>
        <w:pStyle w:val="TerminalDisplay"/>
      </w:pPr>
      <w:r>
        <w:t>#</w:t>
      </w:r>
    </w:p>
    <w:p w14:paraId="65E0EED1" w14:textId="77777777" w:rsidR="00F42FB8" w:rsidRDefault="00F42FB8" w:rsidP="00F42FB8">
      <w:pPr>
        <w:pStyle w:val="TerminalDisplay"/>
      </w:pPr>
      <w:r>
        <w:t>ospf 1</w:t>
      </w:r>
    </w:p>
    <w:p w14:paraId="0136A404" w14:textId="77777777" w:rsidR="00F42FB8" w:rsidRDefault="00F42FB8" w:rsidP="00F42FB8">
      <w:pPr>
        <w:pStyle w:val="TerminalDisplay"/>
      </w:pPr>
      <w:r>
        <w:t xml:space="preserve"> area 0.0.0.0</w:t>
      </w:r>
    </w:p>
    <w:p w14:paraId="283EE9FF" w14:textId="77777777" w:rsidR="00F42FB8" w:rsidRDefault="00F42FB8" w:rsidP="00F42FB8">
      <w:pPr>
        <w:pStyle w:val="TerminalDisplay"/>
      </w:pPr>
      <w:r>
        <w:t xml:space="preserve">  network 192.168.3.0 0.0.0.255</w:t>
      </w:r>
    </w:p>
    <w:p w14:paraId="10A3AC7D" w14:textId="77777777" w:rsidR="00F42FB8" w:rsidRDefault="00F42FB8" w:rsidP="00F42FB8">
      <w:pPr>
        <w:pStyle w:val="TerminalDisplay"/>
      </w:pPr>
      <w:r>
        <w:t xml:space="preserve">  network 192.168.103.0 0.0.0.255</w:t>
      </w:r>
    </w:p>
    <w:p w14:paraId="721CF603" w14:textId="77777777" w:rsidR="00F42FB8" w:rsidRDefault="00F42FB8" w:rsidP="00F42FB8">
      <w:pPr>
        <w:pStyle w:val="TerminalDisplay"/>
      </w:pPr>
      <w:r>
        <w:t xml:space="preserve">  network 192.168.104.0 0.0.0.255</w:t>
      </w:r>
    </w:p>
    <w:p w14:paraId="5C16B4EE" w14:textId="77777777" w:rsidR="00F42FB8" w:rsidRDefault="00F42FB8" w:rsidP="00F42FB8">
      <w:pPr>
        <w:pStyle w:val="TerminalDisplay"/>
      </w:pPr>
      <w:r>
        <w:t xml:space="preserve">  network 192.168.107.0 0.0.0.255</w:t>
      </w:r>
    </w:p>
    <w:p w14:paraId="6E27FCFA" w14:textId="77777777" w:rsidR="00F42FB8" w:rsidRDefault="00F42FB8" w:rsidP="00F42FB8">
      <w:pPr>
        <w:pStyle w:val="TerminalDisplay"/>
      </w:pPr>
      <w:r>
        <w:t xml:space="preserve">  network 192.168.202.0 0.0.0.3</w:t>
      </w:r>
    </w:p>
    <w:p w14:paraId="0F20FFF4" w14:textId="77777777" w:rsidR="00F42FB8" w:rsidRDefault="00F42FB8" w:rsidP="00F42FB8">
      <w:pPr>
        <w:pStyle w:val="TerminalDisplay"/>
      </w:pPr>
      <w:r>
        <w:t xml:space="preserve">  network 192.168.203.0 0.0.0.3</w:t>
      </w:r>
    </w:p>
    <w:p w14:paraId="0007F44F" w14:textId="77777777" w:rsidR="00F42FB8" w:rsidRDefault="00F42FB8" w:rsidP="00F42FB8">
      <w:pPr>
        <w:pStyle w:val="TerminalDisplay"/>
      </w:pPr>
      <w:r>
        <w:lastRenderedPageBreak/>
        <w:t xml:space="preserve">  network 192.168.207.0 0.0.0.255</w:t>
      </w:r>
    </w:p>
    <w:p w14:paraId="4C3424CF" w14:textId="77777777" w:rsidR="00F42FB8" w:rsidRDefault="00F42FB8" w:rsidP="00F42FB8">
      <w:pPr>
        <w:pStyle w:val="TerminalDisplay"/>
      </w:pPr>
      <w:r>
        <w:t>#</w:t>
      </w:r>
    </w:p>
    <w:p w14:paraId="0774F631" w14:textId="77777777" w:rsidR="00F42FB8" w:rsidRDefault="00F42FB8" w:rsidP="00F42FB8">
      <w:pPr>
        <w:pStyle w:val="TerminalDisplay"/>
      </w:pPr>
      <w:r>
        <w:t>snmp-agent</w:t>
      </w:r>
    </w:p>
    <w:p w14:paraId="2D156083" w14:textId="77777777" w:rsidR="00F42FB8" w:rsidRDefault="00F42FB8" w:rsidP="00F42FB8">
      <w:pPr>
        <w:pStyle w:val="TerminalDisplay"/>
      </w:pPr>
      <w:r>
        <w:t>snmp-agent local-engineid 800007DB034C1FCCFB0564</w:t>
      </w:r>
    </w:p>
    <w:p w14:paraId="28244999" w14:textId="77777777" w:rsidR="00F42FB8" w:rsidRDefault="00F42FB8" w:rsidP="00F42FB8">
      <w:pPr>
        <w:pStyle w:val="TerminalDisplay"/>
      </w:pPr>
      <w:r>
        <w:t>snmp-agent sys-info version v3</w:t>
      </w:r>
    </w:p>
    <w:p w14:paraId="13283B6A" w14:textId="77777777" w:rsidR="00F42FB8" w:rsidRDefault="00F42FB8" w:rsidP="00F42FB8">
      <w:pPr>
        <w:pStyle w:val="TerminalDisplay"/>
      </w:pPr>
      <w:r>
        <w:t>snmp-agent group v3 datacom privacy</w:t>
      </w:r>
    </w:p>
    <w:p w14:paraId="097C1A44" w14:textId="77777777" w:rsidR="00F42FB8" w:rsidRDefault="00F42FB8" w:rsidP="00F42FB8">
      <w:pPr>
        <w:pStyle w:val="TerminalDisplay"/>
      </w:pPr>
      <w:r>
        <w:t>snmp-agent target-host trap address udp-domain 192.168.100.2 params securityname</w:t>
      </w:r>
    </w:p>
    <w:p w14:paraId="7908647D" w14:textId="77777777" w:rsidR="00F42FB8" w:rsidRDefault="00F42FB8" w:rsidP="00F42FB8">
      <w:pPr>
        <w:pStyle w:val="TerminalDisplay"/>
      </w:pPr>
      <w:r>
        <w:t xml:space="preserve"> datacom v3</w:t>
      </w:r>
    </w:p>
    <w:p w14:paraId="5203FBAE" w14:textId="77777777" w:rsidR="00F42FB8" w:rsidRDefault="00F42FB8" w:rsidP="00F42FB8">
      <w:pPr>
        <w:pStyle w:val="TerminalDisplay"/>
      </w:pPr>
      <w:r>
        <w:t>snmp-agent usm-user v3 test datacom authentication-mode md5 5&gt;5W!8N^H,L8E-@(C*:@</w:t>
      </w:r>
    </w:p>
    <w:p w14:paraId="7DDB2E2E" w14:textId="77777777" w:rsidR="00F42FB8" w:rsidRPr="00513773" w:rsidRDefault="00F42FB8" w:rsidP="00F42FB8">
      <w:pPr>
        <w:pStyle w:val="TerminalDisplay"/>
      </w:pPr>
      <w:r>
        <w:t>AQ!! privacy-mode des56 5&gt;5W!8N^H,L8E-@(C*:@AQ!!</w:t>
      </w:r>
    </w:p>
    <w:p w14:paraId="5C879119" w14:textId="77777777" w:rsidR="00F42FB8" w:rsidRDefault="00F42FB8" w:rsidP="00F42FB8">
      <w:pPr>
        <w:pStyle w:val="TerminalDisplay"/>
      </w:pPr>
      <w:r>
        <w:t>snmp-agent trap source Vlanif3</w:t>
      </w:r>
    </w:p>
    <w:p w14:paraId="57D6459F" w14:textId="77777777" w:rsidR="00F42FB8" w:rsidRDefault="00F42FB8" w:rsidP="00F42FB8">
      <w:pPr>
        <w:pStyle w:val="TerminalDisplay"/>
      </w:pPr>
      <w:r>
        <w:t>snmp-agent trap enable</w:t>
      </w:r>
    </w:p>
    <w:p w14:paraId="5239C0EC" w14:textId="77777777" w:rsidR="00F42FB8" w:rsidRDefault="00F42FB8" w:rsidP="00F42FB8">
      <w:pPr>
        <w:pStyle w:val="TerminalDisplay"/>
      </w:pPr>
      <w:r>
        <w:t>#</w:t>
      </w:r>
    </w:p>
    <w:p w14:paraId="0CAB079D" w14:textId="77777777" w:rsidR="00F42FB8" w:rsidRDefault="00F42FB8" w:rsidP="00F42FB8">
      <w:pPr>
        <w:pStyle w:val="TerminalDisplay"/>
      </w:pPr>
      <w:r>
        <w:t>return</w:t>
      </w:r>
    </w:p>
    <w:p w14:paraId="184FB867" w14:textId="77777777" w:rsidR="00F42FB8" w:rsidRDefault="00F42FB8" w:rsidP="00F42FB8">
      <w:r>
        <w:t>Конфигурация на контроллере доступа</w:t>
      </w:r>
    </w:p>
    <w:p w14:paraId="4561FAE5" w14:textId="77777777" w:rsidR="00F42FB8" w:rsidRDefault="00F42FB8" w:rsidP="00F42FB8">
      <w:pPr>
        <w:pStyle w:val="TerminalDisplay"/>
      </w:pPr>
      <w:r>
        <w:t>#</w:t>
      </w:r>
    </w:p>
    <w:p w14:paraId="5AE2F4DD" w14:textId="77777777" w:rsidR="00F42FB8" w:rsidRDefault="00F42FB8" w:rsidP="00F42FB8">
      <w:pPr>
        <w:pStyle w:val="TerminalDisplay"/>
      </w:pPr>
      <w:r>
        <w:t xml:space="preserve"> sysname AC</w:t>
      </w:r>
    </w:p>
    <w:p w14:paraId="4FD89BAD" w14:textId="77777777" w:rsidR="00F42FB8" w:rsidRDefault="00F42FB8" w:rsidP="00F42FB8">
      <w:pPr>
        <w:pStyle w:val="TerminalDisplay"/>
      </w:pPr>
      <w:r>
        <w:t>#</w:t>
      </w:r>
    </w:p>
    <w:p w14:paraId="43D90A13" w14:textId="77777777" w:rsidR="00F42FB8" w:rsidRDefault="00F42FB8" w:rsidP="00F42FB8">
      <w:pPr>
        <w:pStyle w:val="TerminalDisplay"/>
      </w:pPr>
      <w:r>
        <w:t>vlan batch 205</w:t>
      </w:r>
    </w:p>
    <w:p w14:paraId="786446A7" w14:textId="77777777" w:rsidR="00F42FB8" w:rsidRDefault="00F42FB8" w:rsidP="00F42FB8">
      <w:pPr>
        <w:pStyle w:val="TerminalDisplay"/>
      </w:pPr>
      <w:r>
        <w:t>#</w:t>
      </w:r>
    </w:p>
    <w:p w14:paraId="39F76702" w14:textId="77777777" w:rsidR="00F42FB8" w:rsidRDefault="00F42FB8" w:rsidP="00F42FB8">
      <w:pPr>
        <w:pStyle w:val="TerminalDisplay"/>
      </w:pPr>
      <w:r>
        <w:t>interface Vlanif205</w:t>
      </w:r>
    </w:p>
    <w:p w14:paraId="633798C2" w14:textId="77777777" w:rsidR="00F42FB8" w:rsidRDefault="00F42FB8" w:rsidP="00F42FB8">
      <w:pPr>
        <w:pStyle w:val="TerminalDisplay"/>
      </w:pPr>
      <w:r>
        <w:t xml:space="preserve"> ip address 192.168.205.253 255.255.255.0</w:t>
      </w:r>
    </w:p>
    <w:p w14:paraId="66EC2CEE" w14:textId="77777777" w:rsidR="00F42FB8" w:rsidRDefault="00F42FB8" w:rsidP="00F42FB8">
      <w:pPr>
        <w:pStyle w:val="TerminalDisplay"/>
      </w:pPr>
      <w:r>
        <w:t>#</w:t>
      </w:r>
    </w:p>
    <w:p w14:paraId="0D849A3B" w14:textId="77777777" w:rsidR="00F42FB8" w:rsidRDefault="00F42FB8" w:rsidP="00F42FB8">
      <w:pPr>
        <w:pStyle w:val="TerminalDisplay"/>
      </w:pPr>
      <w:r>
        <w:t>interface GigabitEthernet0/0/1</w:t>
      </w:r>
    </w:p>
    <w:p w14:paraId="331D6EE6" w14:textId="77777777" w:rsidR="00F42FB8" w:rsidRDefault="00F42FB8" w:rsidP="00F42FB8">
      <w:pPr>
        <w:pStyle w:val="TerminalDisplay"/>
      </w:pPr>
      <w:r>
        <w:t xml:space="preserve"> port link-type access</w:t>
      </w:r>
    </w:p>
    <w:p w14:paraId="0B344081" w14:textId="77777777" w:rsidR="00F42FB8" w:rsidRDefault="00F42FB8" w:rsidP="00F42FB8">
      <w:pPr>
        <w:pStyle w:val="TerminalDisplay"/>
      </w:pPr>
      <w:r>
        <w:t xml:space="preserve"> port default vlan 205</w:t>
      </w:r>
    </w:p>
    <w:p w14:paraId="6E9B4B42" w14:textId="77777777" w:rsidR="00F42FB8" w:rsidRDefault="00F42FB8" w:rsidP="00F42FB8">
      <w:pPr>
        <w:pStyle w:val="TerminalDisplay"/>
      </w:pPr>
      <w:r>
        <w:t>#</w:t>
      </w:r>
    </w:p>
    <w:p w14:paraId="56A31E3C" w14:textId="77777777" w:rsidR="00F42FB8" w:rsidRDefault="00F42FB8" w:rsidP="00F42FB8">
      <w:pPr>
        <w:pStyle w:val="TerminalDisplay"/>
      </w:pPr>
      <w:r>
        <w:t xml:space="preserve"> snmp-agent local-engineid 800007DB03000000000000</w:t>
      </w:r>
    </w:p>
    <w:p w14:paraId="4ACBB5FE" w14:textId="77777777" w:rsidR="00F42FB8" w:rsidRDefault="00F42FB8" w:rsidP="00F42FB8">
      <w:pPr>
        <w:pStyle w:val="TerminalDisplay"/>
      </w:pPr>
      <w:r>
        <w:t xml:space="preserve"> snmp-agent group v3 datacom privacy</w:t>
      </w:r>
    </w:p>
    <w:p w14:paraId="0411B515" w14:textId="77777777" w:rsidR="00F42FB8" w:rsidRDefault="00F42FB8" w:rsidP="00F42FB8">
      <w:pPr>
        <w:pStyle w:val="TerminalDisplay"/>
      </w:pPr>
      <w:r>
        <w:t xml:space="preserve"> snmp-agent target-host trap-hostname nms address 192.168.100.2 udp-port 162 trap-paramsname datacom</w:t>
      </w:r>
    </w:p>
    <w:p w14:paraId="365C9802" w14:textId="77777777" w:rsidR="00F42FB8" w:rsidRDefault="00F42FB8" w:rsidP="00F42FB8">
      <w:pPr>
        <w:pStyle w:val="TerminalDisplay"/>
      </w:pPr>
      <w:r>
        <w:t xml:space="preserve"> snmp-agent target-host trap-paramsname datacom v3 securityname %^%#TvvWF~zi&gt;Sgp</w:t>
      </w:r>
    </w:p>
    <w:p w14:paraId="1940531B" w14:textId="77777777" w:rsidR="00F42FB8" w:rsidRDefault="00F42FB8" w:rsidP="00F42FB8">
      <w:pPr>
        <w:pStyle w:val="TerminalDisplay"/>
      </w:pPr>
      <w:r>
        <w:t>XL=P81^I^*^,(P&amp;`UR97&amp;h,l`eK8%^%# privacy</w:t>
      </w:r>
    </w:p>
    <w:p w14:paraId="53C0E622" w14:textId="77777777" w:rsidR="00F42FB8" w:rsidRDefault="00F42FB8" w:rsidP="00F42FB8">
      <w:pPr>
        <w:pStyle w:val="TerminalDisplay"/>
      </w:pPr>
      <w:r>
        <w:t xml:space="preserve"> snmp-agent trap source Vlanif205</w:t>
      </w:r>
    </w:p>
    <w:p w14:paraId="2A499074" w14:textId="77777777" w:rsidR="00F42FB8" w:rsidRDefault="00F42FB8" w:rsidP="00F42FB8">
      <w:pPr>
        <w:pStyle w:val="TerminalDisplay"/>
      </w:pPr>
      <w:r>
        <w:t xml:space="preserve"> snmp-agent trap enable</w:t>
      </w:r>
    </w:p>
    <w:p w14:paraId="63376D68" w14:textId="77777777" w:rsidR="00F42FB8" w:rsidRDefault="00F42FB8" w:rsidP="00F42FB8">
      <w:pPr>
        <w:pStyle w:val="TerminalDisplay"/>
      </w:pPr>
      <w:r>
        <w:t xml:space="preserve"> snmp-agent </w:t>
      </w:r>
    </w:p>
    <w:p w14:paraId="606D229E" w14:textId="77777777" w:rsidR="00F42FB8" w:rsidRDefault="00F42FB8" w:rsidP="00F42FB8">
      <w:pPr>
        <w:pStyle w:val="TerminalDisplay"/>
      </w:pPr>
      <w:r>
        <w:t>#</w:t>
      </w:r>
    </w:p>
    <w:p w14:paraId="55D6008E" w14:textId="77777777" w:rsidR="00F42FB8" w:rsidRDefault="00F42FB8" w:rsidP="00F42FB8">
      <w:pPr>
        <w:pStyle w:val="TerminalDisplay"/>
      </w:pPr>
      <w:r>
        <w:t>ip route-static 0.0.0.0 0.0.0.0 192.168.205.254</w:t>
      </w:r>
    </w:p>
    <w:p w14:paraId="0DE03CC7" w14:textId="77777777" w:rsidR="00F42FB8" w:rsidRDefault="00F42FB8" w:rsidP="00F42FB8">
      <w:pPr>
        <w:pStyle w:val="TerminalDisplay"/>
      </w:pPr>
      <w:r>
        <w:t>#</w:t>
      </w:r>
    </w:p>
    <w:p w14:paraId="6E885510" w14:textId="77777777" w:rsidR="00F42FB8" w:rsidRDefault="00F42FB8" w:rsidP="00F42FB8">
      <w:pPr>
        <w:pStyle w:val="TerminalDisplay"/>
      </w:pPr>
      <w:r>
        <w:t>capwap source interface vlanif205</w:t>
      </w:r>
    </w:p>
    <w:p w14:paraId="7F343E8B" w14:textId="77777777" w:rsidR="00F42FB8" w:rsidRDefault="00F42FB8" w:rsidP="00F42FB8">
      <w:pPr>
        <w:pStyle w:val="TerminalDisplay"/>
      </w:pPr>
      <w:r>
        <w:t>#</w:t>
      </w:r>
    </w:p>
    <w:p w14:paraId="125064E4" w14:textId="77777777" w:rsidR="00F42FB8" w:rsidRDefault="00F42FB8" w:rsidP="00F42FB8">
      <w:pPr>
        <w:pStyle w:val="TerminalDisplay"/>
      </w:pPr>
      <w:r>
        <w:t>wlan</w:t>
      </w:r>
    </w:p>
    <w:p w14:paraId="313B4530" w14:textId="77777777" w:rsidR="00F42FB8" w:rsidRDefault="00F42FB8" w:rsidP="00F42FB8">
      <w:pPr>
        <w:pStyle w:val="TerminalDisplay"/>
      </w:pPr>
      <w:r>
        <w:t>security-profile name WLAN-F1</w:t>
      </w:r>
    </w:p>
    <w:p w14:paraId="49DA0B6B" w14:textId="77777777" w:rsidR="00F42FB8" w:rsidRDefault="00F42FB8" w:rsidP="00F42FB8">
      <w:pPr>
        <w:pStyle w:val="TerminalDisplay"/>
      </w:pPr>
      <w:r>
        <w:t xml:space="preserve">  security wpa-wpa2 psk pass-phrase %^%#53mQ@x*]z+u72&amp;YdCR7A=11u&amp;USV+9^Qw"'O43X&gt;%^%# aes</w:t>
      </w:r>
    </w:p>
    <w:p w14:paraId="4CF4DE90" w14:textId="77777777" w:rsidR="00F42FB8" w:rsidRDefault="00F42FB8" w:rsidP="00F42FB8">
      <w:pPr>
        <w:pStyle w:val="TerminalDisplay"/>
      </w:pPr>
      <w:r>
        <w:t xml:space="preserve"> security-profile name WLAN-F2</w:t>
      </w:r>
    </w:p>
    <w:p w14:paraId="690B1A38" w14:textId="77777777" w:rsidR="00F42FB8" w:rsidRDefault="00F42FB8" w:rsidP="00F42FB8">
      <w:pPr>
        <w:pStyle w:val="TerminalDisplay"/>
      </w:pPr>
      <w:r>
        <w:t xml:space="preserve">  security wpa-wpa2 psk pass-phrase %^%#YKB4ZI%zFQxmOS76yL08],Z41lhJV"S[db(kar0X%^%# aes</w:t>
      </w:r>
    </w:p>
    <w:p w14:paraId="69F9C35D" w14:textId="77777777" w:rsidR="00F42FB8" w:rsidRDefault="00F42FB8" w:rsidP="00F42FB8">
      <w:pPr>
        <w:pStyle w:val="TerminalDisplay"/>
      </w:pPr>
      <w:r>
        <w:t xml:space="preserve"> security-profile name WLAN-F3</w:t>
      </w:r>
    </w:p>
    <w:p w14:paraId="2DC8ABA4" w14:textId="77777777" w:rsidR="00F42FB8" w:rsidRDefault="00F42FB8" w:rsidP="00F42FB8">
      <w:pPr>
        <w:pStyle w:val="TerminalDisplay"/>
      </w:pPr>
      <w:r>
        <w:t xml:space="preserve">  security wpa-wpa2 psk pass-phrase %^%#|8)z/PyjU1ssX8Cr(3M=%x\{CP*t,BCahW84sqvK%^%# aes</w:t>
      </w:r>
    </w:p>
    <w:p w14:paraId="066D78CA" w14:textId="77777777" w:rsidR="00F42FB8" w:rsidRDefault="00F42FB8" w:rsidP="00F42FB8">
      <w:pPr>
        <w:pStyle w:val="TerminalDisplay"/>
      </w:pPr>
      <w:r>
        <w:t>ssid-profile name WLAN-F1</w:t>
      </w:r>
    </w:p>
    <w:p w14:paraId="30BF986D" w14:textId="77777777" w:rsidR="00F42FB8" w:rsidRDefault="00F42FB8" w:rsidP="00F42FB8">
      <w:pPr>
        <w:pStyle w:val="TerminalDisplay"/>
      </w:pPr>
      <w:r>
        <w:t xml:space="preserve">  ssid WLAN-F1</w:t>
      </w:r>
    </w:p>
    <w:p w14:paraId="41476C88" w14:textId="77777777" w:rsidR="00F42FB8" w:rsidRDefault="00F42FB8" w:rsidP="00F42FB8">
      <w:pPr>
        <w:pStyle w:val="TerminalDisplay"/>
      </w:pPr>
      <w:r>
        <w:t xml:space="preserve"> ssid-profile name WLAN-F2</w:t>
      </w:r>
    </w:p>
    <w:p w14:paraId="6C1B7C90" w14:textId="77777777" w:rsidR="00F42FB8" w:rsidRDefault="00F42FB8" w:rsidP="00F42FB8">
      <w:pPr>
        <w:pStyle w:val="TerminalDisplay"/>
      </w:pPr>
      <w:r>
        <w:t xml:space="preserve">  ssid WLAN-F2</w:t>
      </w:r>
    </w:p>
    <w:p w14:paraId="75869460" w14:textId="77777777" w:rsidR="00F42FB8" w:rsidRDefault="00F42FB8" w:rsidP="00F42FB8">
      <w:pPr>
        <w:pStyle w:val="TerminalDisplay"/>
      </w:pPr>
      <w:r>
        <w:t xml:space="preserve"> ssid-profile name WLAN-F3</w:t>
      </w:r>
    </w:p>
    <w:p w14:paraId="46F70EA7" w14:textId="77777777" w:rsidR="00F42FB8" w:rsidRDefault="00F42FB8" w:rsidP="00F42FB8">
      <w:pPr>
        <w:pStyle w:val="TerminalDisplay"/>
      </w:pPr>
      <w:r>
        <w:t xml:space="preserve">  ssid WLAN-F3</w:t>
      </w:r>
    </w:p>
    <w:p w14:paraId="0EF9E62D" w14:textId="77777777" w:rsidR="00F42FB8" w:rsidRDefault="00F42FB8" w:rsidP="00F42FB8">
      <w:pPr>
        <w:pStyle w:val="TerminalDisplay"/>
      </w:pPr>
      <w:r>
        <w:t xml:space="preserve"> vap-profile name WLAN-F1</w:t>
      </w:r>
    </w:p>
    <w:p w14:paraId="24000718" w14:textId="77777777" w:rsidR="00F42FB8" w:rsidRDefault="00F42FB8" w:rsidP="00F42FB8">
      <w:pPr>
        <w:pStyle w:val="TerminalDisplay"/>
      </w:pPr>
      <w:r>
        <w:lastRenderedPageBreak/>
        <w:t xml:space="preserve">  service-vlan vlan-id 105</w:t>
      </w:r>
    </w:p>
    <w:p w14:paraId="301CE6C8" w14:textId="77777777" w:rsidR="00F42FB8" w:rsidRDefault="00F42FB8" w:rsidP="00F42FB8">
      <w:pPr>
        <w:pStyle w:val="TerminalDisplay"/>
      </w:pPr>
      <w:r>
        <w:t xml:space="preserve">  ssid-profile WLAN-F1</w:t>
      </w:r>
    </w:p>
    <w:p w14:paraId="5FCE4FEF" w14:textId="77777777" w:rsidR="00F42FB8" w:rsidRDefault="00F42FB8" w:rsidP="00F42FB8">
      <w:pPr>
        <w:pStyle w:val="TerminalDisplay"/>
      </w:pPr>
      <w:r>
        <w:t xml:space="preserve">  security-profile WLAN-F1</w:t>
      </w:r>
    </w:p>
    <w:p w14:paraId="08DD7665" w14:textId="77777777" w:rsidR="00F42FB8" w:rsidRDefault="00F42FB8" w:rsidP="00F42FB8">
      <w:pPr>
        <w:pStyle w:val="TerminalDisplay"/>
      </w:pPr>
      <w:r>
        <w:t xml:space="preserve"> vap-profile name WLAN-F2</w:t>
      </w:r>
    </w:p>
    <w:p w14:paraId="3313A9C1" w14:textId="77777777" w:rsidR="00F42FB8" w:rsidRDefault="00F42FB8" w:rsidP="00F42FB8">
      <w:pPr>
        <w:pStyle w:val="TerminalDisplay"/>
      </w:pPr>
      <w:r>
        <w:t xml:space="preserve">  service-vlan vlan-id 106</w:t>
      </w:r>
    </w:p>
    <w:p w14:paraId="14641946" w14:textId="77777777" w:rsidR="00F42FB8" w:rsidRDefault="00F42FB8" w:rsidP="00F42FB8">
      <w:pPr>
        <w:pStyle w:val="TerminalDisplay"/>
      </w:pPr>
      <w:r>
        <w:t xml:space="preserve">  ssid-profile WLAN-F2</w:t>
      </w:r>
    </w:p>
    <w:p w14:paraId="5F2A42D5" w14:textId="77777777" w:rsidR="00F42FB8" w:rsidRDefault="00F42FB8" w:rsidP="00F42FB8">
      <w:pPr>
        <w:pStyle w:val="TerminalDisplay"/>
      </w:pPr>
      <w:r>
        <w:t xml:space="preserve">  security-profile WLAN-F2</w:t>
      </w:r>
    </w:p>
    <w:p w14:paraId="7352CC41" w14:textId="77777777" w:rsidR="00F42FB8" w:rsidRDefault="00F42FB8" w:rsidP="00F42FB8">
      <w:pPr>
        <w:pStyle w:val="TerminalDisplay"/>
      </w:pPr>
      <w:r>
        <w:t xml:space="preserve"> vap-profile name WLAN-F3</w:t>
      </w:r>
    </w:p>
    <w:p w14:paraId="4A72C283" w14:textId="77777777" w:rsidR="00F42FB8" w:rsidRDefault="00F42FB8" w:rsidP="00F42FB8">
      <w:pPr>
        <w:pStyle w:val="TerminalDisplay"/>
      </w:pPr>
      <w:r>
        <w:t xml:space="preserve">  service-vlan vlan-id 107</w:t>
      </w:r>
    </w:p>
    <w:p w14:paraId="2F9D00D2" w14:textId="77777777" w:rsidR="00F42FB8" w:rsidRDefault="00F42FB8" w:rsidP="00F42FB8">
      <w:pPr>
        <w:pStyle w:val="TerminalDisplay"/>
      </w:pPr>
      <w:r>
        <w:t xml:space="preserve">  ssid-profile WLAN-F3</w:t>
      </w:r>
    </w:p>
    <w:p w14:paraId="35353AFA" w14:textId="77777777" w:rsidR="00F42FB8" w:rsidRDefault="00F42FB8" w:rsidP="00F42FB8">
      <w:pPr>
        <w:pStyle w:val="TerminalDisplay"/>
      </w:pPr>
      <w:r>
        <w:t xml:space="preserve">  security-profile WLAN-F3</w:t>
      </w:r>
    </w:p>
    <w:p w14:paraId="5624559F" w14:textId="77777777" w:rsidR="00F42FB8" w:rsidRDefault="00F42FB8" w:rsidP="00F42FB8">
      <w:pPr>
        <w:pStyle w:val="TerminalDisplay"/>
      </w:pPr>
      <w:r>
        <w:t>ap-group name WLAN-F1</w:t>
      </w:r>
    </w:p>
    <w:p w14:paraId="4AF59592" w14:textId="77777777" w:rsidR="00F42FB8" w:rsidRDefault="00F42FB8" w:rsidP="00F42FB8">
      <w:pPr>
        <w:pStyle w:val="TerminalDisplay"/>
      </w:pPr>
      <w:r>
        <w:t xml:space="preserve">  radio 0</w:t>
      </w:r>
    </w:p>
    <w:p w14:paraId="4A77CF97" w14:textId="77777777" w:rsidR="00F42FB8" w:rsidRDefault="00F42FB8" w:rsidP="00F42FB8">
      <w:pPr>
        <w:pStyle w:val="TerminalDisplay"/>
      </w:pPr>
      <w:r>
        <w:t xml:space="preserve">   vap-profile WLAN-F1 wlan 1</w:t>
      </w:r>
    </w:p>
    <w:p w14:paraId="7163AD9E" w14:textId="77777777" w:rsidR="00F42FB8" w:rsidRDefault="00F42FB8" w:rsidP="00F42FB8">
      <w:pPr>
        <w:pStyle w:val="TerminalDisplay"/>
      </w:pPr>
      <w:r>
        <w:t xml:space="preserve">  radio 1</w:t>
      </w:r>
    </w:p>
    <w:p w14:paraId="18087778" w14:textId="77777777" w:rsidR="00F42FB8" w:rsidRDefault="00F42FB8" w:rsidP="00F42FB8">
      <w:pPr>
        <w:pStyle w:val="TerminalDisplay"/>
      </w:pPr>
      <w:r>
        <w:t xml:space="preserve">   vap-profile WLAN-F1 wlan 1</w:t>
      </w:r>
    </w:p>
    <w:p w14:paraId="17DBEDD2" w14:textId="77777777" w:rsidR="00F42FB8" w:rsidRDefault="00F42FB8" w:rsidP="00F42FB8">
      <w:pPr>
        <w:pStyle w:val="TerminalDisplay"/>
      </w:pPr>
      <w:r>
        <w:t xml:space="preserve">  radio 2</w:t>
      </w:r>
    </w:p>
    <w:p w14:paraId="6B3F3FBE" w14:textId="77777777" w:rsidR="00F42FB8" w:rsidRDefault="00F42FB8" w:rsidP="00F42FB8">
      <w:pPr>
        <w:pStyle w:val="TerminalDisplay"/>
      </w:pPr>
      <w:r>
        <w:t xml:space="preserve">   vap-profile WLAN-F1 wlan 1</w:t>
      </w:r>
    </w:p>
    <w:p w14:paraId="747D4D89" w14:textId="77777777" w:rsidR="00F42FB8" w:rsidRDefault="00F42FB8" w:rsidP="00F42FB8">
      <w:pPr>
        <w:pStyle w:val="TerminalDisplay"/>
      </w:pPr>
      <w:r>
        <w:t xml:space="preserve"> ap-group name WLAN-F2</w:t>
      </w:r>
    </w:p>
    <w:p w14:paraId="0614882B" w14:textId="77777777" w:rsidR="00F42FB8" w:rsidRDefault="00F42FB8" w:rsidP="00F42FB8">
      <w:pPr>
        <w:pStyle w:val="TerminalDisplay"/>
      </w:pPr>
      <w:r>
        <w:t xml:space="preserve">  radio 0</w:t>
      </w:r>
    </w:p>
    <w:p w14:paraId="5CB895C9" w14:textId="77777777" w:rsidR="00F42FB8" w:rsidRDefault="00F42FB8" w:rsidP="00F42FB8">
      <w:pPr>
        <w:pStyle w:val="TerminalDisplay"/>
      </w:pPr>
      <w:r>
        <w:t xml:space="preserve">   vap-profile WLAN-F2 wlan 2</w:t>
      </w:r>
    </w:p>
    <w:p w14:paraId="30573AC1" w14:textId="77777777" w:rsidR="00F42FB8" w:rsidRDefault="00F42FB8" w:rsidP="00F42FB8">
      <w:pPr>
        <w:pStyle w:val="TerminalDisplay"/>
      </w:pPr>
      <w:r>
        <w:t xml:space="preserve">  radio 1</w:t>
      </w:r>
    </w:p>
    <w:p w14:paraId="1D75C5D2" w14:textId="77777777" w:rsidR="00F42FB8" w:rsidRDefault="00F42FB8" w:rsidP="00F42FB8">
      <w:pPr>
        <w:pStyle w:val="TerminalDisplay"/>
      </w:pPr>
      <w:r>
        <w:t xml:space="preserve">   vap-profile WLAN-F2 wlan 2</w:t>
      </w:r>
    </w:p>
    <w:p w14:paraId="4A32DC9C" w14:textId="77777777" w:rsidR="00F42FB8" w:rsidRDefault="00F42FB8" w:rsidP="00F42FB8">
      <w:pPr>
        <w:pStyle w:val="TerminalDisplay"/>
      </w:pPr>
      <w:r>
        <w:t xml:space="preserve">  radio 2</w:t>
      </w:r>
    </w:p>
    <w:p w14:paraId="1C4625EA" w14:textId="77777777" w:rsidR="00F42FB8" w:rsidRDefault="00F42FB8" w:rsidP="00F42FB8">
      <w:pPr>
        <w:pStyle w:val="TerminalDisplay"/>
      </w:pPr>
      <w:r>
        <w:t xml:space="preserve">   vap-profile WLAN-F2 wlan 2</w:t>
      </w:r>
    </w:p>
    <w:p w14:paraId="4A29424C" w14:textId="77777777" w:rsidR="00F42FB8" w:rsidRDefault="00F42FB8" w:rsidP="00F42FB8">
      <w:pPr>
        <w:pStyle w:val="TerminalDisplay"/>
      </w:pPr>
      <w:r>
        <w:t xml:space="preserve"> ap-group name WLAN-F3</w:t>
      </w:r>
    </w:p>
    <w:p w14:paraId="2BE1319B" w14:textId="77777777" w:rsidR="00F42FB8" w:rsidRDefault="00F42FB8" w:rsidP="00F42FB8">
      <w:pPr>
        <w:pStyle w:val="TerminalDisplay"/>
      </w:pPr>
      <w:r>
        <w:t xml:space="preserve">  radio 0</w:t>
      </w:r>
    </w:p>
    <w:p w14:paraId="7938D289" w14:textId="77777777" w:rsidR="00F42FB8" w:rsidRDefault="00F42FB8" w:rsidP="00F42FB8">
      <w:pPr>
        <w:pStyle w:val="TerminalDisplay"/>
      </w:pPr>
      <w:r>
        <w:t xml:space="preserve">   vap-profile WLAN-F3 wlan 2</w:t>
      </w:r>
    </w:p>
    <w:p w14:paraId="13F1B9B3" w14:textId="77777777" w:rsidR="00F42FB8" w:rsidRDefault="00F42FB8" w:rsidP="00F42FB8">
      <w:pPr>
        <w:pStyle w:val="TerminalDisplay"/>
      </w:pPr>
      <w:r>
        <w:t xml:space="preserve">  radio 1</w:t>
      </w:r>
    </w:p>
    <w:p w14:paraId="3B6DB91B" w14:textId="77777777" w:rsidR="00F42FB8" w:rsidRDefault="00F42FB8" w:rsidP="00F42FB8">
      <w:pPr>
        <w:pStyle w:val="TerminalDisplay"/>
      </w:pPr>
      <w:r>
        <w:t xml:space="preserve">   vap-profile WLAN-F3 wlan 2</w:t>
      </w:r>
    </w:p>
    <w:p w14:paraId="7B6319AC" w14:textId="77777777" w:rsidR="00F42FB8" w:rsidRDefault="00F42FB8" w:rsidP="00F42FB8">
      <w:pPr>
        <w:pStyle w:val="TerminalDisplay"/>
      </w:pPr>
      <w:r>
        <w:t xml:space="preserve">  radio 2</w:t>
      </w:r>
    </w:p>
    <w:p w14:paraId="23DCC5A9" w14:textId="77777777" w:rsidR="00F42FB8" w:rsidRDefault="00F42FB8" w:rsidP="00F42FB8">
      <w:pPr>
        <w:pStyle w:val="TerminalDisplay"/>
      </w:pPr>
      <w:r>
        <w:t xml:space="preserve">   vap-profile WLAN-F3 wlan 2</w:t>
      </w:r>
    </w:p>
    <w:p w14:paraId="6797A6B4" w14:textId="77777777" w:rsidR="00F42FB8" w:rsidRDefault="00F42FB8" w:rsidP="00F42FB8">
      <w:pPr>
        <w:pStyle w:val="TerminalDisplay"/>
      </w:pPr>
      <w:r>
        <w:t xml:space="preserve"> ap-id 0 type-id 60 ap-mac 00e0-fcca-2e20 ap-sn 2102354483108B3A413A</w:t>
      </w:r>
    </w:p>
    <w:p w14:paraId="3FE33E14" w14:textId="77777777" w:rsidR="00F42FB8" w:rsidRDefault="00F42FB8" w:rsidP="00F42FB8">
      <w:pPr>
        <w:pStyle w:val="TerminalDisplay"/>
      </w:pPr>
      <w:r>
        <w:t xml:space="preserve">  ap-name F1-AP1</w:t>
      </w:r>
    </w:p>
    <w:p w14:paraId="0BD15452" w14:textId="77777777" w:rsidR="00F42FB8" w:rsidRDefault="00F42FB8" w:rsidP="00F42FB8">
      <w:pPr>
        <w:pStyle w:val="TerminalDisplay"/>
      </w:pPr>
      <w:r>
        <w:t xml:space="preserve">  ap-group WLAN-F1</w:t>
      </w:r>
    </w:p>
    <w:p w14:paraId="789C731A" w14:textId="77777777" w:rsidR="00F42FB8" w:rsidRDefault="00F42FB8" w:rsidP="00F42FB8">
      <w:pPr>
        <w:pStyle w:val="TerminalDisplay"/>
      </w:pPr>
      <w:r>
        <w:t xml:space="preserve"> ap-id 1 type-id 60 ap-mac 00e0-fcf0-7bc0 ap-sn 210235448310D45A674C</w:t>
      </w:r>
    </w:p>
    <w:p w14:paraId="24F897D2" w14:textId="77777777" w:rsidR="00F42FB8" w:rsidRDefault="00F42FB8" w:rsidP="00F42FB8">
      <w:pPr>
        <w:pStyle w:val="TerminalDisplay"/>
      </w:pPr>
      <w:r>
        <w:t xml:space="preserve">  ap-name F2-AP1</w:t>
      </w:r>
    </w:p>
    <w:p w14:paraId="6FE51200" w14:textId="77777777" w:rsidR="00F42FB8" w:rsidRDefault="00F42FB8" w:rsidP="00F42FB8">
      <w:pPr>
        <w:pStyle w:val="TerminalDisplay"/>
      </w:pPr>
      <w:r>
        <w:t xml:space="preserve">  ap-group WLAN-F2</w:t>
      </w:r>
    </w:p>
    <w:p w14:paraId="41F08B7A" w14:textId="77777777" w:rsidR="00F42FB8" w:rsidRDefault="00F42FB8" w:rsidP="00F42FB8">
      <w:pPr>
        <w:pStyle w:val="TerminalDisplay"/>
      </w:pPr>
      <w:r>
        <w:t xml:space="preserve"> ap-id 2 type-id 60 ap-mac 00e0-fcb2-72f0 ap-sn 210235448310C73E4033</w:t>
      </w:r>
    </w:p>
    <w:p w14:paraId="44239C5D" w14:textId="77777777" w:rsidR="00F42FB8" w:rsidRDefault="00F42FB8" w:rsidP="00F42FB8">
      <w:pPr>
        <w:pStyle w:val="TerminalDisplay"/>
      </w:pPr>
      <w:r>
        <w:t xml:space="preserve">  ap-name F3-AP1</w:t>
      </w:r>
    </w:p>
    <w:p w14:paraId="25327BD8" w14:textId="77777777" w:rsidR="00F42FB8" w:rsidRDefault="00F42FB8" w:rsidP="00F42FB8">
      <w:pPr>
        <w:pStyle w:val="TerminalDisplay"/>
      </w:pPr>
      <w:r>
        <w:t xml:space="preserve">  ap-group WLAN-F3</w:t>
      </w:r>
    </w:p>
    <w:p w14:paraId="1CC5E211" w14:textId="77777777" w:rsidR="00F42FB8" w:rsidRDefault="00F42FB8" w:rsidP="00F42FB8">
      <w:pPr>
        <w:pStyle w:val="TerminalDisplay"/>
      </w:pPr>
      <w:r>
        <w:t>#</w:t>
      </w:r>
    </w:p>
    <w:p w14:paraId="6E7E5C6C" w14:textId="77777777" w:rsidR="00F42FB8" w:rsidRDefault="00F42FB8" w:rsidP="00F42FB8">
      <w:pPr>
        <w:pStyle w:val="TerminalDisplay"/>
      </w:pPr>
      <w:r>
        <w:t>return</w:t>
      </w:r>
    </w:p>
    <w:p w14:paraId="00AC888F" w14:textId="77777777" w:rsidR="00F42FB8" w:rsidRDefault="00F42FB8" w:rsidP="00F42FB8">
      <w:r>
        <w:t>Конфигурация на F1-ACC1</w:t>
      </w:r>
    </w:p>
    <w:p w14:paraId="75FF8A05" w14:textId="77777777" w:rsidR="00F42FB8" w:rsidRDefault="00F42FB8" w:rsidP="00F42FB8">
      <w:pPr>
        <w:pStyle w:val="TerminalDisplay"/>
      </w:pPr>
      <w:r>
        <w:t>#</w:t>
      </w:r>
    </w:p>
    <w:p w14:paraId="675EEB3C" w14:textId="77777777" w:rsidR="00F42FB8" w:rsidRDefault="00F42FB8" w:rsidP="00F42FB8">
      <w:pPr>
        <w:pStyle w:val="TerminalDisplay"/>
      </w:pPr>
      <w:r>
        <w:t>sysname F1-ACC1</w:t>
      </w:r>
    </w:p>
    <w:p w14:paraId="3F73471F" w14:textId="77777777" w:rsidR="00F42FB8" w:rsidRDefault="00F42FB8" w:rsidP="00F42FB8">
      <w:pPr>
        <w:pStyle w:val="TerminalDisplay"/>
      </w:pPr>
      <w:r>
        <w:t>#</w:t>
      </w:r>
    </w:p>
    <w:p w14:paraId="447C406F" w14:textId="77777777" w:rsidR="00F42FB8" w:rsidRDefault="00F42FB8" w:rsidP="00F42FB8">
      <w:pPr>
        <w:pStyle w:val="TerminalDisplay"/>
      </w:pPr>
      <w:r>
        <w:t>vlan batch 100 105 205</w:t>
      </w:r>
    </w:p>
    <w:p w14:paraId="6DC0C9CC" w14:textId="77777777" w:rsidR="00F42FB8" w:rsidRDefault="00F42FB8" w:rsidP="00F42FB8">
      <w:pPr>
        <w:pStyle w:val="TerminalDisplay"/>
      </w:pPr>
      <w:r>
        <w:t>#</w:t>
      </w:r>
    </w:p>
    <w:p w14:paraId="180A9165" w14:textId="77777777" w:rsidR="00F42FB8" w:rsidRDefault="00F42FB8" w:rsidP="00F42FB8">
      <w:pPr>
        <w:pStyle w:val="TerminalDisplay"/>
      </w:pPr>
      <w:r>
        <w:t>interface Vlanif1</w:t>
      </w:r>
    </w:p>
    <w:p w14:paraId="687893F3" w14:textId="77777777" w:rsidR="00F42FB8" w:rsidRDefault="00F42FB8" w:rsidP="00F42FB8">
      <w:pPr>
        <w:pStyle w:val="TerminalDisplay"/>
      </w:pPr>
      <w:r>
        <w:t xml:space="preserve"> ip address 192.168.1.1 255.255.255.0</w:t>
      </w:r>
    </w:p>
    <w:p w14:paraId="74D0BD52" w14:textId="77777777" w:rsidR="00F42FB8" w:rsidRDefault="00F42FB8" w:rsidP="00F42FB8">
      <w:pPr>
        <w:pStyle w:val="TerminalDisplay"/>
      </w:pPr>
      <w:r>
        <w:t>#</w:t>
      </w:r>
    </w:p>
    <w:p w14:paraId="06FBF026" w14:textId="77777777" w:rsidR="00F42FB8" w:rsidRDefault="00F42FB8" w:rsidP="00F42FB8">
      <w:pPr>
        <w:pStyle w:val="TerminalDisplay"/>
      </w:pPr>
      <w:r>
        <w:t>interface GigabitEthernet0/0/1</w:t>
      </w:r>
    </w:p>
    <w:p w14:paraId="0A3890F0" w14:textId="77777777" w:rsidR="00F42FB8" w:rsidRDefault="00F42FB8" w:rsidP="00F42FB8">
      <w:pPr>
        <w:pStyle w:val="TerminalDisplay"/>
      </w:pPr>
      <w:r>
        <w:t xml:space="preserve"> port link-type trunk</w:t>
      </w:r>
    </w:p>
    <w:p w14:paraId="371D0454" w14:textId="77777777" w:rsidR="00F42FB8" w:rsidRDefault="00F42FB8" w:rsidP="00F42FB8">
      <w:pPr>
        <w:pStyle w:val="TerminalDisplay"/>
      </w:pPr>
      <w:r>
        <w:lastRenderedPageBreak/>
        <w:t xml:space="preserve"> port trunk allow-pass vlan 100 105 205</w:t>
      </w:r>
    </w:p>
    <w:p w14:paraId="6F3BECBE" w14:textId="77777777" w:rsidR="00F42FB8" w:rsidRDefault="00F42FB8" w:rsidP="00F42FB8">
      <w:pPr>
        <w:pStyle w:val="TerminalDisplay"/>
      </w:pPr>
      <w:r>
        <w:t>#</w:t>
      </w:r>
    </w:p>
    <w:p w14:paraId="68F63A3E" w14:textId="77777777" w:rsidR="00F42FB8" w:rsidRDefault="00F42FB8" w:rsidP="00F42FB8">
      <w:pPr>
        <w:pStyle w:val="TerminalDisplay"/>
      </w:pPr>
      <w:r>
        <w:t>interface GigabitEthernet0/0/2</w:t>
      </w:r>
    </w:p>
    <w:p w14:paraId="49255B3A" w14:textId="77777777" w:rsidR="00F42FB8" w:rsidRDefault="00F42FB8" w:rsidP="00F42FB8">
      <w:pPr>
        <w:pStyle w:val="TerminalDisplay"/>
      </w:pPr>
      <w:r>
        <w:t xml:space="preserve"> port link-type access</w:t>
      </w:r>
    </w:p>
    <w:p w14:paraId="39299FD4" w14:textId="77777777" w:rsidR="00F42FB8" w:rsidRDefault="00F42FB8" w:rsidP="00F42FB8">
      <w:pPr>
        <w:pStyle w:val="TerminalDisplay"/>
      </w:pPr>
      <w:r>
        <w:t xml:space="preserve"> port default vlan 100</w:t>
      </w:r>
    </w:p>
    <w:p w14:paraId="0CE5671A" w14:textId="77777777" w:rsidR="00F42FB8" w:rsidRDefault="00F42FB8" w:rsidP="00F42FB8">
      <w:pPr>
        <w:pStyle w:val="TerminalDisplay"/>
      </w:pPr>
      <w:r>
        <w:t>#</w:t>
      </w:r>
    </w:p>
    <w:p w14:paraId="57B1172D" w14:textId="77777777" w:rsidR="00F42FB8" w:rsidRDefault="00F42FB8" w:rsidP="00F42FB8">
      <w:pPr>
        <w:pStyle w:val="TerminalDisplay"/>
      </w:pPr>
      <w:r>
        <w:t>interface GigabitEthernet0/0/3</w:t>
      </w:r>
    </w:p>
    <w:p w14:paraId="3FD3052B" w14:textId="77777777" w:rsidR="00F42FB8" w:rsidRDefault="00F42FB8" w:rsidP="00F42FB8">
      <w:pPr>
        <w:pStyle w:val="TerminalDisplay"/>
      </w:pPr>
      <w:r>
        <w:t xml:space="preserve"> port link-type access</w:t>
      </w:r>
    </w:p>
    <w:p w14:paraId="1D7A2B13" w14:textId="77777777" w:rsidR="00F42FB8" w:rsidRDefault="00F42FB8" w:rsidP="00F42FB8">
      <w:pPr>
        <w:pStyle w:val="TerminalDisplay"/>
      </w:pPr>
      <w:r>
        <w:t xml:space="preserve"> port default vlan 100</w:t>
      </w:r>
    </w:p>
    <w:p w14:paraId="72D33351" w14:textId="77777777" w:rsidR="00F42FB8" w:rsidRDefault="00F42FB8" w:rsidP="00F42FB8">
      <w:pPr>
        <w:pStyle w:val="TerminalDisplay"/>
      </w:pPr>
      <w:r>
        <w:t>#</w:t>
      </w:r>
    </w:p>
    <w:p w14:paraId="2B64AC34" w14:textId="77777777" w:rsidR="00F42FB8" w:rsidRDefault="00F42FB8" w:rsidP="00F42FB8">
      <w:pPr>
        <w:pStyle w:val="TerminalDisplay"/>
      </w:pPr>
      <w:r>
        <w:t>interface GigabitEthernet0/0/4</w:t>
      </w:r>
    </w:p>
    <w:p w14:paraId="502F1172" w14:textId="77777777" w:rsidR="00F42FB8" w:rsidRDefault="00F42FB8" w:rsidP="00F42FB8">
      <w:pPr>
        <w:pStyle w:val="TerminalDisplay"/>
      </w:pPr>
      <w:r>
        <w:t xml:space="preserve"> port link-type access</w:t>
      </w:r>
    </w:p>
    <w:p w14:paraId="38BD11FD" w14:textId="77777777" w:rsidR="00F42FB8" w:rsidRDefault="00F42FB8" w:rsidP="00F42FB8">
      <w:pPr>
        <w:pStyle w:val="TerminalDisplay"/>
      </w:pPr>
      <w:r>
        <w:t xml:space="preserve"> port default vlan 100</w:t>
      </w:r>
    </w:p>
    <w:p w14:paraId="4867ED01" w14:textId="77777777" w:rsidR="00F42FB8" w:rsidRDefault="00F42FB8" w:rsidP="00F42FB8">
      <w:pPr>
        <w:pStyle w:val="TerminalDisplay"/>
      </w:pPr>
      <w:r>
        <w:t>#</w:t>
      </w:r>
    </w:p>
    <w:p w14:paraId="55FC0DE3" w14:textId="77777777" w:rsidR="00F42FB8" w:rsidRDefault="00F42FB8" w:rsidP="00F42FB8">
      <w:pPr>
        <w:pStyle w:val="TerminalDisplay"/>
      </w:pPr>
      <w:r>
        <w:t>interface GigabitEthernet0/0/5</w:t>
      </w:r>
    </w:p>
    <w:p w14:paraId="41ADA517" w14:textId="77777777" w:rsidR="00F42FB8" w:rsidRDefault="00F42FB8" w:rsidP="00F42FB8">
      <w:pPr>
        <w:pStyle w:val="TerminalDisplay"/>
      </w:pPr>
      <w:r>
        <w:t xml:space="preserve"> port link-type access</w:t>
      </w:r>
    </w:p>
    <w:p w14:paraId="3DA34536" w14:textId="77777777" w:rsidR="00F42FB8" w:rsidRDefault="00F42FB8" w:rsidP="00F42FB8">
      <w:pPr>
        <w:pStyle w:val="TerminalDisplay"/>
      </w:pPr>
      <w:r>
        <w:t xml:space="preserve"> port default vlan 100</w:t>
      </w:r>
    </w:p>
    <w:p w14:paraId="3BA30B00" w14:textId="77777777" w:rsidR="00F42FB8" w:rsidRDefault="00F42FB8" w:rsidP="00F42FB8">
      <w:pPr>
        <w:pStyle w:val="TerminalDisplay"/>
      </w:pPr>
      <w:r>
        <w:t>#</w:t>
      </w:r>
    </w:p>
    <w:p w14:paraId="78E9C56E" w14:textId="77777777" w:rsidR="00F42FB8" w:rsidRDefault="00F42FB8" w:rsidP="00F42FB8">
      <w:pPr>
        <w:pStyle w:val="TerminalDisplay"/>
      </w:pPr>
      <w:r>
        <w:t>interface GigabitEthernet0/0/6</w:t>
      </w:r>
    </w:p>
    <w:p w14:paraId="3B480346" w14:textId="77777777" w:rsidR="00F42FB8" w:rsidRDefault="00F42FB8" w:rsidP="00F42FB8">
      <w:pPr>
        <w:pStyle w:val="TerminalDisplay"/>
      </w:pPr>
      <w:r>
        <w:t xml:space="preserve"> port link-type access</w:t>
      </w:r>
    </w:p>
    <w:p w14:paraId="54B26713" w14:textId="77777777" w:rsidR="00F42FB8" w:rsidRDefault="00F42FB8" w:rsidP="00F42FB8">
      <w:pPr>
        <w:pStyle w:val="TerminalDisplay"/>
      </w:pPr>
      <w:r>
        <w:t xml:space="preserve"> port default vlan 100</w:t>
      </w:r>
    </w:p>
    <w:p w14:paraId="5B292B27" w14:textId="77777777" w:rsidR="00F42FB8" w:rsidRDefault="00F42FB8" w:rsidP="00F42FB8">
      <w:pPr>
        <w:pStyle w:val="TerminalDisplay"/>
      </w:pPr>
      <w:r>
        <w:t>#</w:t>
      </w:r>
    </w:p>
    <w:p w14:paraId="55695C8C" w14:textId="77777777" w:rsidR="00F42FB8" w:rsidRDefault="00F42FB8" w:rsidP="00F42FB8">
      <w:pPr>
        <w:pStyle w:val="TerminalDisplay"/>
      </w:pPr>
      <w:r>
        <w:t>interface GigabitEthernet0/0/7</w:t>
      </w:r>
    </w:p>
    <w:p w14:paraId="4610377B" w14:textId="77777777" w:rsidR="00F42FB8" w:rsidRDefault="00F42FB8" w:rsidP="00F42FB8">
      <w:pPr>
        <w:pStyle w:val="TerminalDisplay"/>
      </w:pPr>
      <w:r>
        <w:t xml:space="preserve"> port link-type access</w:t>
      </w:r>
    </w:p>
    <w:p w14:paraId="772D549A" w14:textId="77777777" w:rsidR="00F42FB8" w:rsidRDefault="00F42FB8" w:rsidP="00F42FB8">
      <w:pPr>
        <w:pStyle w:val="TerminalDisplay"/>
      </w:pPr>
      <w:r>
        <w:t xml:space="preserve"> port default vlan 100</w:t>
      </w:r>
    </w:p>
    <w:p w14:paraId="21139FDE" w14:textId="77777777" w:rsidR="00F42FB8" w:rsidRDefault="00F42FB8" w:rsidP="00F42FB8">
      <w:pPr>
        <w:pStyle w:val="TerminalDisplay"/>
      </w:pPr>
      <w:r>
        <w:t>#</w:t>
      </w:r>
    </w:p>
    <w:p w14:paraId="08E8CE4F" w14:textId="77777777" w:rsidR="00F42FB8" w:rsidRDefault="00F42FB8" w:rsidP="00F42FB8">
      <w:pPr>
        <w:pStyle w:val="TerminalDisplay"/>
      </w:pPr>
      <w:r>
        <w:t>interface GigabitEthernet0/0/8</w:t>
      </w:r>
    </w:p>
    <w:p w14:paraId="663F6B30" w14:textId="77777777" w:rsidR="00F42FB8" w:rsidRDefault="00F42FB8" w:rsidP="00F42FB8">
      <w:pPr>
        <w:pStyle w:val="TerminalDisplay"/>
      </w:pPr>
      <w:r>
        <w:t xml:space="preserve"> port link-type access</w:t>
      </w:r>
    </w:p>
    <w:p w14:paraId="29FFFD03" w14:textId="77777777" w:rsidR="00F42FB8" w:rsidRDefault="00F42FB8" w:rsidP="00F42FB8">
      <w:pPr>
        <w:pStyle w:val="TerminalDisplay"/>
      </w:pPr>
      <w:r>
        <w:t xml:space="preserve"> port default vlan 100</w:t>
      </w:r>
    </w:p>
    <w:p w14:paraId="5C9A1722" w14:textId="77777777" w:rsidR="00F42FB8" w:rsidRDefault="00F42FB8" w:rsidP="00F42FB8">
      <w:pPr>
        <w:pStyle w:val="TerminalDisplay"/>
      </w:pPr>
      <w:r>
        <w:t>#</w:t>
      </w:r>
    </w:p>
    <w:p w14:paraId="1E76524A" w14:textId="77777777" w:rsidR="00F42FB8" w:rsidRDefault="00F42FB8" w:rsidP="00F42FB8">
      <w:pPr>
        <w:pStyle w:val="TerminalDisplay"/>
      </w:pPr>
      <w:r>
        <w:t>interface GigabitEthernet0/0/9</w:t>
      </w:r>
    </w:p>
    <w:p w14:paraId="3C3F99AE" w14:textId="77777777" w:rsidR="00F42FB8" w:rsidRDefault="00F42FB8" w:rsidP="00F42FB8">
      <w:pPr>
        <w:pStyle w:val="TerminalDisplay"/>
      </w:pPr>
      <w:r>
        <w:t xml:space="preserve"> port link-type access</w:t>
      </w:r>
    </w:p>
    <w:p w14:paraId="6EF775E9" w14:textId="77777777" w:rsidR="00F42FB8" w:rsidRDefault="00F42FB8" w:rsidP="00F42FB8">
      <w:pPr>
        <w:pStyle w:val="TerminalDisplay"/>
      </w:pPr>
      <w:r>
        <w:t xml:space="preserve"> port default vlan 100</w:t>
      </w:r>
    </w:p>
    <w:p w14:paraId="26735359" w14:textId="77777777" w:rsidR="00F42FB8" w:rsidRDefault="00F42FB8" w:rsidP="00F42FB8">
      <w:pPr>
        <w:pStyle w:val="TerminalDisplay"/>
      </w:pPr>
      <w:r>
        <w:t>#</w:t>
      </w:r>
    </w:p>
    <w:p w14:paraId="31513FCB" w14:textId="77777777" w:rsidR="00F42FB8" w:rsidRDefault="00F42FB8" w:rsidP="00F42FB8">
      <w:pPr>
        <w:pStyle w:val="TerminalDisplay"/>
      </w:pPr>
      <w:r>
        <w:t>interface GigabitEthernet0/0/10</w:t>
      </w:r>
    </w:p>
    <w:p w14:paraId="15092D02" w14:textId="77777777" w:rsidR="00F42FB8" w:rsidRDefault="00F42FB8" w:rsidP="00F42FB8">
      <w:pPr>
        <w:pStyle w:val="TerminalDisplay"/>
      </w:pPr>
      <w:r>
        <w:t xml:space="preserve"> port link-type access</w:t>
      </w:r>
    </w:p>
    <w:p w14:paraId="1C106C89" w14:textId="77777777" w:rsidR="00F42FB8" w:rsidRDefault="00F42FB8" w:rsidP="00F42FB8">
      <w:pPr>
        <w:pStyle w:val="TerminalDisplay"/>
      </w:pPr>
      <w:r>
        <w:t xml:space="preserve"> port default vlan 100</w:t>
      </w:r>
    </w:p>
    <w:p w14:paraId="3D209032" w14:textId="77777777" w:rsidR="00F42FB8" w:rsidRDefault="00F42FB8" w:rsidP="00F42FB8">
      <w:pPr>
        <w:pStyle w:val="TerminalDisplay"/>
      </w:pPr>
      <w:r>
        <w:t>#</w:t>
      </w:r>
    </w:p>
    <w:p w14:paraId="2548B27F" w14:textId="77777777" w:rsidR="00F42FB8" w:rsidRDefault="00F42FB8" w:rsidP="00F42FB8">
      <w:pPr>
        <w:pStyle w:val="TerminalDisplay"/>
      </w:pPr>
      <w:r>
        <w:t>interface GigabitEthernet0/0/20</w:t>
      </w:r>
    </w:p>
    <w:p w14:paraId="70F46DED" w14:textId="77777777" w:rsidR="00F42FB8" w:rsidRDefault="00F42FB8" w:rsidP="00F42FB8">
      <w:pPr>
        <w:pStyle w:val="TerminalDisplay"/>
      </w:pPr>
      <w:r>
        <w:t xml:space="preserve"> port link-type trunk</w:t>
      </w:r>
    </w:p>
    <w:p w14:paraId="6C2A1B59" w14:textId="77777777" w:rsidR="00F42FB8" w:rsidRDefault="00F42FB8" w:rsidP="00F42FB8">
      <w:pPr>
        <w:pStyle w:val="TerminalDisplay"/>
      </w:pPr>
      <w:r>
        <w:t xml:space="preserve"> port trunk pvid vlan 205</w:t>
      </w:r>
    </w:p>
    <w:p w14:paraId="26682815" w14:textId="77777777" w:rsidR="00F42FB8" w:rsidRDefault="00F42FB8" w:rsidP="00F42FB8">
      <w:pPr>
        <w:pStyle w:val="TerminalDisplay"/>
      </w:pPr>
      <w:r>
        <w:t xml:space="preserve"> port trunk allow-pass vlan 105 205</w:t>
      </w:r>
    </w:p>
    <w:p w14:paraId="04D68620" w14:textId="77777777" w:rsidR="00F42FB8" w:rsidRDefault="00F42FB8" w:rsidP="00F42FB8">
      <w:pPr>
        <w:pStyle w:val="TerminalDisplay"/>
      </w:pPr>
      <w:r>
        <w:t>#</w:t>
      </w:r>
    </w:p>
    <w:p w14:paraId="34E41A98" w14:textId="77777777" w:rsidR="00F42FB8" w:rsidRDefault="00F42FB8" w:rsidP="00F42FB8">
      <w:pPr>
        <w:pStyle w:val="TerminalDisplay"/>
      </w:pPr>
      <w:r>
        <w:t>ip route-static 0.0.0.0 0.0.0.0 192.168.1.254</w:t>
      </w:r>
    </w:p>
    <w:p w14:paraId="2DDD1010" w14:textId="77777777" w:rsidR="00F42FB8" w:rsidRDefault="00F42FB8" w:rsidP="00F42FB8">
      <w:pPr>
        <w:pStyle w:val="TerminalDisplay"/>
      </w:pPr>
      <w:r>
        <w:t>#</w:t>
      </w:r>
    </w:p>
    <w:p w14:paraId="14BDFD4C" w14:textId="77777777" w:rsidR="00F42FB8" w:rsidRDefault="00F42FB8" w:rsidP="00F42FB8">
      <w:pPr>
        <w:pStyle w:val="TerminalDisplay"/>
      </w:pPr>
      <w:r>
        <w:t>snmp-agent</w:t>
      </w:r>
    </w:p>
    <w:p w14:paraId="57AB0B06" w14:textId="77777777" w:rsidR="00F42FB8" w:rsidRDefault="00F42FB8" w:rsidP="00F42FB8">
      <w:pPr>
        <w:pStyle w:val="TerminalDisplay"/>
      </w:pPr>
      <w:r>
        <w:t>snmp-agent local-engineid 800007DB034C1FCC03178D</w:t>
      </w:r>
    </w:p>
    <w:p w14:paraId="57D2CAC8" w14:textId="77777777" w:rsidR="00F42FB8" w:rsidRDefault="00F42FB8" w:rsidP="00F42FB8">
      <w:pPr>
        <w:pStyle w:val="TerminalDisplay"/>
      </w:pPr>
      <w:r>
        <w:t>snmp-agent sys-info version v3</w:t>
      </w:r>
    </w:p>
    <w:p w14:paraId="4CBA402F" w14:textId="77777777" w:rsidR="00F42FB8" w:rsidRDefault="00F42FB8" w:rsidP="00F42FB8">
      <w:pPr>
        <w:pStyle w:val="TerminalDisplay"/>
      </w:pPr>
      <w:r>
        <w:t>snmp-agent group v3 datacom privacy</w:t>
      </w:r>
    </w:p>
    <w:p w14:paraId="203D29A3" w14:textId="77777777" w:rsidR="00F42FB8" w:rsidRDefault="00F42FB8" w:rsidP="00F42FB8">
      <w:pPr>
        <w:pStyle w:val="TerminalDisplay"/>
      </w:pPr>
      <w:r>
        <w:t>snmp-agent target-host trap address udp-domain 192.168.100.2 params securityname datacom v3</w:t>
      </w:r>
    </w:p>
    <w:p w14:paraId="65730E88" w14:textId="77777777" w:rsidR="00F42FB8" w:rsidRDefault="00F42FB8" w:rsidP="00F42FB8">
      <w:pPr>
        <w:pStyle w:val="TerminalDisplay"/>
      </w:pPr>
      <w:r>
        <w:t>snmp-agent usm-user v3 test datacom authentication-mode md5 3@^&gt;FD5!85E`A!&gt;CAH"1</w:t>
      </w:r>
    </w:p>
    <w:p w14:paraId="0A0159B7" w14:textId="77777777" w:rsidR="00F42FB8" w:rsidRPr="00513773" w:rsidRDefault="00F42FB8" w:rsidP="00F42FB8">
      <w:pPr>
        <w:pStyle w:val="TerminalDisplay"/>
      </w:pPr>
      <w:r>
        <w:t>U1!! privacy-mode des56 3@^&gt;FD5!85E`A!&gt;CAH"1U1!!</w:t>
      </w:r>
    </w:p>
    <w:p w14:paraId="70DB80F1" w14:textId="77777777" w:rsidR="00F42FB8" w:rsidRDefault="00F42FB8" w:rsidP="00F42FB8">
      <w:pPr>
        <w:pStyle w:val="TerminalDisplay"/>
      </w:pPr>
      <w:r>
        <w:t>snmp-agent trap source Vlanif1</w:t>
      </w:r>
    </w:p>
    <w:p w14:paraId="2FEE97FC" w14:textId="77777777" w:rsidR="00F42FB8" w:rsidRDefault="00F42FB8" w:rsidP="00F42FB8">
      <w:pPr>
        <w:pStyle w:val="TerminalDisplay"/>
      </w:pPr>
      <w:r>
        <w:t>snmp-agent trap enable</w:t>
      </w:r>
    </w:p>
    <w:p w14:paraId="6F4970E4" w14:textId="77777777" w:rsidR="00F42FB8" w:rsidRDefault="00F42FB8" w:rsidP="00F42FB8">
      <w:pPr>
        <w:pStyle w:val="TerminalDisplay"/>
      </w:pPr>
      <w:r>
        <w:t>#</w:t>
      </w:r>
    </w:p>
    <w:p w14:paraId="6F7CCC91" w14:textId="77777777" w:rsidR="00F42FB8" w:rsidRDefault="00F42FB8" w:rsidP="00F42FB8">
      <w:pPr>
        <w:pStyle w:val="TerminalDisplay"/>
      </w:pPr>
      <w:r>
        <w:lastRenderedPageBreak/>
        <w:t>return</w:t>
      </w:r>
    </w:p>
    <w:p w14:paraId="21C0CCB1" w14:textId="77777777" w:rsidR="00F42FB8" w:rsidRDefault="00F42FB8" w:rsidP="00F42FB8">
      <w:r>
        <w:t>Конфигурация на F2-ACC1</w:t>
      </w:r>
    </w:p>
    <w:p w14:paraId="7C795912" w14:textId="77777777" w:rsidR="00F42FB8" w:rsidRDefault="00F42FB8" w:rsidP="00F42FB8">
      <w:pPr>
        <w:pStyle w:val="TerminalDisplay"/>
      </w:pPr>
      <w:r>
        <w:t>#</w:t>
      </w:r>
    </w:p>
    <w:p w14:paraId="565AFF46" w14:textId="77777777" w:rsidR="00F42FB8" w:rsidRDefault="00F42FB8" w:rsidP="00F42FB8">
      <w:pPr>
        <w:pStyle w:val="TerminalDisplay"/>
      </w:pPr>
      <w:r>
        <w:t>sysname F2-ACC1</w:t>
      </w:r>
    </w:p>
    <w:p w14:paraId="7C000475" w14:textId="77777777" w:rsidR="00F42FB8" w:rsidRDefault="00F42FB8" w:rsidP="00F42FB8">
      <w:pPr>
        <w:pStyle w:val="TerminalDisplay"/>
      </w:pPr>
      <w:r>
        <w:t>#</w:t>
      </w:r>
    </w:p>
    <w:p w14:paraId="27B7E927" w14:textId="77777777" w:rsidR="00F42FB8" w:rsidRDefault="00F42FB8" w:rsidP="00F42FB8">
      <w:pPr>
        <w:pStyle w:val="TerminalDisplay"/>
      </w:pPr>
      <w:r>
        <w:t>vlan batch 2 102</w:t>
      </w:r>
    </w:p>
    <w:p w14:paraId="55783F54" w14:textId="77777777" w:rsidR="00F42FB8" w:rsidRDefault="00F42FB8" w:rsidP="00F42FB8">
      <w:pPr>
        <w:pStyle w:val="TerminalDisplay"/>
      </w:pPr>
      <w:r>
        <w:t>#</w:t>
      </w:r>
    </w:p>
    <w:p w14:paraId="01226245" w14:textId="77777777" w:rsidR="00F42FB8" w:rsidRDefault="00F42FB8" w:rsidP="00F42FB8">
      <w:pPr>
        <w:pStyle w:val="TerminalDisplay"/>
      </w:pPr>
      <w:r>
        <w:t>interface Vlanif2</w:t>
      </w:r>
    </w:p>
    <w:p w14:paraId="1F20A1FF" w14:textId="77777777" w:rsidR="00F42FB8" w:rsidRDefault="00F42FB8" w:rsidP="00F42FB8">
      <w:pPr>
        <w:pStyle w:val="TerminalDisplay"/>
      </w:pPr>
      <w:r>
        <w:t xml:space="preserve"> ip address 192.168.2.1 255.255.255.0</w:t>
      </w:r>
    </w:p>
    <w:p w14:paraId="41F37E91" w14:textId="77777777" w:rsidR="00F42FB8" w:rsidRDefault="00F42FB8" w:rsidP="00F42FB8">
      <w:pPr>
        <w:pStyle w:val="TerminalDisplay"/>
      </w:pPr>
      <w:r>
        <w:t>#</w:t>
      </w:r>
    </w:p>
    <w:p w14:paraId="354B583B" w14:textId="77777777" w:rsidR="00F42FB8" w:rsidRDefault="00F42FB8" w:rsidP="00F42FB8">
      <w:pPr>
        <w:pStyle w:val="TerminalDisplay"/>
      </w:pPr>
      <w:r>
        <w:t>interface Ethernet0/0/1</w:t>
      </w:r>
    </w:p>
    <w:p w14:paraId="26849F9C" w14:textId="77777777" w:rsidR="00F42FB8" w:rsidRDefault="00F42FB8" w:rsidP="00F42FB8">
      <w:pPr>
        <w:pStyle w:val="TerminalDisplay"/>
      </w:pPr>
      <w:r>
        <w:t xml:space="preserve"> port link-type access</w:t>
      </w:r>
    </w:p>
    <w:p w14:paraId="48EBE4C9" w14:textId="77777777" w:rsidR="00F42FB8" w:rsidRDefault="00F42FB8" w:rsidP="00F42FB8">
      <w:pPr>
        <w:pStyle w:val="TerminalDisplay"/>
      </w:pPr>
      <w:r>
        <w:t xml:space="preserve"> port default vlan 102</w:t>
      </w:r>
    </w:p>
    <w:p w14:paraId="1CB4C6F1" w14:textId="77777777" w:rsidR="00F42FB8" w:rsidRDefault="00F42FB8" w:rsidP="00F42FB8">
      <w:pPr>
        <w:pStyle w:val="TerminalDisplay"/>
      </w:pPr>
      <w:r>
        <w:t>#</w:t>
      </w:r>
    </w:p>
    <w:p w14:paraId="5E40CFCF" w14:textId="77777777" w:rsidR="00F42FB8" w:rsidRDefault="00F42FB8" w:rsidP="00F42FB8">
      <w:pPr>
        <w:pStyle w:val="TerminalDisplay"/>
      </w:pPr>
      <w:r>
        <w:t>interface Ethernet0/0/2</w:t>
      </w:r>
    </w:p>
    <w:p w14:paraId="7771243E" w14:textId="77777777" w:rsidR="00F42FB8" w:rsidRDefault="00F42FB8" w:rsidP="00F42FB8">
      <w:pPr>
        <w:pStyle w:val="TerminalDisplay"/>
      </w:pPr>
      <w:r>
        <w:t xml:space="preserve"> port link-type access</w:t>
      </w:r>
    </w:p>
    <w:p w14:paraId="4A885BE1" w14:textId="77777777" w:rsidR="00F42FB8" w:rsidRDefault="00F42FB8" w:rsidP="00F42FB8">
      <w:pPr>
        <w:pStyle w:val="TerminalDisplay"/>
      </w:pPr>
      <w:r>
        <w:t xml:space="preserve"> port default vlan 102</w:t>
      </w:r>
    </w:p>
    <w:p w14:paraId="6C399C3B" w14:textId="77777777" w:rsidR="00F42FB8" w:rsidRDefault="00F42FB8" w:rsidP="00F42FB8">
      <w:pPr>
        <w:pStyle w:val="TerminalDisplay"/>
      </w:pPr>
      <w:r>
        <w:t>#</w:t>
      </w:r>
    </w:p>
    <w:p w14:paraId="792B66EF" w14:textId="77777777" w:rsidR="00F42FB8" w:rsidRDefault="00F42FB8" w:rsidP="00F42FB8">
      <w:pPr>
        <w:pStyle w:val="TerminalDisplay"/>
      </w:pPr>
      <w:r>
        <w:t>interface Ethernet0/0/3</w:t>
      </w:r>
    </w:p>
    <w:p w14:paraId="1118E76C" w14:textId="77777777" w:rsidR="00F42FB8" w:rsidRDefault="00F42FB8" w:rsidP="00F42FB8">
      <w:pPr>
        <w:pStyle w:val="TerminalDisplay"/>
      </w:pPr>
      <w:r>
        <w:t xml:space="preserve"> port link-type access</w:t>
      </w:r>
    </w:p>
    <w:p w14:paraId="0372D2CF" w14:textId="77777777" w:rsidR="00F42FB8" w:rsidRDefault="00F42FB8" w:rsidP="00F42FB8">
      <w:pPr>
        <w:pStyle w:val="TerminalDisplay"/>
      </w:pPr>
      <w:r>
        <w:t xml:space="preserve"> port default vlan 102</w:t>
      </w:r>
    </w:p>
    <w:p w14:paraId="670E07FE" w14:textId="77777777" w:rsidR="00F42FB8" w:rsidRDefault="00F42FB8" w:rsidP="00F42FB8">
      <w:pPr>
        <w:pStyle w:val="TerminalDisplay"/>
      </w:pPr>
      <w:r>
        <w:t>#</w:t>
      </w:r>
    </w:p>
    <w:p w14:paraId="20558F57" w14:textId="77777777" w:rsidR="00F42FB8" w:rsidRDefault="00F42FB8" w:rsidP="00F42FB8">
      <w:pPr>
        <w:pStyle w:val="TerminalDisplay"/>
      </w:pPr>
      <w:r>
        <w:t>interface Ethernet0/0/4</w:t>
      </w:r>
    </w:p>
    <w:p w14:paraId="0D68BDF2" w14:textId="77777777" w:rsidR="00F42FB8" w:rsidRDefault="00F42FB8" w:rsidP="00F42FB8">
      <w:pPr>
        <w:pStyle w:val="TerminalDisplay"/>
      </w:pPr>
      <w:r>
        <w:t xml:space="preserve"> port link-type access</w:t>
      </w:r>
    </w:p>
    <w:p w14:paraId="064BAF61" w14:textId="77777777" w:rsidR="00F42FB8" w:rsidRDefault="00F42FB8" w:rsidP="00F42FB8">
      <w:pPr>
        <w:pStyle w:val="TerminalDisplay"/>
      </w:pPr>
      <w:r>
        <w:t xml:space="preserve"> port default vlan 102</w:t>
      </w:r>
    </w:p>
    <w:p w14:paraId="2093D423" w14:textId="77777777" w:rsidR="00F42FB8" w:rsidRDefault="00F42FB8" w:rsidP="00F42FB8">
      <w:pPr>
        <w:pStyle w:val="TerminalDisplay"/>
      </w:pPr>
      <w:r>
        <w:t>#</w:t>
      </w:r>
    </w:p>
    <w:p w14:paraId="623E0985" w14:textId="77777777" w:rsidR="00F42FB8" w:rsidRDefault="00F42FB8" w:rsidP="00F42FB8">
      <w:pPr>
        <w:pStyle w:val="TerminalDisplay"/>
      </w:pPr>
      <w:r>
        <w:t>interface Ethernet0/0/5</w:t>
      </w:r>
    </w:p>
    <w:p w14:paraId="0100261C" w14:textId="77777777" w:rsidR="00F42FB8" w:rsidRDefault="00F42FB8" w:rsidP="00F42FB8">
      <w:pPr>
        <w:pStyle w:val="TerminalDisplay"/>
      </w:pPr>
      <w:r>
        <w:t xml:space="preserve"> port link-type access</w:t>
      </w:r>
    </w:p>
    <w:p w14:paraId="7DC2BE22" w14:textId="77777777" w:rsidR="00F42FB8" w:rsidRDefault="00F42FB8" w:rsidP="00F42FB8">
      <w:pPr>
        <w:pStyle w:val="TerminalDisplay"/>
      </w:pPr>
      <w:r>
        <w:t xml:space="preserve"> port default vlan 102</w:t>
      </w:r>
    </w:p>
    <w:p w14:paraId="330526E0" w14:textId="77777777" w:rsidR="00F42FB8" w:rsidRDefault="00F42FB8" w:rsidP="00F42FB8">
      <w:pPr>
        <w:pStyle w:val="TerminalDisplay"/>
      </w:pPr>
      <w:r>
        <w:t>#</w:t>
      </w:r>
    </w:p>
    <w:p w14:paraId="67B11C71" w14:textId="77777777" w:rsidR="00F42FB8" w:rsidRDefault="00F42FB8" w:rsidP="00F42FB8">
      <w:pPr>
        <w:pStyle w:val="TerminalDisplay"/>
      </w:pPr>
      <w:r>
        <w:t>interface Ethernet0/0/6</w:t>
      </w:r>
    </w:p>
    <w:p w14:paraId="109CF651" w14:textId="77777777" w:rsidR="00F42FB8" w:rsidRDefault="00F42FB8" w:rsidP="00F42FB8">
      <w:pPr>
        <w:pStyle w:val="TerminalDisplay"/>
      </w:pPr>
      <w:r>
        <w:t xml:space="preserve"> port link-type access</w:t>
      </w:r>
    </w:p>
    <w:p w14:paraId="70A23E0A" w14:textId="77777777" w:rsidR="00F42FB8" w:rsidRDefault="00F42FB8" w:rsidP="00F42FB8">
      <w:pPr>
        <w:pStyle w:val="TerminalDisplay"/>
      </w:pPr>
      <w:r>
        <w:t xml:space="preserve"> port default vlan 102</w:t>
      </w:r>
    </w:p>
    <w:p w14:paraId="1B3303D1" w14:textId="77777777" w:rsidR="00F42FB8" w:rsidRDefault="00F42FB8" w:rsidP="00F42FB8">
      <w:pPr>
        <w:pStyle w:val="TerminalDisplay"/>
      </w:pPr>
      <w:r>
        <w:t>#</w:t>
      </w:r>
    </w:p>
    <w:p w14:paraId="0F2617E9" w14:textId="77777777" w:rsidR="00F42FB8" w:rsidRDefault="00F42FB8" w:rsidP="00F42FB8">
      <w:pPr>
        <w:pStyle w:val="TerminalDisplay"/>
      </w:pPr>
      <w:r>
        <w:t>interface Ethernet0/0/7</w:t>
      </w:r>
    </w:p>
    <w:p w14:paraId="436FF4D9" w14:textId="77777777" w:rsidR="00F42FB8" w:rsidRDefault="00F42FB8" w:rsidP="00F42FB8">
      <w:pPr>
        <w:pStyle w:val="TerminalDisplay"/>
      </w:pPr>
      <w:r>
        <w:t xml:space="preserve"> port link-type access</w:t>
      </w:r>
    </w:p>
    <w:p w14:paraId="3911134E" w14:textId="77777777" w:rsidR="00F42FB8" w:rsidRDefault="00F42FB8" w:rsidP="00F42FB8">
      <w:pPr>
        <w:pStyle w:val="TerminalDisplay"/>
      </w:pPr>
      <w:r>
        <w:t xml:space="preserve"> port default vlan 102</w:t>
      </w:r>
    </w:p>
    <w:p w14:paraId="5F1E7572" w14:textId="77777777" w:rsidR="00F42FB8" w:rsidRDefault="00F42FB8" w:rsidP="00F42FB8">
      <w:pPr>
        <w:pStyle w:val="TerminalDisplay"/>
      </w:pPr>
      <w:r>
        <w:t>#</w:t>
      </w:r>
    </w:p>
    <w:p w14:paraId="2E8C75A6" w14:textId="77777777" w:rsidR="00F42FB8" w:rsidRDefault="00F42FB8" w:rsidP="00F42FB8">
      <w:pPr>
        <w:pStyle w:val="TerminalDisplay"/>
      </w:pPr>
      <w:r>
        <w:t>interface Ethernet0/0/8</w:t>
      </w:r>
    </w:p>
    <w:p w14:paraId="5D8A35F9" w14:textId="77777777" w:rsidR="00F42FB8" w:rsidRDefault="00F42FB8" w:rsidP="00F42FB8">
      <w:pPr>
        <w:pStyle w:val="TerminalDisplay"/>
      </w:pPr>
      <w:r>
        <w:t xml:space="preserve"> port link-type access</w:t>
      </w:r>
    </w:p>
    <w:p w14:paraId="1A45750A" w14:textId="77777777" w:rsidR="00F42FB8" w:rsidRDefault="00F42FB8" w:rsidP="00F42FB8">
      <w:pPr>
        <w:pStyle w:val="TerminalDisplay"/>
      </w:pPr>
      <w:r>
        <w:t xml:space="preserve"> port default vlan 102</w:t>
      </w:r>
    </w:p>
    <w:p w14:paraId="75A7C377" w14:textId="77777777" w:rsidR="00F42FB8" w:rsidRDefault="00F42FB8" w:rsidP="00F42FB8">
      <w:pPr>
        <w:pStyle w:val="TerminalDisplay"/>
      </w:pPr>
      <w:r>
        <w:t>#</w:t>
      </w:r>
    </w:p>
    <w:p w14:paraId="4002AD55" w14:textId="77777777" w:rsidR="00F42FB8" w:rsidRDefault="00F42FB8" w:rsidP="00F42FB8">
      <w:pPr>
        <w:pStyle w:val="TerminalDisplay"/>
      </w:pPr>
      <w:r>
        <w:t>interface Ethernet0/0/9</w:t>
      </w:r>
    </w:p>
    <w:p w14:paraId="41C06E85" w14:textId="77777777" w:rsidR="00F42FB8" w:rsidRDefault="00F42FB8" w:rsidP="00F42FB8">
      <w:pPr>
        <w:pStyle w:val="TerminalDisplay"/>
      </w:pPr>
      <w:r>
        <w:t xml:space="preserve"> port link-type access</w:t>
      </w:r>
    </w:p>
    <w:p w14:paraId="0E5CB997" w14:textId="77777777" w:rsidR="00F42FB8" w:rsidRDefault="00F42FB8" w:rsidP="00F42FB8">
      <w:pPr>
        <w:pStyle w:val="TerminalDisplay"/>
      </w:pPr>
      <w:r>
        <w:t xml:space="preserve"> port default vlan 102</w:t>
      </w:r>
    </w:p>
    <w:p w14:paraId="16487E18" w14:textId="77777777" w:rsidR="00F42FB8" w:rsidRDefault="00F42FB8" w:rsidP="00F42FB8">
      <w:pPr>
        <w:pStyle w:val="TerminalDisplay"/>
      </w:pPr>
      <w:r>
        <w:t>#</w:t>
      </w:r>
    </w:p>
    <w:p w14:paraId="761A26F2" w14:textId="77777777" w:rsidR="00F42FB8" w:rsidRDefault="00F42FB8" w:rsidP="00F42FB8">
      <w:pPr>
        <w:pStyle w:val="TerminalDisplay"/>
      </w:pPr>
      <w:r>
        <w:t>interface Ethernet0/0/10</w:t>
      </w:r>
    </w:p>
    <w:p w14:paraId="64551603" w14:textId="77777777" w:rsidR="00F42FB8" w:rsidRDefault="00F42FB8" w:rsidP="00F42FB8">
      <w:pPr>
        <w:pStyle w:val="TerminalDisplay"/>
      </w:pPr>
      <w:r>
        <w:t xml:space="preserve"> port link-type access</w:t>
      </w:r>
    </w:p>
    <w:p w14:paraId="2F3A53EC" w14:textId="77777777" w:rsidR="00F42FB8" w:rsidRDefault="00F42FB8" w:rsidP="00F42FB8">
      <w:pPr>
        <w:pStyle w:val="TerminalDisplay"/>
      </w:pPr>
      <w:r>
        <w:t xml:space="preserve"> port default vlan 102</w:t>
      </w:r>
    </w:p>
    <w:p w14:paraId="6BB24E9D" w14:textId="77777777" w:rsidR="00F42FB8" w:rsidRDefault="00F42FB8" w:rsidP="00F42FB8">
      <w:pPr>
        <w:pStyle w:val="TerminalDisplay"/>
      </w:pPr>
      <w:r>
        <w:t>#</w:t>
      </w:r>
    </w:p>
    <w:p w14:paraId="327EBA9F" w14:textId="77777777" w:rsidR="00F42FB8" w:rsidRDefault="00F42FB8" w:rsidP="00F42FB8">
      <w:pPr>
        <w:pStyle w:val="TerminalDisplay"/>
      </w:pPr>
      <w:r>
        <w:t>interface Ethernet0/0/11</w:t>
      </w:r>
    </w:p>
    <w:p w14:paraId="42CA3AA8" w14:textId="77777777" w:rsidR="00F42FB8" w:rsidRDefault="00F42FB8" w:rsidP="00F42FB8">
      <w:pPr>
        <w:pStyle w:val="TerminalDisplay"/>
      </w:pPr>
      <w:r>
        <w:t xml:space="preserve"> port link-type access</w:t>
      </w:r>
    </w:p>
    <w:p w14:paraId="63391127" w14:textId="77777777" w:rsidR="00F42FB8" w:rsidRDefault="00F42FB8" w:rsidP="00F42FB8">
      <w:pPr>
        <w:pStyle w:val="TerminalDisplay"/>
      </w:pPr>
      <w:r>
        <w:t xml:space="preserve"> port default vlan 102</w:t>
      </w:r>
    </w:p>
    <w:p w14:paraId="1F53E202" w14:textId="77777777" w:rsidR="00F42FB8" w:rsidRDefault="00F42FB8" w:rsidP="00F42FB8">
      <w:pPr>
        <w:pStyle w:val="TerminalDisplay"/>
      </w:pPr>
      <w:r>
        <w:t>#</w:t>
      </w:r>
    </w:p>
    <w:p w14:paraId="70121C39" w14:textId="77777777" w:rsidR="00F42FB8" w:rsidRDefault="00F42FB8" w:rsidP="00F42FB8">
      <w:pPr>
        <w:pStyle w:val="TerminalDisplay"/>
      </w:pPr>
      <w:r>
        <w:lastRenderedPageBreak/>
        <w:t>interface Ethernet0/0/12</w:t>
      </w:r>
    </w:p>
    <w:p w14:paraId="01D1AB13" w14:textId="77777777" w:rsidR="00F42FB8" w:rsidRDefault="00F42FB8" w:rsidP="00F42FB8">
      <w:pPr>
        <w:pStyle w:val="TerminalDisplay"/>
      </w:pPr>
      <w:r>
        <w:t xml:space="preserve"> port link-type access</w:t>
      </w:r>
    </w:p>
    <w:p w14:paraId="639CAED3" w14:textId="77777777" w:rsidR="00F42FB8" w:rsidRDefault="00F42FB8" w:rsidP="00F42FB8">
      <w:pPr>
        <w:pStyle w:val="TerminalDisplay"/>
      </w:pPr>
      <w:r>
        <w:t xml:space="preserve"> port default vlan 102</w:t>
      </w:r>
    </w:p>
    <w:p w14:paraId="0CEBB3F8" w14:textId="77777777" w:rsidR="00F42FB8" w:rsidRDefault="00F42FB8" w:rsidP="00F42FB8">
      <w:pPr>
        <w:pStyle w:val="TerminalDisplay"/>
      </w:pPr>
      <w:r>
        <w:t>#</w:t>
      </w:r>
    </w:p>
    <w:p w14:paraId="4963D702" w14:textId="77777777" w:rsidR="00F42FB8" w:rsidRDefault="00F42FB8" w:rsidP="00F42FB8">
      <w:pPr>
        <w:pStyle w:val="TerminalDisplay"/>
      </w:pPr>
      <w:r>
        <w:t>interface Ethernet0/0/13</w:t>
      </w:r>
    </w:p>
    <w:p w14:paraId="163C3E1F" w14:textId="77777777" w:rsidR="00F42FB8" w:rsidRDefault="00F42FB8" w:rsidP="00F42FB8">
      <w:pPr>
        <w:pStyle w:val="TerminalDisplay"/>
      </w:pPr>
      <w:r>
        <w:t xml:space="preserve"> port link-type access</w:t>
      </w:r>
    </w:p>
    <w:p w14:paraId="2027EF4D" w14:textId="77777777" w:rsidR="00F42FB8" w:rsidRDefault="00F42FB8" w:rsidP="00F42FB8">
      <w:pPr>
        <w:pStyle w:val="TerminalDisplay"/>
      </w:pPr>
      <w:r>
        <w:t xml:space="preserve"> port default vlan 102</w:t>
      </w:r>
    </w:p>
    <w:p w14:paraId="37140DC0" w14:textId="77777777" w:rsidR="00F42FB8" w:rsidRDefault="00F42FB8" w:rsidP="00F42FB8">
      <w:pPr>
        <w:pStyle w:val="TerminalDisplay"/>
      </w:pPr>
      <w:r>
        <w:t>#</w:t>
      </w:r>
    </w:p>
    <w:p w14:paraId="1760621C" w14:textId="77777777" w:rsidR="00F42FB8" w:rsidRDefault="00F42FB8" w:rsidP="00F42FB8">
      <w:pPr>
        <w:pStyle w:val="TerminalDisplay"/>
      </w:pPr>
      <w:r>
        <w:t>interface Ethernet0/0/14</w:t>
      </w:r>
    </w:p>
    <w:p w14:paraId="67A07A1A" w14:textId="77777777" w:rsidR="00F42FB8" w:rsidRDefault="00F42FB8" w:rsidP="00F42FB8">
      <w:pPr>
        <w:pStyle w:val="TerminalDisplay"/>
      </w:pPr>
      <w:r>
        <w:t xml:space="preserve"> port link-type access</w:t>
      </w:r>
    </w:p>
    <w:p w14:paraId="12791E8D" w14:textId="77777777" w:rsidR="00F42FB8" w:rsidRDefault="00F42FB8" w:rsidP="00F42FB8">
      <w:pPr>
        <w:pStyle w:val="TerminalDisplay"/>
      </w:pPr>
      <w:r>
        <w:t xml:space="preserve"> port default vlan 102</w:t>
      </w:r>
    </w:p>
    <w:p w14:paraId="4B95B84D" w14:textId="77777777" w:rsidR="00F42FB8" w:rsidRDefault="00F42FB8" w:rsidP="00F42FB8">
      <w:pPr>
        <w:pStyle w:val="TerminalDisplay"/>
      </w:pPr>
      <w:r>
        <w:t>#</w:t>
      </w:r>
    </w:p>
    <w:p w14:paraId="49CC3AD6" w14:textId="77777777" w:rsidR="00F42FB8" w:rsidRDefault="00F42FB8" w:rsidP="00F42FB8">
      <w:pPr>
        <w:pStyle w:val="TerminalDisplay"/>
      </w:pPr>
      <w:r>
        <w:t>interface Ethernet0/0/15</w:t>
      </w:r>
    </w:p>
    <w:p w14:paraId="3AFA0DEB" w14:textId="77777777" w:rsidR="00F42FB8" w:rsidRDefault="00F42FB8" w:rsidP="00F42FB8">
      <w:pPr>
        <w:pStyle w:val="TerminalDisplay"/>
      </w:pPr>
      <w:r>
        <w:t xml:space="preserve"> port link-type access</w:t>
      </w:r>
    </w:p>
    <w:p w14:paraId="25F4B29C" w14:textId="77777777" w:rsidR="00F42FB8" w:rsidRDefault="00F42FB8" w:rsidP="00F42FB8">
      <w:pPr>
        <w:pStyle w:val="TerminalDisplay"/>
      </w:pPr>
      <w:r>
        <w:t xml:space="preserve"> port default vlan 102</w:t>
      </w:r>
    </w:p>
    <w:p w14:paraId="3774D407" w14:textId="77777777" w:rsidR="00F42FB8" w:rsidRDefault="00F42FB8" w:rsidP="00F42FB8">
      <w:pPr>
        <w:pStyle w:val="TerminalDisplay"/>
      </w:pPr>
      <w:r>
        <w:t>#</w:t>
      </w:r>
    </w:p>
    <w:p w14:paraId="17F6E3B7" w14:textId="77777777" w:rsidR="00F42FB8" w:rsidRDefault="00F42FB8" w:rsidP="00F42FB8">
      <w:pPr>
        <w:pStyle w:val="TerminalDisplay"/>
      </w:pPr>
      <w:r>
        <w:t>interface Ethernet0/0/16</w:t>
      </w:r>
    </w:p>
    <w:p w14:paraId="758AAEC8" w14:textId="77777777" w:rsidR="00F42FB8" w:rsidRDefault="00F42FB8" w:rsidP="00F42FB8">
      <w:pPr>
        <w:pStyle w:val="TerminalDisplay"/>
      </w:pPr>
      <w:r>
        <w:t xml:space="preserve"> port link-type access</w:t>
      </w:r>
    </w:p>
    <w:p w14:paraId="64601D8C" w14:textId="77777777" w:rsidR="00F42FB8" w:rsidRDefault="00F42FB8" w:rsidP="00F42FB8">
      <w:pPr>
        <w:pStyle w:val="TerminalDisplay"/>
      </w:pPr>
      <w:r>
        <w:t xml:space="preserve"> port default vlan 102</w:t>
      </w:r>
    </w:p>
    <w:p w14:paraId="565A7D78" w14:textId="77777777" w:rsidR="00F42FB8" w:rsidRDefault="00F42FB8" w:rsidP="00F42FB8">
      <w:pPr>
        <w:pStyle w:val="TerminalDisplay"/>
      </w:pPr>
      <w:r>
        <w:t>#</w:t>
      </w:r>
    </w:p>
    <w:p w14:paraId="688C36DD" w14:textId="77777777" w:rsidR="00F42FB8" w:rsidRDefault="00F42FB8" w:rsidP="00F42FB8">
      <w:pPr>
        <w:pStyle w:val="TerminalDisplay"/>
      </w:pPr>
      <w:r>
        <w:t>interface Ethernet0/0/17</w:t>
      </w:r>
    </w:p>
    <w:p w14:paraId="6621A70E" w14:textId="77777777" w:rsidR="00F42FB8" w:rsidRDefault="00F42FB8" w:rsidP="00F42FB8">
      <w:pPr>
        <w:pStyle w:val="TerminalDisplay"/>
      </w:pPr>
      <w:r>
        <w:t xml:space="preserve"> port link-type access</w:t>
      </w:r>
    </w:p>
    <w:p w14:paraId="3412BE12" w14:textId="77777777" w:rsidR="00F42FB8" w:rsidRDefault="00F42FB8" w:rsidP="00F42FB8">
      <w:pPr>
        <w:pStyle w:val="TerminalDisplay"/>
      </w:pPr>
      <w:r>
        <w:t xml:space="preserve"> port default vlan 102</w:t>
      </w:r>
    </w:p>
    <w:p w14:paraId="4E12874A" w14:textId="77777777" w:rsidR="00F42FB8" w:rsidRDefault="00F42FB8" w:rsidP="00F42FB8">
      <w:pPr>
        <w:pStyle w:val="TerminalDisplay"/>
      </w:pPr>
      <w:r>
        <w:t>#</w:t>
      </w:r>
    </w:p>
    <w:p w14:paraId="37DCF80D" w14:textId="77777777" w:rsidR="00F42FB8" w:rsidRDefault="00F42FB8" w:rsidP="00F42FB8">
      <w:pPr>
        <w:pStyle w:val="TerminalDisplay"/>
      </w:pPr>
      <w:r>
        <w:t>interface Ethernet0/0/18</w:t>
      </w:r>
    </w:p>
    <w:p w14:paraId="3324E038" w14:textId="77777777" w:rsidR="00F42FB8" w:rsidRDefault="00F42FB8" w:rsidP="00F42FB8">
      <w:pPr>
        <w:pStyle w:val="TerminalDisplay"/>
      </w:pPr>
      <w:r>
        <w:t xml:space="preserve"> port link-type access</w:t>
      </w:r>
    </w:p>
    <w:p w14:paraId="28BA817D" w14:textId="77777777" w:rsidR="00F42FB8" w:rsidRDefault="00F42FB8" w:rsidP="00F42FB8">
      <w:pPr>
        <w:pStyle w:val="TerminalDisplay"/>
      </w:pPr>
      <w:r>
        <w:t xml:space="preserve"> port default vlan 102</w:t>
      </w:r>
    </w:p>
    <w:p w14:paraId="16065448" w14:textId="77777777" w:rsidR="00F42FB8" w:rsidRDefault="00F42FB8" w:rsidP="00F42FB8">
      <w:pPr>
        <w:pStyle w:val="TerminalDisplay"/>
      </w:pPr>
      <w:r>
        <w:t>#</w:t>
      </w:r>
    </w:p>
    <w:p w14:paraId="0BDC06A8" w14:textId="77777777" w:rsidR="00F42FB8" w:rsidRDefault="00F42FB8" w:rsidP="00F42FB8">
      <w:pPr>
        <w:pStyle w:val="TerminalDisplay"/>
      </w:pPr>
      <w:r>
        <w:t>interface Ethernet0/0/19</w:t>
      </w:r>
    </w:p>
    <w:p w14:paraId="12F80CDD" w14:textId="77777777" w:rsidR="00F42FB8" w:rsidRDefault="00F42FB8" w:rsidP="00F42FB8">
      <w:pPr>
        <w:pStyle w:val="TerminalDisplay"/>
      </w:pPr>
      <w:r>
        <w:t xml:space="preserve"> port link-type access</w:t>
      </w:r>
    </w:p>
    <w:p w14:paraId="511225BE" w14:textId="77777777" w:rsidR="00F42FB8" w:rsidRDefault="00F42FB8" w:rsidP="00F42FB8">
      <w:pPr>
        <w:pStyle w:val="TerminalDisplay"/>
      </w:pPr>
      <w:r>
        <w:t xml:space="preserve"> port default vlan 102</w:t>
      </w:r>
    </w:p>
    <w:p w14:paraId="403ED15A" w14:textId="77777777" w:rsidR="00F42FB8" w:rsidRDefault="00F42FB8" w:rsidP="00F42FB8">
      <w:pPr>
        <w:pStyle w:val="TerminalDisplay"/>
      </w:pPr>
      <w:r>
        <w:t>#</w:t>
      </w:r>
    </w:p>
    <w:p w14:paraId="44F22FAE" w14:textId="77777777" w:rsidR="00F42FB8" w:rsidRDefault="00F42FB8" w:rsidP="00F42FB8">
      <w:pPr>
        <w:pStyle w:val="TerminalDisplay"/>
      </w:pPr>
      <w:r>
        <w:t>interface Ethernet0/0/20</w:t>
      </w:r>
    </w:p>
    <w:p w14:paraId="1A1BF2B7" w14:textId="77777777" w:rsidR="00F42FB8" w:rsidRDefault="00F42FB8" w:rsidP="00F42FB8">
      <w:pPr>
        <w:pStyle w:val="TerminalDisplay"/>
      </w:pPr>
      <w:r>
        <w:t xml:space="preserve"> port link-type access</w:t>
      </w:r>
    </w:p>
    <w:p w14:paraId="3D3B1B6A" w14:textId="77777777" w:rsidR="00F42FB8" w:rsidRDefault="00F42FB8" w:rsidP="00F42FB8">
      <w:pPr>
        <w:pStyle w:val="TerminalDisplay"/>
      </w:pPr>
      <w:r>
        <w:t xml:space="preserve"> port default vlan 102</w:t>
      </w:r>
    </w:p>
    <w:p w14:paraId="1F978F8C" w14:textId="77777777" w:rsidR="00F42FB8" w:rsidRDefault="00F42FB8" w:rsidP="00F42FB8">
      <w:pPr>
        <w:pStyle w:val="TerminalDisplay"/>
      </w:pPr>
      <w:r>
        <w:t>#</w:t>
      </w:r>
    </w:p>
    <w:p w14:paraId="146A9FC4" w14:textId="77777777" w:rsidR="00F42FB8" w:rsidRDefault="00F42FB8" w:rsidP="00F42FB8">
      <w:pPr>
        <w:pStyle w:val="TerminalDisplay"/>
      </w:pPr>
      <w:r>
        <w:t>interface Ethernet0/0/21</w:t>
      </w:r>
    </w:p>
    <w:p w14:paraId="597FD4A1" w14:textId="77777777" w:rsidR="00F42FB8" w:rsidRDefault="00F42FB8" w:rsidP="00F42FB8">
      <w:pPr>
        <w:pStyle w:val="TerminalDisplay"/>
      </w:pPr>
      <w:r>
        <w:t xml:space="preserve"> port link-type access</w:t>
      </w:r>
    </w:p>
    <w:p w14:paraId="180D07B2" w14:textId="77777777" w:rsidR="00F42FB8" w:rsidRDefault="00F42FB8" w:rsidP="00F42FB8">
      <w:pPr>
        <w:pStyle w:val="TerminalDisplay"/>
      </w:pPr>
      <w:r>
        <w:t xml:space="preserve"> port default vlan 102</w:t>
      </w:r>
    </w:p>
    <w:p w14:paraId="46ECFE06" w14:textId="77777777" w:rsidR="00F42FB8" w:rsidRDefault="00F42FB8" w:rsidP="00F42FB8">
      <w:pPr>
        <w:pStyle w:val="TerminalDisplay"/>
      </w:pPr>
      <w:r>
        <w:t>#</w:t>
      </w:r>
    </w:p>
    <w:p w14:paraId="0CD9F52A" w14:textId="77777777" w:rsidR="00F42FB8" w:rsidRDefault="00F42FB8" w:rsidP="00F42FB8">
      <w:pPr>
        <w:pStyle w:val="TerminalDisplay"/>
      </w:pPr>
      <w:r>
        <w:t>interface Ethernet0/0/22</w:t>
      </w:r>
    </w:p>
    <w:p w14:paraId="209EFC97" w14:textId="77777777" w:rsidR="00F42FB8" w:rsidRDefault="00F42FB8" w:rsidP="00F42FB8">
      <w:pPr>
        <w:pStyle w:val="TerminalDisplay"/>
      </w:pPr>
      <w:r>
        <w:t xml:space="preserve"> port link-type access</w:t>
      </w:r>
    </w:p>
    <w:p w14:paraId="0E4CE667" w14:textId="77777777" w:rsidR="00F42FB8" w:rsidRDefault="00F42FB8" w:rsidP="00F42FB8">
      <w:pPr>
        <w:pStyle w:val="TerminalDisplay"/>
      </w:pPr>
      <w:r>
        <w:t xml:space="preserve"> port default vlan 102</w:t>
      </w:r>
    </w:p>
    <w:p w14:paraId="372FC414" w14:textId="77777777" w:rsidR="00F42FB8" w:rsidRDefault="00F42FB8" w:rsidP="00F42FB8">
      <w:pPr>
        <w:pStyle w:val="TerminalDisplay"/>
      </w:pPr>
      <w:r>
        <w:t>#</w:t>
      </w:r>
    </w:p>
    <w:p w14:paraId="3E81F1C2" w14:textId="77777777" w:rsidR="00F42FB8" w:rsidRDefault="00F42FB8" w:rsidP="00F42FB8">
      <w:pPr>
        <w:pStyle w:val="TerminalDisplay"/>
      </w:pPr>
      <w:r>
        <w:t>interface GigabitEthernet0/0/1</w:t>
      </w:r>
    </w:p>
    <w:p w14:paraId="1A2465B0" w14:textId="77777777" w:rsidR="00F42FB8" w:rsidRDefault="00F42FB8" w:rsidP="00F42FB8">
      <w:pPr>
        <w:pStyle w:val="TerminalDisplay"/>
      </w:pPr>
      <w:r>
        <w:t xml:space="preserve"> port link-type trunk</w:t>
      </w:r>
    </w:p>
    <w:p w14:paraId="015DCBFC" w14:textId="77777777" w:rsidR="00F42FB8" w:rsidRDefault="00F42FB8" w:rsidP="00F42FB8">
      <w:pPr>
        <w:pStyle w:val="TerminalDisplay"/>
      </w:pPr>
      <w:r>
        <w:t xml:space="preserve"> port trunk pvid vlan 2</w:t>
      </w:r>
    </w:p>
    <w:p w14:paraId="06673B1F" w14:textId="77777777" w:rsidR="00F42FB8" w:rsidRDefault="00F42FB8" w:rsidP="00F42FB8">
      <w:pPr>
        <w:pStyle w:val="TerminalDisplay"/>
      </w:pPr>
      <w:r>
        <w:t xml:space="preserve"> port trunk allow-pass vlan 2 102</w:t>
      </w:r>
    </w:p>
    <w:p w14:paraId="4153CD0F" w14:textId="77777777" w:rsidR="00F42FB8" w:rsidRDefault="00F42FB8" w:rsidP="00F42FB8">
      <w:pPr>
        <w:pStyle w:val="TerminalDisplay"/>
      </w:pPr>
      <w:r>
        <w:t>#</w:t>
      </w:r>
    </w:p>
    <w:p w14:paraId="46EE91A6" w14:textId="77777777" w:rsidR="00F42FB8" w:rsidRDefault="00F42FB8" w:rsidP="00F42FB8">
      <w:pPr>
        <w:pStyle w:val="TerminalDisplay"/>
      </w:pPr>
      <w:r>
        <w:t>snmp-agent</w:t>
      </w:r>
    </w:p>
    <w:p w14:paraId="495655AF" w14:textId="77777777" w:rsidR="00F42FB8" w:rsidRDefault="00F42FB8" w:rsidP="00F42FB8">
      <w:pPr>
        <w:pStyle w:val="TerminalDisplay"/>
      </w:pPr>
      <w:r>
        <w:t>snmp-agent local-engineid 800007DB034C1FCC456509</w:t>
      </w:r>
    </w:p>
    <w:p w14:paraId="10220640" w14:textId="77777777" w:rsidR="00F42FB8" w:rsidRDefault="00F42FB8" w:rsidP="00F42FB8">
      <w:pPr>
        <w:pStyle w:val="TerminalDisplay"/>
      </w:pPr>
      <w:r>
        <w:t>snmp-agent sys-info version v3</w:t>
      </w:r>
    </w:p>
    <w:p w14:paraId="04567967" w14:textId="77777777" w:rsidR="00F42FB8" w:rsidRDefault="00F42FB8" w:rsidP="00F42FB8">
      <w:pPr>
        <w:pStyle w:val="TerminalDisplay"/>
      </w:pPr>
      <w:r>
        <w:t>snmp-agent group v3 datacom privacy</w:t>
      </w:r>
    </w:p>
    <w:p w14:paraId="047C2815" w14:textId="77777777" w:rsidR="00F42FB8" w:rsidRDefault="00F42FB8" w:rsidP="00F42FB8">
      <w:pPr>
        <w:pStyle w:val="TerminalDisplay"/>
      </w:pPr>
      <w:r>
        <w:t>snmp-agent target-host trap address udp-domain 192.168.100.2 params securityname</w:t>
      </w:r>
    </w:p>
    <w:p w14:paraId="2A1A61EE" w14:textId="77777777" w:rsidR="00F42FB8" w:rsidRDefault="00F42FB8" w:rsidP="00F42FB8">
      <w:pPr>
        <w:pStyle w:val="TerminalDisplay"/>
      </w:pPr>
      <w:r>
        <w:t xml:space="preserve"> datacom v3</w:t>
      </w:r>
    </w:p>
    <w:p w14:paraId="512BB90F" w14:textId="77777777" w:rsidR="00F42FB8" w:rsidRDefault="00F42FB8" w:rsidP="00F42FB8">
      <w:pPr>
        <w:pStyle w:val="TerminalDisplay"/>
      </w:pPr>
      <w:r>
        <w:lastRenderedPageBreak/>
        <w:t>snmp-agent usm-user v3 test datacom authentication-mode md5 (H\O$K,P78:9;\H&amp;H"Ma</w:t>
      </w:r>
    </w:p>
    <w:p w14:paraId="156746E0" w14:textId="77777777" w:rsidR="00F42FB8" w:rsidRPr="00513773" w:rsidRDefault="00F42FB8" w:rsidP="00F42FB8">
      <w:pPr>
        <w:pStyle w:val="TerminalDisplay"/>
      </w:pPr>
      <w:r>
        <w:t>+A!! privacy-mode des56 (H\O$K,P78:9;\H&amp;H"Ma+A!!</w:t>
      </w:r>
    </w:p>
    <w:p w14:paraId="3616AB5C" w14:textId="77777777" w:rsidR="00F42FB8" w:rsidRDefault="00F42FB8" w:rsidP="00F42FB8">
      <w:pPr>
        <w:pStyle w:val="TerminalDisplay"/>
      </w:pPr>
      <w:r>
        <w:t>snmp-agent trap source Vlanif2</w:t>
      </w:r>
    </w:p>
    <w:p w14:paraId="1EB8B3CD" w14:textId="77777777" w:rsidR="00F42FB8" w:rsidRDefault="00F42FB8" w:rsidP="00F42FB8">
      <w:pPr>
        <w:pStyle w:val="TerminalDisplay"/>
      </w:pPr>
      <w:r>
        <w:t>snmp-agent trap enable</w:t>
      </w:r>
    </w:p>
    <w:p w14:paraId="2ED68EF9" w14:textId="77777777" w:rsidR="00F42FB8" w:rsidRDefault="00F42FB8" w:rsidP="00F42FB8">
      <w:pPr>
        <w:pStyle w:val="TerminalDisplay"/>
      </w:pPr>
      <w:r>
        <w:t>#</w:t>
      </w:r>
    </w:p>
    <w:p w14:paraId="7837B594" w14:textId="77777777" w:rsidR="00F42FB8" w:rsidRDefault="00F42FB8" w:rsidP="00F42FB8">
      <w:pPr>
        <w:pStyle w:val="TerminalDisplay"/>
      </w:pPr>
      <w:r>
        <w:t>return</w:t>
      </w:r>
    </w:p>
    <w:p w14:paraId="0C3DE7C7" w14:textId="77777777" w:rsidR="00F42FB8" w:rsidRDefault="00F42FB8" w:rsidP="00F42FB8">
      <w:r>
        <w:t>Конфигурация на F2-ACC2</w:t>
      </w:r>
    </w:p>
    <w:p w14:paraId="3DF17E42" w14:textId="77777777" w:rsidR="00F42FB8" w:rsidRDefault="00F42FB8" w:rsidP="00F42FB8">
      <w:pPr>
        <w:pStyle w:val="TerminalDisplay"/>
      </w:pPr>
      <w:r>
        <w:t>#</w:t>
      </w:r>
    </w:p>
    <w:p w14:paraId="74856FF5" w14:textId="77777777" w:rsidR="00F42FB8" w:rsidRDefault="00F42FB8" w:rsidP="00F42FB8">
      <w:pPr>
        <w:pStyle w:val="TerminalDisplay"/>
      </w:pPr>
      <w:r>
        <w:t>sysname F2-ACC2</w:t>
      </w:r>
    </w:p>
    <w:p w14:paraId="3E24FCDF" w14:textId="77777777" w:rsidR="00F42FB8" w:rsidRDefault="00F42FB8" w:rsidP="00F42FB8">
      <w:pPr>
        <w:pStyle w:val="TerminalDisplay"/>
      </w:pPr>
      <w:r>
        <w:t>#</w:t>
      </w:r>
    </w:p>
    <w:p w14:paraId="2C05BC06" w14:textId="77777777" w:rsidR="00F42FB8" w:rsidRDefault="00F42FB8" w:rsidP="00F42FB8">
      <w:pPr>
        <w:pStyle w:val="TerminalDisplay"/>
      </w:pPr>
      <w:r>
        <w:t>vlan batch 2 101 106 206</w:t>
      </w:r>
    </w:p>
    <w:p w14:paraId="730AF0D1" w14:textId="77777777" w:rsidR="00F42FB8" w:rsidRDefault="00F42FB8" w:rsidP="00F42FB8">
      <w:pPr>
        <w:pStyle w:val="TerminalDisplay"/>
      </w:pPr>
      <w:r>
        <w:t>#</w:t>
      </w:r>
    </w:p>
    <w:p w14:paraId="05C57C70" w14:textId="77777777" w:rsidR="00F42FB8" w:rsidRDefault="00F42FB8" w:rsidP="00F42FB8">
      <w:pPr>
        <w:pStyle w:val="TerminalDisplay"/>
      </w:pPr>
      <w:r>
        <w:t>interface Vlanif1</w:t>
      </w:r>
    </w:p>
    <w:p w14:paraId="04438791" w14:textId="77777777" w:rsidR="00F42FB8" w:rsidRDefault="00F42FB8" w:rsidP="00F42FB8">
      <w:pPr>
        <w:pStyle w:val="TerminalDisplay"/>
      </w:pPr>
      <w:r>
        <w:t>#</w:t>
      </w:r>
    </w:p>
    <w:p w14:paraId="2DB485F7" w14:textId="77777777" w:rsidR="00F42FB8" w:rsidRDefault="00F42FB8" w:rsidP="00F42FB8">
      <w:pPr>
        <w:pStyle w:val="TerminalDisplay"/>
      </w:pPr>
      <w:r>
        <w:t>interface Vlanif2</w:t>
      </w:r>
    </w:p>
    <w:p w14:paraId="018428BB" w14:textId="77777777" w:rsidR="00F42FB8" w:rsidRDefault="00F42FB8" w:rsidP="00F42FB8">
      <w:pPr>
        <w:pStyle w:val="TerminalDisplay"/>
      </w:pPr>
      <w:r>
        <w:t xml:space="preserve"> ip address 192.168.2.2 255.255.255.0</w:t>
      </w:r>
    </w:p>
    <w:p w14:paraId="461B32CC" w14:textId="77777777" w:rsidR="00F42FB8" w:rsidRDefault="00F42FB8" w:rsidP="00F42FB8">
      <w:pPr>
        <w:pStyle w:val="TerminalDisplay"/>
      </w:pPr>
      <w:r>
        <w:t>#</w:t>
      </w:r>
    </w:p>
    <w:p w14:paraId="1C78A40A" w14:textId="77777777" w:rsidR="00F42FB8" w:rsidRDefault="00F42FB8" w:rsidP="00F42FB8">
      <w:pPr>
        <w:pStyle w:val="TerminalDisplay"/>
      </w:pPr>
      <w:r>
        <w:t>interface Ethernet0/0/1</w:t>
      </w:r>
    </w:p>
    <w:p w14:paraId="5B39D019" w14:textId="77777777" w:rsidR="00F42FB8" w:rsidRDefault="00F42FB8" w:rsidP="00F42FB8">
      <w:pPr>
        <w:pStyle w:val="TerminalDisplay"/>
      </w:pPr>
      <w:r>
        <w:t xml:space="preserve"> port link-type access</w:t>
      </w:r>
    </w:p>
    <w:p w14:paraId="53F13F53" w14:textId="77777777" w:rsidR="00F42FB8" w:rsidRDefault="00F42FB8" w:rsidP="00F42FB8">
      <w:pPr>
        <w:pStyle w:val="TerminalDisplay"/>
      </w:pPr>
      <w:r>
        <w:t xml:space="preserve"> port default vlan 101</w:t>
      </w:r>
    </w:p>
    <w:p w14:paraId="691730BC" w14:textId="77777777" w:rsidR="00F42FB8" w:rsidRDefault="00F42FB8" w:rsidP="00F42FB8">
      <w:pPr>
        <w:pStyle w:val="TerminalDisplay"/>
      </w:pPr>
      <w:r>
        <w:t>#</w:t>
      </w:r>
    </w:p>
    <w:p w14:paraId="39B5977B" w14:textId="77777777" w:rsidR="00F42FB8" w:rsidRDefault="00F42FB8" w:rsidP="00F42FB8">
      <w:pPr>
        <w:pStyle w:val="TerminalDisplay"/>
      </w:pPr>
      <w:r>
        <w:t>interface Ethernet0/0/2</w:t>
      </w:r>
    </w:p>
    <w:p w14:paraId="068114D7" w14:textId="77777777" w:rsidR="00F42FB8" w:rsidRDefault="00F42FB8" w:rsidP="00F42FB8">
      <w:pPr>
        <w:pStyle w:val="TerminalDisplay"/>
      </w:pPr>
      <w:r>
        <w:t xml:space="preserve"> port link-type access</w:t>
      </w:r>
    </w:p>
    <w:p w14:paraId="210936B4" w14:textId="77777777" w:rsidR="00F42FB8" w:rsidRDefault="00F42FB8" w:rsidP="00F42FB8">
      <w:pPr>
        <w:pStyle w:val="TerminalDisplay"/>
      </w:pPr>
      <w:r>
        <w:t xml:space="preserve"> port default vlan 101</w:t>
      </w:r>
    </w:p>
    <w:p w14:paraId="79844C83" w14:textId="77777777" w:rsidR="00F42FB8" w:rsidRDefault="00F42FB8" w:rsidP="00F42FB8">
      <w:pPr>
        <w:pStyle w:val="TerminalDisplay"/>
      </w:pPr>
      <w:r>
        <w:t>#</w:t>
      </w:r>
    </w:p>
    <w:p w14:paraId="63783579" w14:textId="77777777" w:rsidR="00F42FB8" w:rsidRDefault="00F42FB8" w:rsidP="00F42FB8">
      <w:pPr>
        <w:pStyle w:val="TerminalDisplay"/>
      </w:pPr>
      <w:r>
        <w:t>interface Ethernet0/0/3</w:t>
      </w:r>
    </w:p>
    <w:p w14:paraId="15A854C7" w14:textId="77777777" w:rsidR="00F42FB8" w:rsidRDefault="00F42FB8" w:rsidP="00F42FB8">
      <w:pPr>
        <w:pStyle w:val="TerminalDisplay"/>
      </w:pPr>
      <w:r>
        <w:t xml:space="preserve"> port link-type access</w:t>
      </w:r>
    </w:p>
    <w:p w14:paraId="75C90665" w14:textId="77777777" w:rsidR="00F42FB8" w:rsidRDefault="00F42FB8" w:rsidP="00F42FB8">
      <w:pPr>
        <w:pStyle w:val="TerminalDisplay"/>
      </w:pPr>
      <w:r>
        <w:t xml:space="preserve"> port default vlan 101</w:t>
      </w:r>
    </w:p>
    <w:p w14:paraId="3C07420F" w14:textId="77777777" w:rsidR="00F42FB8" w:rsidRDefault="00F42FB8" w:rsidP="00F42FB8">
      <w:pPr>
        <w:pStyle w:val="TerminalDisplay"/>
      </w:pPr>
      <w:r>
        <w:t>#</w:t>
      </w:r>
    </w:p>
    <w:p w14:paraId="7D7E0C8B" w14:textId="77777777" w:rsidR="00F42FB8" w:rsidRDefault="00F42FB8" w:rsidP="00F42FB8">
      <w:pPr>
        <w:pStyle w:val="TerminalDisplay"/>
      </w:pPr>
      <w:r>
        <w:t>interface Ethernet0/0/4</w:t>
      </w:r>
    </w:p>
    <w:p w14:paraId="67B41B31" w14:textId="77777777" w:rsidR="00F42FB8" w:rsidRDefault="00F42FB8" w:rsidP="00F42FB8">
      <w:pPr>
        <w:pStyle w:val="TerminalDisplay"/>
      </w:pPr>
      <w:r>
        <w:t xml:space="preserve"> port link-type access</w:t>
      </w:r>
    </w:p>
    <w:p w14:paraId="038419D2" w14:textId="77777777" w:rsidR="00F42FB8" w:rsidRDefault="00F42FB8" w:rsidP="00F42FB8">
      <w:pPr>
        <w:pStyle w:val="TerminalDisplay"/>
      </w:pPr>
      <w:r>
        <w:t xml:space="preserve"> port default vlan 101</w:t>
      </w:r>
    </w:p>
    <w:p w14:paraId="7DDF39CB" w14:textId="77777777" w:rsidR="00F42FB8" w:rsidRDefault="00F42FB8" w:rsidP="00F42FB8">
      <w:pPr>
        <w:pStyle w:val="TerminalDisplay"/>
      </w:pPr>
      <w:r>
        <w:t>#</w:t>
      </w:r>
    </w:p>
    <w:p w14:paraId="77B91CE6" w14:textId="77777777" w:rsidR="00F42FB8" w:rsidRDefault="00F42FB8" w:rsidP="00F42FB8">
      <w:pPr>
        <w:pStyle w:val="TerminalDisplay"/>
      </w:pPr>
      <w:r>
        <w:t>interface Ethernet0/0/5</w:t>
      </w:r>
    </w:p>
    <w:p w14:paraId="1396A303" w14:textId="77777777" w:rsidR="00F42FB8" w:rsidRDefault="00F42FB8" w:rsidP="00F42FB8">
      <w:pPr>
        <w:pStyle w:val="TerminalDisplay"/>
      </w:pPr>
      <w:r>
        <w:t xml:space="preserve"> port link-type access</w:t>
      </w:r>
    </w:p>
    <w:p w14:paraId="14F85C85" w14:textId="77777777" w:rsidR="00F42FB8" w:rsidRDefault="00F42FB8" w:rsidP="00F42FB8">
      <w:pPr>
        <w:pStyle w:val="TerminalDisplay"/>
      </w:pPr>
      <w:r>
        <w:t xml:space="preserve"> port default vlan 101</w:t>
      </w:r>
    </w:p>
    <w:p w14:paraId="17021729" w14:textId="77777777" w:rsidR="00F42FB8" w:rsidRDefault="00F42FB8" w:rsidP="00F42FB8">
      <w:pPr>
        <w:pStyle w:val="TerminalDisplay"/>
      </w:pPr>
      <w:r>
        <w:t>#</w:t>
      </w:r>
    </w:p>
    <w:p w14:paraId="463F4641" w14:textId="77777777" w:rsidR="00F42FB8" w:rsidRDefault="00F42FB8" w:rsidP="00F42FB8">
      <w:pPr>
        <w:pStyle w:val="TerminalDisplay"/>
      </w:pPr>
      <w:r>
        <w:t>interface Ethernet0/0/6</w:t>
      </w:r>
    </w:p>
    <w:p w14:paraId="0476F499" w14:textId="77777777" w:rsidR="00F42FB8" w:rsidRDefault="00F42FB8" w:rsidP="00F42FB8">
      <w:pPr>
        <w:pStyle w:val="TerminalDisplay"/>
      </w:pPr>
      <w:r>
        <w:t xml:space="preserve"> port link-type access</w:t>
      </w:r>
    </w:p>
    <w:p w14:paraId="629241E9" w14:textId="77777777" w:rsidR="00F42FB8" w:rsidRDefault="00F42FB8" w:rsidP="00F42FB8">
      <w:pPr>
        <w:pStyle w:val="TerminalDisplay"/>
      </w:pPr>
      <w:r>
        <w:t xml:space="preserve"> port default vlan 101</w:t>
      </w:r>
    </w:p>
    <w:p w14:paraId="1FF7678E" w14:textId="77777777" w:rsidR="00F42FB8" w:rsidRDefault="00F42FB8" w:rsidP="00F42FB8">
      <w:pPr>
        <w:pStyle w:val="TerminalDisplay"/>
      </w:pPr>
      <w:r>
        <w:t>#</w:t>
      </w:r>
    </w:p>
    <w:p w14:paraId="714C793E" w14:textId="77777777" w:rsidR="00F42FB8" w:rsidRDefault="00F42FB8" w:rsidP="00F42FB8">
      <w:pPr>
        <w:pStyle w:val="TerminalDisplay"/>
      </w:pPr>
      <w:r>
        <w:t>interface Ethernet0/0/7</w:t>
      </w:r>
    </w:p>
    <w:p w14:paraId="1DD42461" w14:textId="77777777" w:rsidR="00F42FB8" w:rsidRDefault="00F42FB8" w:rsidP="00F42FB8">
      <w:pPr>
        <w:pStyle w:val="TerminalDisplay"/>
      </w:pPr>
      <w:r>
        <w:t xml:space="preserve"> port link-type access</w:t>
      </w:r>
    </w:p>
    <w:p w14:paraId="6E846398" w14:textId="77777777" w:rsidR="00F42FB8" w:rsidRDefault="00F42FB8" w:rsidP="00F42FB8">
      <w:pPr>
        <w:pStyle w:val="TerminalDisplay"/>
      </w:pPr>
      <w:r>
        <w:t xml:space="preserve"> port default vlan 101</w:t>
      </w:r>
    </w:p>
    <w:p w14:paraId="67EDAD8F" w14:textId="77777777" w:rsidR="00F42FB8" w:rsidRDefault="00F42FB8" w:rsidP="00F42FB8">
      <w:pPr>
        <w:pStyle w:val="TerminalDisplay"/>
      </w:pPr>
      <w:r>
        <w:t>#</w:t>
      </w:r>
    </w:p>
    <w:p w14:paraId="24284428" w14:textId="77777777" w:rsidR="00F42FB8" w:rsidRDefault="00F42FB8" w:rsidP="00F42FB8">
      <w:pPr>
        <w:pStyle w:val="TerminalDisplay"/>
      </w:pPr>
      <w:r>
        <w:t>interface Ethernet0/0/8</w:t>
      </w:r>
    </w:p>
    <w:p w14:paraId="37CB7A03" w14:textId="77777777" w:rsidR="00F42FB8" w:rsidRDefault="00F42FB8" w:rsidP="00F42FB8">
      <w:pPr>
        <w:pStyle w:val="TerminalDisplay"/>
      </w:pPr>
      <w:r>
        <w:t xml:space="preserve"> port link-type access</w:t>
      </w:r>
    </w:p>
    <w:p w14:paraId="1414A9DF" w14:textId="77777777" w:rsidR="00F42FB8" w:rsidRDefault="00F42FB8" w:rsidP="00F42FB8">
      <w:pPr>
        <w:pStyle w:val="TerminalDisplay"/>
      </w:pPr>
      <w:r>
        <w:t xml:space="preserve"> port default vlan 101</w:t>
      </w:r>
    </w:p>
    <w:p w14:paraId="77C58F40" w14:textId="77777777" w:rsidR="00F42FB8" w:rsidRDefault="00F42FB8" w:rsidP="00F42FB8">
      <w:pPr>
        <w:pStyle w:val="TerminalDisplay"/>
      </w:pPr>
      <w:r>
        <w:t>#</w:t>
      </w:r>
    </w:p>
    <w:p w14:paraId="71156FC6" w14:textId="77777777" w:rsidR="00F42FB8" w:rsidRDefault="00F42FB8" w:rsidP="00F42FB8">
      <w:pPr>
        <w:pStyle w:val="TerminalDisplay"/>
      </w:pPr>
      <w:r>
        <w:t>interface Ethernet0/0/9</w:t>
      </w:r>
    </w:p>
    <w:p w14:paraId="5E6E03ED" w14:textId="77777777" w:rsidR="00F42FB8" w:rsidRDefault="00F42FB8" w:rsidP="00F42FB8">
      <w:pPr>
        <w:pStyle w:val="TerminalDisplay"/>
      </w:pPr>
      <w:r>
        <w:t xml:space="preserve"> port link-type access</w:t>
      </w:r>
    </w:p>
    <w:p w14:paraId="3D9984D2" w14:textId="77777777" w:rsidR="00F42FB8" w:rsidRDefault="00F42FB8" w:rsidP="00F42FB8">
      <w:pPr>
        <w:pStyle w:val="TerminalDisplay"/>
      </w:pPr>
      <w:r>
        <w:t xml:space="preserve"> port default vlan 101</w:t>
      </w:r>
    </w:p>
    <w:p w14:paraId="45895171" w14:textId="77777777" w:rsidR="00F42FB8" w:rsidRDefault="00F42FB8" w:rsidP="00F42FB8">
      <w:pPr>
        <w:pStyle w:val="TerminalDisplay"/>
      </w:pPr>
      <w:r>
        <w:t>#</w:t>
      </w:r>
    </w:p>
    <w:p w14:paraId="40063E22" w14:textId="77777777" w:rsidR="00F42FB8" w:rsidRDefault="00F42FB8" w:rsidP="00F42FB8">
      <w:pPr>
        <w:pStyle w:val="TerminalDisplay"/>
      </w:pPr>
      <w:r>
        <w:t>interface Ethernet0/0/10</w:t>
      </w:r>
    </w:p>
    <w:p w14:paraId="4A8A6F46" w14:textId="77777777" w:rsidR="00F42FB8" w:rsidRDefault="00F42FB8" w:rsidP="00F42FB8">
      <w:pPr>
        <w:pStyle w:val="TerminalDisplay"/>
      </w:pPr>
      <w:r>
        <w:lastRenderedPageBreak/>
        <w:t xml:space="preserve"> port link-type access</w:t>
      </w:r>
    </w:p>
    <w:p w14:paraId="3BDBB0DD" w14:textId="77777777" w:rsidR="00F42FB8" w:rsidRDefault="00F42FB8" w:rsidP="00F42FB8">
      <w:pPr>
        <w:pStyle w:val="TerminalDisplay"/>
      </w:pPr>
      <w:r>
        <w:t xml:space="preserve"> port default vlan 101</w:t>
      </w:r>
    </w:p>
    <w:p w14:paraId="761CDF5B" w14:textId="77777777" w:rsidR="00F42FB8" w:rsidRDefault="00F42FB8" w:rsidP="00F42FB8">
      <w:pPr>
        <w:pStyle w:val="TerminalDisplay"/>
      </w:pPr>
      <w:r>
        <w:t>#</w:t>
      </w:r>
    </w:p>
    <w:p w14:paraId="4CB1946D" w14:textId="77777777" w:rsidR="00F42FB8" w:rsidRDefault="00F42FB8" w:rsidP="00F42FB8">
      <w:pPr>
        <w:pStyle w:val="TerminalDisplay"/>
      </w:pPr>
      <w:r>
        <w:t>interface Ethernet0/0/11</w:t>
      </w:r>
    </w:p>
    <w:p w14:paraId="539808DE" w14:textId="77777777" w:rsidR="00F42FB8" w:rsidRDefault="00F42FB8" w:rsidP="00F42FB8">
      <w:pPr>
        <w:pStyle w:val="TerminalDisplay"/>
      </w:pPr>
      <w:r>
        <w:t xml:space="preserve"> port link-type access</w:t>
      </w:r>
    </w:p>
    <w:p w14:paraId="0A98FC60" w14:textId="77777777" w:rsidR="00F42FB8" w:rsidRDefault="00F42FB8" w:rsidP="00F42FB8">
      <w:pPr>
        <w:pStyle w:val="TerminalDisplay"/>
      </w:pPr>
      <w:r>
        <w:t xml:space="preserve"> port default vlan 101</w:t>
      </w:r>
    </w:p>
    <w:p w14:paraId="2A16AC8B" w14:textId="77777777" w:rsidR="00F42FB8" w:rsidRDefault="00F42FB8" w:rsidP="00F42FB8">
      <w:pPr>
        <w:pStyle w:val="TerminalDisplay"/>
      </w:pPr>
      <w:r>
        <w:t>#</w:t>
      </w:r>
    </w:p>
    <w:p w14:paraId="42E616C7" w14:textId="77777777" w:rsidR="00F42FB8" w:rsidRDefault="00F42FB8" w:rsidP="00F42FB8">
      <w:pPr>
        <w:pStyle w:val="TerminalDisplay"/>
      </w:pPr>
      <w:r>
        <w:t>interface Ethernet0/0/12</w:t>
      </w:r>
    </w:p>
    <w:p w14:paraId="1004B8AC" w14:textId="77777777" w:rsidR="00F42FB8" w:rsidRDefault="00F42FB8" w:rsidP="00F42FB8">
      <w:pPr>
        <w:pStyle w:val="TerminalDisplay"/>
      </w:pPr>
      <w:r>
        <w:t xml:space="preserve"> port link-type access</w:t>
      </w:r>
    </w:p>
    <w:p w14:paraId="202D52F0" w14:textId="77777777" w:rsidR="00F42FB8" w:rsidRDefault="00F42FB8" w:rsidP="00F42FB8">
      <w:pPr>
        <w:pStyle w:val="TerminalDisplay"/>
      </w:pPr>
      <w:r>
        <w:t xml:space="preserve"> port default vlan 101</w:t>
      </w:r>
    </w:p>
    <w:p w14:paraId="05D37A5D" w14:textId="77777777" w:rsidR="00F42FB8" w:rsidRDefault="00F42FB8" w:rsidP="00F42FB8">
      <w:pPr>
        <w:pStyle w:val="TerminalDisplay"/>
      </w:pPr>
      <w:r>
        <w:t>#</w:t>
      </w:r>
    </w:p>
    <w:p w14:paraId="1D09E59A" w14:textId="77777777" w:rsidR="00F42FB8" w:rsidRDefault="00F42FB8" w:rsidP="00F42FB8">
      <w:pPr>
        <w:pStyle w:val="TerminalDisplay"/>
      </w:pPr>
      <w:r>
        <w:t>interface Ethernet0/0/13</w:t>
      </w:r>
    </w:p>
    <w:p w14:paraId="1FBA180B" w14:textId="77777777" w:rsidR="00F42FB8" w:rsidRDefault="00F42FB8" w:rsidP="00F42FB8">
      <w:pPr>
        <w:pStyle w:val="TerminalDisplay"/>
      </w:pPr>
      <w:r>
        <w:t xml:space="preserve"> port link-type access</w:t>
      </w:r>
    </w:p>
    <w:p w14:paraId="41392255" w14:textId="77777777" w:rsidR="00F42FB8" w:rsidRDefault="00F42FB8" w:rsidP="00F42FB8">
      <w:pPr>
        <w:pStyle w:val="TerminalDisplay"/>
      </w:pPr>
      <w:r>
        <w:t xml:space="preserve"> port default vlan 101</w:t>
      </w:r>
    </w:p>
    <w:p w14:paraId="47E6E388" w14:textId="77777777" w:rsidR="00F42FB8" w:rsidRDefault="00F42FB8" w:rsidP="00F42FB8">
      <w:pPr>
        <w:pStyle w:val="TerminalDisplay"/>
      </w:pPr>
      <w:r>
        <w:t>#</w:t>
      </w:r>
    </w:p>
    <w:p w14:paraId="7FB3AB46" w14:textId="77777777" w:rsidR="00F42FB8" w:rsidRDefault="00F42FB8" w:rsidP="00F42FB8">
      <w:pPr>
        <w:pStyle w:val="TerminalDisplay"/>
      </w:pPr>
      <w:r>
        <w:t>interface Ethernet0/0/14</w:t>
      </w:r>
    </w:p>
    <w:p w14:paraId="2ABE9896" w14:textId="77777777" w:rsidR="00F42FB8" w:rsidRDefault="00F42FB8" w:rsidP="00F42FB8">
      <w:pPr>
        <w:pStyle w:val="TerminalDisplay"/>
      </w:pPr>
      <w:r>
        <w:t xml:space="preserve"> port link-type access</w:t>
      </w:r>
    </w:p>
    <w:p w14:paraId="6CF08B94" w14:textId="77777777" w:rsidR="00F42FB8" w:rsidRDefault="00F42FB8" w:rsidP="00F42FB8">
      <w:pPr>
        <w:pStyle w:val="TerminalDisplay"/>
      </w:pPr>
      <w:r>
        <w:t xml:space="preserve"> port default vlan 101</w:t>
      </w:r>
    </w:p>
    <w:p w14:paraId="6327ABD8" w14:textId="77777777" w:rsidR="00F42FB8" w:rsidRDefault="00F42FB8" w:rsidP="00F42FB8">
      <w:pPr>
        <w:pStyle w:val="TerminalDisplay"/>
      </w:pPr>
      <w:r>
        <w:t>#</w:t>
      </w:r>
    </w:p>
    <w:p w14:paraId="03F859B6" w14:textId="77777777" w:rsidR="00F42FB8" w:rsidRDefault="00F42FB8" w:rsidP="00F42FB8">
      <w:pPr>
        <w:pStyle w:val="TerminalDisplay"/>
      </w:pPr>
      <w:r>
        <w:t>interface Ethernet0/0/15</w:t>
      </w:r>
    </w:p>
    <w:p w14:paraId="69963F3B" w14:textId="77777777" w:rsidR="00F42FB8" w:rsidRDefault="00F42FB8" w:rsidP="00F42FB8">
      <w:pPr>
        <w:pStyle w:val="TerminalDisplay"/>
      </w:pPr>
      <w:r>
        <w:t xml:space="preserve"> port link-type access</w:t>
      </w:r>
    </w:p>
    <w:p w14:paraId="4404A967" w14:textId="77777777" w:rsidR="00F42FB8" w:rsidRDefault="00F42FB8" w:rsidP="00F42FB8">
      <w:pPr>
        <w:pStyle w:val="TerminalDisplay"/>
      </w:pPr>
      <w:r>
        <w:t xml:space="preserve"> port default vlan 101</w:t>
      </w:r>
    </w:p>
    <w:p w14:paraId="01E3AEA3" w14:textId="77777777" w:rsidR="00F42FB8" w:rsidRDefault="00F42FB8" w:rsidP="00F42FB8">
      <w:pPr>
        <w:pStyle w:val="TerminalDisplay"/>
      </w:pPr>
      <w:r>
        <w:t>#</w:t>
      </w:r>
    </w:p>
    <w:p w14:paraId="16AF4B01" w14:textId="77777777" w:rsidR="00F42FB8" w:rsidRDefault="00F42FB8" w:rsidP="00F42FB8">
      <w:pPr>
        <w:pStyle w:val="TerminalDisplay"/>
      </w:pPr>
      <w:r>
        <w:t>interface Ethernet0/0/16</w:t>
      </w:r>
    </w:p>
    <w:p w14:paraId="5DDD2A26" w14:textId="77777777" w:rsidR="00F42FB8" w:rsidRDefault="00F42FB8" w:rsidP="00F42FB8">
      <w:pPr>
        <w:pStyle w:val="TerminalDisplay"/>
      </w:pPr>
      <w:r>
        <w:t xml:space="preserve"> port link-type access</w:t>
      </w:r>
    </w:p>
    <w:p w14:paraId="08A6DAE9" w14:textId="77777777" w:rsidR="00F42FB8" w:rsidRDefault="00F42FB8" w:rsidP="00F42FB8">
      <w:pPr>
        <w:pStyle w:val="TerminalDisplay"/>
      </w:pPr>
      <w:r>
        <w:t xml:space="preserve"> port default vlan 101</w:t>
      </w:r>
    </w:p>
    <w:p w14:paraId="0428CDBA" w14:textId="77777777" w:rsidR="00F42FB8" w:rsidRDefault="00F42FB8" w:rsidP="00F42FB8">
      <w:pPr>
        <w:pStyle w:val="TerminalDisplay"/>
      </w:pPr>
      <w:r>
        <w:t>#</w:t>
      </w:r>
    </w:p>
    <w:p w14:paraId="2C690B13" w14:textId="77777777" w:rsidR="00F42FB8" w:rsidRDefault="00F42FB8" w:rsidP="00F42FB8">
      <w:pPr>
        <w:pStyle w:val="TerminalDisplay"/>
      </w:pPr>
      <w:r>
        <w:t>interface Ethernet0/0/17</w:t>
      </w:r>
    </w:p>
    <w:p w14:paraId="54DA9BB6" w14:textId="77777777" w:rsidR="00F42FB8" w:rsidRDefault="00F42FB8" w:rsidP="00F42FB8">
      <w:pPr>
        <w:pStyle w:val="TerminalDisplay"/>
      </w:pPr>
      <w:r>
        <w:t xml:space="preserve"> port link-type access</w:t>
      </w:r>
    </w:p>
    <w:p w14:paraId="61947DB7" w14:textId="77777777" w:rsidR="00F42FB8" w:rsidRDefault="00F42FB8" w:rsidP="00F42FB8">
      <w:pPr>
        <w:pStyle w:val="TerminalDisplay"/>
      </w:pPr>
      <w:r>
        <w:t xml:space="preserve"> port default vlan 101</w:t>
      </w:r>
    </w:p>
    <w:p w14:paraId="18A7C534" w14:textId="77777777" w:rsidR="00F42FB8" w:rsidRDefault="00F42FB8" w:rsidP="00F42FB8">
      <w:pPr>
        <w:pStyle w:val="TerminalDisplay"/>
      </w:pPr>
      <w:r>
        <w:t>#</w:t>
      </w:r>
    </w:p>
    <w:p w14:paraId="774508B2" w14:textId="77777777" w:rsidR="00F42FB8" w:rsidRDefault="00F42FB8" w:rsidP="00F42FB8">
      <w:pPr>
        <w:pStyle w:val="TerminalDisplay"/>
      </w:pPr>
      <w:r>
        <w:t>interface Ethernet0/0/18</w:t>
      </w:r>
    </w:p>
    <w:p w14:paraId="2E6B8655" w14:textId="77777777" w:rsidR="00F42FB8" w:rsidRDefault="00F42FB8" w:rsidP="00F42FB8">
      <w:pPr>
        <w:pStyle w:val="TerminalDisplay"/>
      </w:pPr>
      <w:r>
        <w:t xml:space="preserve"> port link-type access</w:t>
      </w:r>
    </w:p>
    <w:p w14:paraId="6E0D337B" w14:textId="77777777" w:rsidR="00F42FB8" w:rsidRDefault="00F42FB8" w:rsidP="00F42FB8">
      <w:pPr>
        <w:pStyle w:val="TerminalDisplay"/>
      </w:pPr>
      <w:r>
        <w:t xml:space="preserve"> port default vlan 101</w:t>
      </w:r>
    </w:p>
    <w:p w14:paraId="0B7CF644" w14:textId="77777777" w:rsidR="00F42FB8" w:rsidRDefault="00F42FB8" w:rsidP="00F42FB8">
      <w:pPr>
        <w:pStyle w:val="TerminalDisplay"/>
      </w:pPr>
      <w:r>
        <w:t>#</w:t>
      </w:r>
    </w:p>
    <w:p w14:paraId="5400367D" w14:textId="77777777" w:rsidR="00F42FB8" w:rsidRDefault="00F42FB8" w:rsidP="00F42FB8">
      <w:pPr>
        <w:pStyle w:val="TerminalDisplay"/>
      </w:pPr>
      <w:r>
        <w:t>interface Ethernet0/0/19</w:t>
      </w:r>
    </w:p>
    <w:p w14:paraId="2737448F" w14:textId="77777777" w:rsidR="00F42FB8" w:rsidRDefault="00F42FB8" w:rsidP="00F42FB8">
      <w:pPr>
        <w:pStyle w:val="TerminalDisplay"/>
      </w:pPr>
      <w:r>
        <w:t xml:space="preserve"> port link-type access</w:t>
      </w:r>
    </w:p>
    <w:p w14:paraId="0E4DF20D" w14:textId="77777777" w:rsidR="00F42FB8" w:rsidRDefault="00F42FB8" w:rsidP="00F42FB8">
      <w:pPr>
        <w:pStyle w:val="TerminalDisplay"/>
      </w:pPr>
      <w:r>
        <w:t xml:space="preserve"> port default vlan 101</w:t>
      </w:r>
    </w:p>
    <w:p w14:paraId="5F4B96DE" w14:textId="77777777" w:rsidR="00F42FB8" w:rsidRDefault="00F42FB8" w:rsidP="00F42FB8">
      <w:pPr>
        <w:pStyle w:val="TerminalDisplay"/>
      </w:pPr>
      <w:r>
        <w:t>#</w:t>
      </w:r>
    </w:p>
    <w:p w14:paraId="71E79AB0" w14:textId="77777777" w:rsidR="00F42FB8" w:rsidRDefault="00F42FB8" w:rsidP="00F42FB8">
      <w:pPr>
        <w:pStyle w:val="TerminalDisplay"/>
      </w:pPr>
      <w:r>
        <w:t>interface Ethernet0/0/20</w:t>
      </w:r>
    </w:p>
    <w:p w14:paraId="5D263C2F" w14:textId="77777777" w:rsidR="00F42FB8" w:rsidRDefault="00F42FB8" w:rsidP="00F42FB8">
      <w:pPr>
        <w:pStyle w:val="TerminalDisplay"/>
      </w:pPr>
      <w:r>
        <w:t xml:space="preserve"> port link-type trunk</w:t>
      </w:r>
    </w:p>
    <w:p w14:paraId="1EDFC6CB" w14:textId="77777777" w:rsidR="00F42FB8" w:rsidRDefault="00F42FB8" w:rsidP="00F42FB8">
      <w:pPr>
        <w:pStyle w:val="TerminalDisplay"/>
      </w:pPr>
      <w:r>
        <w:t xml:space="preserve"> port trunk pvid vlan 206</w:t>
      </w:r>
    </w:p>
    <w:p w14:paraId="09DA2CEC" w14:textId="77777777" w:rsidR="00F42FB8" w:rsidRDefault="00F42FB8" w:rsidP="00F42FB8">
      <w:pPr>
        <w:pStyle w:val="TerminalDisplay"/>
      </w:pPr>
      <w:r>
        <w:t xml:space="preserve"> port trunk allow-pass vlan 106 206</w:t>
      </w:r>
    </w:p>
    <w:p w14:paraId="11F9FEAD" w14:textId="77777777" w:rsidR="00F42FB8" w:rsidRDefault="00F42FB8" w:rsidP="00F42FB8">
      <w:pPr>
        <w:pStyle w:val="TerminalDisplay"/>
      </w:pPr>
      <w:r>
        <w:t>#</w:t>
      </w:r>
    </w:p>
    <w:p w14:paraId="3EABFB61" w14:textId="77777777" w:rsidR="00F42FB8" w:rsidRDefault="00F42FB8" w:rsidP="00F42FB8">
      <w:pPr>
        <w:pStyle w:val="TerminalDisplay"/>
      </w:pPr>
      <w:r>
        <w:t>interface GigabitEthernet0/0/1</w:t>
      </w:r>
    </w:p>
    <w:p w14:paraId="66D78B7B" w14:textId="77777777" w:rsidR="00F42FB8" w:rsidRDefault="00F42FB8" w:rsidP="00F42FB8">
      <w:pPr>
        <w:pStyle w:val="TerminalDisplay"/>
      </w:pPr>
      <w:r>
        <w:t xml:space="preserve"> port link-type trunk</w:t>
      </w:r>
    </w:p>
    <w:p w14:paraId="760EE651" w14:textId="77777777" w:rsidR="00F42FB8" w:rsidRDefault="00F42FB8" w:rsidP="00F42FB8">
      <w:pPr>
        <w:pStyle w:val="TerminalDisplay"/>
      </w:pPr>
      <w:r>
        <w:t xml:space="preserve"> port trunk pvid vlan 2</w:t>
      </w:r>
    </w:p>
    <w:p w14:paraId="34A69C33" w14:textId="77777777" w:rsidR="00F42FB8" w:rsidRDefault="00F42FB8" w:rsidP="00F42FB8">
      <w:pPr>
        <w:pStyle w:val="TerminalDisplay"/>
      </w:pPr>
      <w:r>
        <w:t xml:space="preserve"> port trunk allow-pass vlan 2 101 106 206</w:t>
      </w:r>
    </w:p>
    <w:p w14:paraId="76C32438" w14:textId="77777777" w:rsidR="00F42FB8" w:rsidRDefault="00F42FB8" w:rsidP="00F42FB8">
      <w:pPr>
        <w:pStyle w:val="TerminalDisplay"/>
      </w:pPr>
      <w:r>
        <w:t>#</w:t>
      </w:r>
    </w:p>
    <w:p w14:paraId="3751746D" w14:textId="77777777" w:rsidR="00F42FB8" w:rsidRDefault="00F42FB8" w:rsidP="00F42FB8">
      <w:pPr>
        <w:pStyle w:val="TerminalDisplay"/>
      </w:pPr>
      <w:r>
        <w:t>ip route-static 0.0.0.0 0.0.0.0 192.168.2.254</w:t>
      </w:r>
    </w:p>
    <w:p w14:paraId="4AEC4BA5" w14:textId="77777777" w:rsidR="00F42FB8" w:rsidRDefault="00F42FB8" w:rsidP="00F42FB8">
      <w:pPr>
        <w:pStyle w:val="TerminalDisplay"/>
      </w:pPr>
      <w:r>
        <w:t>#</w:t>
      </w:r>
    </w:p>
    <w:p w14:paraId="661ECECF" w14:textId="77777777" w:rsidR="00F42FB8" w:rsidRDefault="00F42FB8" w:rsidP="00F42FB8">
      <w:pPr>
        <w:pStyle w:val="TerminalDisplay"/>
      </w:pPr>
      <w:r>
        <w:t>snmp-agent</w:t>
      </w:r>
    </w:p>
    <w:p w14:paraId="46F0BB2F" w14:textId="77777777" w:rsidR="00F42FB8" w:rsidRDefault="00F42FB8" w:rsidP="00F42FB8">
      <w:pPr>
        <w:pStyle w:val="TerminalDisplay"/>
      </w:pPr>
      <w:r>
        <w:t>snmp-agent local-engineid 800007DB034C1FCCA5263C</w:t>
      </w:r>
    </w:p>
    <w:p w14:paraId="1C49C7B4" w14:textId="77777777" w:rsidR="00F42FB8" w:rsidRDefault="00F42FB8" w:rsidP="00F42FB8">
      <w:pPr>
        <w:pStyle w:val="TerminalDisplay"/>
      </w:pPr>
      <w:r>
        <w:t>snmp-agent sys-info version v3</w:t>
      </w:r>
    </w:p>
    <w:p w14:paraId="557EFEC2" w14:textId="77777777" w:rsidR="00F42FB8" w:rsidRDefault="00F42FB8" w:rsidP="00F42FB8">
      <w:pPr>
        <w:pStyle w:val="TerminalDisplay"/>
      </w:pPr>
      <w:r>
        <w:t>snmp-agent group v3 datacom privacy</w:t>
      </w:r>
    </w:p>
    <w:p w14:paraId="0400456D" w14:textId="77777777" w:rsidR="00F42FB8" w:rsidRDefault="00F42FB8" w:rsidP="00F42FB8">
      <w:pPr>
        <w:pStyle w:val="TerminalDisplay"/>
      </w:pPr>
      <w:r>
        <w:lastRenderedPageBreak/>
        <w:t>snmp-agent target-host trap address udp-domain 192.168.100.2 params securityname</w:t>
      </w:r>
    </w:p>
    <w:p w14:paraId="19741E1F" w14:textId="77777777" w:rsidR="00F42FB8" w:rsidRDefault="00F42FB8" w:rsidP="00F42FB8">
      <w:pPr>
        <w:pStyle w:val="TerminalDisplay"/>
      </w:pPr>
      <w:r>
        <w:t xml:space="preserve"> datacom v3</w:t>
      </w:r>
    </w:p>
    <w:p w14:paraId="16B45598" w14:textId="77777777" w:rsidR="00F42FB8" w:rsidRDefault="00F42FB8" w:rsidP="00F42FB8">
      <w:pPr>
        <w:pStyle w:val="TerminalDisplay"/>
      </w:pPr>
      <w:r>
        <w:t>snmp-agent usm-user v3 test datacom authentication-mode md5 RN,&lt;E0K"S8Z3K7.NSN8+</w:t>
      </w:r>
    </w:p>
    <w:p w14:paraId="1F4462E4" w14:textId="77777777" w:rsidR="00F42FB8" w:rsidRDefault="00F42FB8" w:rsidP="00F42FB8">
      <w:pPr>
        <w:pStyle w:val="TerminalDisplay"/>
      </w:pPr>
      <w:r>
        <w:t>L1!! privacy-mode des56 RN,&lt;E0K"S8Z3K7.NSN8+L1!!</w:t>
      </w:r>
    </w:p>
    <w:p w14:paraId="1D9280EC" w14:textId="77777777" w:rsidR="00F42FB8" w:rsidRDefault="00F42FB8" w:rsidP="00F42FB8">
      <w:pPr>
        <w:pStyle w:val="TerminalDisplay"/>
      </w:pPr>
      <w:r>
        <w:t>snmp-agent trap source Vlanif2</w:t>
      </w:r>
    </w:p>
    <w:p w14:paraId="1868AB23" w14:textId="77777777" w:rsidR="00F42FB8" w:rsidRDefault="00F42FB8" w:rsidP="00F42FB8">
      <w:pPr>
        <w:pStyle w:val="TerminalDisplay"/>
      </w:pPr>
      <w:r>
        <w:t>snmp-agent trap enable</w:t>
      </w:r>
    </w:p>
    <w:p w14:paraId="027A298C" w14:textId="77777777" w:rsidR="00F42FB8" w:rsidRDefault="00F42FB8" w:rsidP="00F42FB8">
      <w:pPr>
        <w:pStyle w:val="TerminalDisplay"/>
      </w:pPr>
      <w:r>
        <w:t>#</w:t>
      </w:r>
    </w:p>
    <w:p w14:paraId="23988C72" w14:textId="77777777" w:rsidR="00F42FB8" w:rsidRDefault="00F42FB8" w:rsidP="00F42FB8">
      <w:pPr>
        <w:pStyle w:val="TerminalDisplay"/>
      </w:pPr>
      <w:r>
        <w:t>return</w:t>
      </w:r>
    </w:p>
    <w:p w14:paraId="2E50A7D1" w14:textId="77777777" w:rsidR="00F42FB8" w:rsidRDefault="00F42FB8" w:rsidP="00F42FB8">
      <w:r>
        <w:t>Конфигурация на F2-ACC3</w:t>
      </w:r>
    </w:p>
    <w:p w14:paraId="6742C275" w14:textId="77777777" w:rsidR="00F42FB8" w:rsidRDefault="00F42FB8" w:rsidP="00F42FB8">
      <w:pPr>
        <w:pStyle w:val="TerminalDisplay"/>
      </w:pPr>
      <w:r>
        <w:t>#</w:t>
      </w:r>
    </w:p>
    <w:p w14:paraId="072AF1ED" w14:textId="77777777" w:rsidR="00F42FB8" w:rsidRDefault="00F42FB8" w:rsidP="00F42FB8">
      <w:pPr>
        <w:pStyle w:val="TerminalDisplay"/>
      </w:pPr>
      <w:r>
        <w:t>sysname F2-ACC3</w:t>
      </w:r>
    </w:p>
    <w:p w14:paraId="158FC866" w14:textId="77777777" w:rsidR="00F42FB8" w:rsidRDefault="00F42FB8" w:rsidP="00F42FB8">
      <w:pPr>
        <w:pStyle w:val="TerminalDisplay"/>
      </w:pPr>
      <w:r>
        <w:t>#</w:t>
      </w:r>
    </w:p>
    <w:p w14:paraId="4807A67A" w14:textId="77777777" w:rsidR="00F42FB8" w:rsidRDefault="00F42FB8" w:rsidP="00F42FB8">
      <w:pPr>
        <w:pStyle w:val="TerminalDisplay"/>
      </w:pPr>
      <w:r>
        <w:t>vlan batch 2 102</w:t>
      </w:r>
    </w:p>
    <w:p w14:paraId="688A83B7" w14:textId="77777777" w:rsidR="00F42FB8" w:rsidRDefault="00F42FB8" w:rsidP="00F42FB8">
      <w:pPr>
        <w:pStyle w:val="TerminalDisplay"/>
      </w:pPr>
      <w:r>
        <w:t>#</w:t>
      </w:r>
    </w:p>
    <w:p w14:paraId="24EBE4D0" w14:textId="77777777" w:rsidR="00F42FB8" w:rsidRDefault="00F42FB8" w:rsidP="00F42FB8">
      <w:pPr>
        <w:pStyle w:val="TerminalDisplay"/>
      </w:pPr>
      <w:r>
        <w:t>interface Vlanif2</w:t>
      </w:r>
    </w:p>
    <w:p w14:paraId="08B5D788" w14:textId="77777777" w:rsidR="00F42FB8" w:rsidRDefault="00F42FB8" w:rsidP="00F42FB8">
      <w:pPr>
        <w:pStyle w:val="TerminalDisplay"/>
      </w:pPr>
      <w:r>
        <w:t xml:space="preserve"> ip address 192.168.2.3 255.255.255.0</w:t>
      </w:r>
    </w:p>
    <w:p w14:paraId="431A3953" w14:textId="77777777" w:rsidR="00F42FB8" w:rsidRDefault="00F42FB8" w:rsidP="00F42FB8">
      <w:pPr>
        <w:pStyle w:val="TerminalDisplay"/>
      </w:pPr>
      <w:r>
        <w:t>#</w:t>
      </w:r>
    </w:p>
    <w:p w14:paraId="6015F27A" w14:textId="77777777" w:rsidR="00F42FB8" w:rsidRDefault="00F42FB8" w:rsidP="00F42FB8">
      <w:pPr>
        <w:pStyle w:val="TerminalDisplay"/>
      </w:pPr>
      <w:r>
        <w:t>interface Ethernet0/0/1</w:t>
      </w:r>
    </w:p>
    <w:p w14:paraId="45041D8B" w14:textId="77777777" w:rsidR="00F42FB8" w:rsidRDefault="00F42FB8" w:rsidP="00F42FB8">
      <w:pPr>
        <w:pStyle w:val="TerminalDisplay"/>
      </w:pPr>
      <w:r>
        <w:t xml:space="preserve"> port link-type access</w:t>
      </w:r>
    </w:p>
    <w:p w14:paraId="49EE3490" w14:textId="77777777" w:rsidR="00F42FB8" w:rsidRDefault="00F42FB8" w:rsidP="00F42FB8">
      <w:pPr>
        <w:pStyle w:val="TerminalDisplay"/>
      </w:pPr>
      <w:r>
        <w:t xml:space="preserve"> port default vlan 102</w:t>
      </w:r>
    </w:p>
    <w:p w14:paraId="526354B3" w14:textId="77777777" w:rsidR="00F42FB8" w:rsidRDefault="00F42FB8" w:rsidP="00F42FB8">
      <w:pPr>
        <w:pStyle w:val="TerminalDisplay"/>
      </w:pPr>
      <w:r>
        <w:t>#</w:t>
      </w:r>
    </w:p>
    <w:p w14:paraId="47B52F71" w14:textId="77777777" w:rsidR="00F42FB8" w:rsidRDefault="00F42FB8" w:rsidP="00F42FB8">
      <w:pPr>
        <w:pStyle w:val="TerminalDisplay"/>
      </w:pPr>
      <w:r>
        <w:t>interface Ethernet0/0/2</w:t>
      </w:r>
    </w:p>
    <w:p w14:paraId="0CE9E8C8" w14:textId="77777777" w:rsidR="00F42FB8" w:rsidRDefault="00F42FB8" w:rsidP="00F42FB8">
      <w:pPr>
        <w:pStyle w:val="TerminalDisplay"/>
      </w:pPr>
      <w:r>
        <w:t xml:space="preserve"> port link-type access</w:t>
      </w:r>
    </w:p>
    <w:p w14:paraId="0493F543" w14:textId="77777777" w:rsidR="00F42FB8" w:rsidRDefault="00F42FB8" w:rsidP="00F42FB8">
      <w:pPr>
        <w:pStyle w:val="TerminalDisplay"/>
      </w:pPr>
      <w:r>
        <w:t xml:space="preserve"> port default vlan 102</w:t>
      </w:r>
    </w:p>
    <w:p w14:paraId="3B34AC16" w14:textId="77777777" w:rsidR="00F42FB8" w:rsidRDefault="00F42FB8" w:rsidP="00F42FB8">
      <w:pPr>
        <w:pStyle w:val="TerminalDisplay"/>
      </w:pPr>
      <w:r>
        <w:t>#</w:t>
      </w:r>
    </w:p>
    <w:p w14:paraId="6EBA89ED" w14:textId="77777777" w:rsidR="00F42FB8" w:rsidRDefault="00F42FB8" w:rsidP="00F42FB8">
      <w:pPr>
        <w:pStyle w:val="TerminalDisplay"/>
      </w:pPr>
      <w:r>
        <w:t>interface Ethernet0/0/3</w:t>
      </w:r>
    </w:p>
    <w:p w14:paraId="054A434F" w14:textId="77777777" w:rsidR="00F42FB8" w:rsidRDefault="00F42FB8" w:rsidP="00F42FB8">
      <w:pPr>
        <w:pStyle w:val="TerminalDisplay"/>
      </w:pPr>
      <w:r>
        <w:t xml:space="preserve"> port link-type access</w:t>
      </w:r>
    </w:p>
    <w:p w14:paraId="0D04EB12" w14:textId="77777777" w:rsidR="00F42FB8" w:rsidRDefault="00F42FB8" w:rsidP="00F42FB8">
      <w:pPr>
        <w:pStyle w:val="TerminalDisplay"/>
      </w:pPr>
      <w:r>
        <w:t xml:space="preserve"> port default vlan 102</w:t>
      </w:r>
    </w:p>
    <w:p w14:paraId="10BABBF4" w14:textId="77777777" w:rsidR="00F42FB8" w:rsidRDefault="00F42FB8" w:rsidP="00F42FB8">
      <w:pPr>
        <w:pStyle w:val="TerminalDisplay"/>
      </w:pPr>
      <w:r>
        <w:t>#</w:t>
      </w:r>
    </w:p>
    <w:p w14:paraId="66C92BC5" w14:textId="77777777" w:rsidR="00F42FB8" w:rsidRDefault="00F42FB8" w:rsidP="00F42FB8">
      <w:pPr>
        <w:pStyle w:val="TerminalDisplay"/>
      </w:pPr>
      <w:r>
        <w:t>interface Ethernet0/0/4</w:t>
      </w:r>
    </w:p>
    <w:p w14:paraId="4EA1243E" w14:textId="77777777" w:rsidR="00F42FB8" w:rsidRDefault="00F42FB8" w:rsidP="00F42FB8">
      <w:pPr>
        <w:pStyle w:val="TerminalDisplay"/>
      </w:pPr>
      <w:r>
        <w:t xml:space="preserve"> port link-type access</w:t>
      </w:r>
    </w:p>
    <w:p w14:paraId="16F84C25" w14:textId="77777777" w:rsidR="00F42FB8" w:rsidRDefault="00F42FB8" w:rsidP="00F42FB8">
      <w:pPr>
        <w:pStyle w:val="TerminalDisplay"/>
      </w:pPr>
      <w:r>
        <w:t xml:space="preserve"> port default vlan 102</w:t>
      </w:r>
    </w:p>
    <w:p w14:paraId="4E8DF750" w14:textId="77777777" w:rsidR="00F42FB8" w:rsidRDefault="00F42FB8" w:rsidP="00F42FB8">
      <w:pPr>
        <w:pStyle w:val="TerminalDisplay"/>
      </w:pPr>
      <w:r>
        <w:t>#</w:t>
      </w:r>
    </w:p>
    <w:p w14:paraId="3755AA07" w14:textId="77777777" w:rsidR="00F42FB8" w:rsidRDefault="00F42FB8" w:rsidP="00F42FB8">
      <w:pPr>
        <w:pStyle w:val="TerminalDisplay"/>
      </w:pPr>
      <w:r>
        <w:t>interface Ethernet0/0/5</w:t>
      </w:r>
    </w:p>
    <w:p w14:paraId="6C68B2F2" w14:textId="77777777" w:rsidR="00F42FB8" w:rsidRDefault="00F42FB8" w:rsidP="00F42FB8">
      <w:pPr>
        <w:pStyle w:val="TerminalDisplay"/>
      </w:pPr>
      <w:r>
        <w:t xml:space="preserve"> port link-type access</w:t>
      </w:r>
    </w:p>
    <w:p w14:paraId="07A5D70B" w14:textId="77777777" w:rsidR="00F42FB8" w:rsidRDefault="00F42FB8" w:rsidP="00F42FB8">
      <w:pPr>
        <w:pStyle w:val="TerminalDisplay"/>
      </w:pPr>
      <w:r>
        <w:t xml:space="preserve"> port default vlan 102</w:t>
      </w:r>
    </w:p>
    <w:p w14:paraId="00376E7B" w14:textId="77777777" w:rsidR="00F42FB8" w:rsidRDefault="00F42FB8" w:rsidP="00F42FB8">
      <w:pPr>
        <w:pStyle w:val="TerminalDisplay"/>
      </w:pPr>
      <w:r>
        <w:t>#</w:t>
      </w:r>
    </w:p>
    <w:p w14:paraId="699621F9" w14:textId="77777777" w:rsidR="00F42FB8" w:rsidRDefault="00F42FB8" w:rsidP="00F42FB8">
      <w:pPr>
        <w:pStyle w:val="TerminalDisplay"/>
      </w:pPr>
      <w:r>
        <w:t>interface Ethernet0/0/6</w:t>
      </w:r>
    </w:p>
    <w:p w14:paraId="3FA23DA0" w14:textId="77777777" w:rsidR="00F42FB8" w:rsidRDefault="00F42FB8" w:rsidP="00F42FB8">
      <w:pPr>
        <w:pStyle w:val="TerminalDisplay"/>
      </w:pPr>
      <w:r>
        <w:t xml:space="preserve"> port link-type access</w:t>
      </w:r>
    </w:p>
    <w:p w14:paraId="4E230821" w14:textId="77777777" w:rsidR="00F42FB8" w:rsidRDefault="00F42FB8" w:rsidP="00F42FB8">
      <w:pPr>
        <w:pStyle w:val="TerminalDisplay"/>
      </w:pPr>
      <w:r>
        <w:t xml:space="preserve"> port default vlan 102</w:t>
      </w:r>
    </w:p>
    <w:p w14:paraId="30FBAE22" w14:textId="77777777" w:rsidR="00F42FB8" w:rsidRDefault="00F42FB8" w:rsidP="00F42FB8">
      <w:pPr>
        <w:pStyle w:val="TerminalDisplay"/>
      </w:pPr>
      <w:r>
        <w:t>#</w:t>
      </w:r>
    </w:p>
    <w:p w14:paraId="42542784" w14:textId="77777777" w:rsidR="00F42FB8" w:rsidRDefault="00F42FB8" w:rsidP="00F42FB8">
      <w:pPr>
        <w:pStyle w:val="TerminalDisplay"/>
      </w:pPr>
      <w:r>
        <w:t>interface Ethernet0/0/7</w:t>
      </w:r>
    </w:p>
    <w:p w14:paraId="317CD2A3" w14:textId="77777777" w:rsidR="00F42FB8" w:rsidRDefault="00F42FB8" w:rsidP="00F42FB8">
      <w:pPr>
        <w:pStyle w:val="TerminalDisplay"/>
      </w:pPr>
      <w:r>
        <w:t xml:space="preserve"> port link-type access</w:t>
      </w:r>
    </w:p>
    <w:p w14:paraId="1CA98F55" w14:textId="77777777" w:rsidR="00F42FB8" w:rsidRDefault="00F42FB8" w:rsidP="00F42FB8">
      <w:pPr>
        <w:pStyle w:val="TerminalDisplay"/>
      </w:pPr>
      <w:r>
        <w:t xml:space="preserve"> port default vlan 102</w:t>
      </w:r>
    </w:p>
    <w:p w14:paraId="2FEC7ABC" w14:textId="77777777" w:rsidR="00F42FB8" w:rsidRDefault="00F42FB8" w:rsidP="00F42FB8">
      <w:pPr>
        <w:pStyle w:val="TerminalDisplay"/>
      </w:pPr>
      <w:r>
        <w:t>#</w:t>
      </w:r>
    </w:p>
    <w:p w14:paraId="1E2D4362" w14:textId="77777777" w:rsidR="00F42FB8" w:rsidRDefault="00F42FB8" w:rsidP="00F42FB8">
      <w:pPr>
        <w:pStyle w:val="TerminalDisplay"/>
      </w:pPr>
      <w:r>
        <w:t>interface Ethernet0/0/8</w:t>
      </w:r>
    </w:p>
    <w:p w14:paraId="497ECC36" w14:textId="77777777" w:rsidR="00F42FB8" w:rsidRDefault="00F42FB8" w:rsidP="00F42FB8">
      <w:pPr>
        <w:pStyle w:val="TerminalDisplay"/>
      </w:pPr>
      <w:r>
        <w:t xml:space="preserve"> port link-type access</w:t>
      </w:r>
    </w:p>
    <w:p w14:paraId="206D03A5" w14:textId="77777777" w:rsidR="00F42FB8" w:rsidRDefault="00F42FB8" w:rsidP="00F42FB8">
      <w:pPr>
        <w:pStyle w:val="TerminalDisplay"/>
      </w:pPr>
      <w:r>
        <w:t xml:space="preserve"> port default vlan 102</w:t>
      </w:r>
    </w:p>
    <w:p w14:paraId="1131841F" w14:textId="77777777" w:rsidR="00F42FB8" w:rsidRDefault="00F42FB8" w:rsidP="00F42FB8">
      <w:pPr>
        <w:pStyle w:val="TerminalDisplay"/>
      </w:pPr>
      <w:r>
        <w:t>#</w:t>
      </w:r>
    </w:p>
    <w:p w14:paraId="33A64F10" w14:textId="77777777" w:rsidR="00F42FB8" w:rsidRDefault="00F42FB8" w:rsidP="00F42FB8">
      <w:pPr>
        <w:pStyle w:val="TerminalDisplay"/>
      </w:pPr>
      <w:r>
        <w:t>interface Ethernet0/0/9</w:t>
      </w:r>
    </w:p>
    <w:p w14:paraId="0E33DC54" w14:textId="77777777" w:rsidR="00F42FB8" w:rsidRDefault="00F42FB8" w:rsidP="00F42FB8">
      <w:pPr>
        <w:pStyle w:val="TerminalDisplay"/>
      </w:pPr>
      <w:r>
        <w:t xml:space="preserve"> port link-type access</w:t>
      </w:r>
    </w:p>
    <w:p w14:paraId="769828E0" w14:textId="77777777" w:rsidR="00F42FB8" w:rsidRDefault="00F42FB8" w:rsidP="00F42FB8">
      <w:pPr>
        <w:pStyle w:val="TerminalDisplay"/>
      </w:pPr>
      <w:r>
        <w:t xml:space="preserve"> port default vlan 102</w:t>
      </w:r>
    </w:p>
    <w:p w14:paraId="46651994" w14:textId="77777777" w:rsidR="00F42FB8" w:rsidRDefault="00F42FB8" w:rsidP="00F42FB8">
      <w:pPr>
        <w:pStyle w:val="TerminalDisplay"/>
      </w:pPr>
      <w:r>
        <w:t>#</w:t>
      </w:r>
    </w:p>
    <w:p w14:paraId="2F931484" w14:textId="77777777" w:rsidR="00F42FB8" w:rsidRDefault="00F42FB8" w:rsidP="00F42FB8">
      <w:pPr>
        <w:pStyle w:val="TerminalDisplay"/>
      </w:pPr>
      <w:r>
        <w:t>interface Ethernet0/0/10</w:t>
      </w:r>
    </w:p>
    <w:p w14:paraId="3886C5F3" w14:textId="77777777" w:rsidR="00F42FB8" w:rsidRDefault="00F42FB8" w:rsidP="00F42FB8">
      <w:pPr>
        <w:pStyle w:val="TerminalDisplay"/>
      </w:pPr>
      <w:r>
        <w:lastRenderedPageBreak/>
        <w:t xml:space="preserve"> port link-type access</w:t>
      </w:r>
    </w:p>
    <w:p w14:paraId="2564C562" w14:textId="77777777" w:rsidR="00F42FB8" w:rsidRDefault="00F42FB8" w:rsidP="00F42FB8">
      <w:pPr>
        <w:pStyle w:val="TerminalDisplay"/>
      </w:pPr>
      <w:r>
        <w:t xml:space="preserve"> port default vlan 102</w:t>
      </w:r>
    </w:p>
    <w:p w14:paraId="25F50CBB" w14:textId="77777777" w:rsidR="00F42FB8" w:rsidRDefault="00F42FB8" w:rsidP="00F42FB8">
      <w:pPr>
        <w:pStyle w:val="TerminalDisplay"/>
      </w:pPr>
      <w:r>
        <w:t>#</w:t>
      </w:r>
    </w:p>
    <w:p w14:paraId="44F62A64" w14:textId="77777777" w:rsidR="00F42FB8" w:rsidRDefault="00F42FB8" w:rsidP="00F42FB8">
      <w:pPr>
        <w:pStyle w:val="TerminalDisplay"/>
      </w:pPr>
      <w:r>
        <w:t>interface Ethernet0/0/11</w:t>
      </w:r>
    </w:p>
    <w:p w14:paraId="32C50A9B" w14:textId="77777777" w:rsidR="00F42FB8" w:rsidRDefault="00F42FB8" w:rsidP="00F42FB8">
      <w:pPr>
        <w:pStyle w:val="TerminalDisplay"/>
      </w:pPr>
      <w:r>
        <w:t xml:space="preserve"> port link-type access</w:t>
      </w:r>
    </w:p>
    <w:p w14:paraId="4C34B2B3" w14:textId="77777777" w:rsidR="00F42FB8" w:rsidRDefault="00F42FB8" w:rsidP="00F42FB8">
      <w:pPr>
        <w:pStyle w:val="TerminalDisplay"/>
      </w:pPr>
      <w:r>
        <w:t xml:space="preserve"> port default vlan 102</w:t>
      </w:r>
    </w:p>
    <w:p w14:paraId="1CB8676E" w14:textId="77777777" w:rsidR="00F42FB8" w:rsidRDefault="00F42FB8" w:rsidP="00F42FB8">
      <w:pPr>
        <w:pStyle w:val="TerminalDisplay"/>
      </w:pPr>
      <w:r>
        <w:t>#</w:t>
      </w:r>
    </w:p>
    <w:p w14:paraId="696497BD" w14:textId="77777777" w:rsidR="00F42FB8" w:rsidRDefault="00F42FB8" w:rsidP="00F42FB8">
      <w:pPr>
        <w:pStyle w:val="TerminalDisplay"/>
      </w:pPr>
      <w:r>
        <w:t>interface Ethernet0/0/12</w:t>
      </w:r>
    </w:p>
    <w:p w14:paraId="531E1104" w14:textId="77777777" w:rsidR="00F42FB8" w:rsidRDefault="00F42FB8" w:rsidP="00F42FB8">
      <w:pPr>
        <w:pStyle w:val="TerminalDisplay"/>
      </w:pPr>
      <w:r>
        <w:t xml:space="preserve"> port link-type access</w:t>
      </w:r>
    </w:p>
    <w:p w14:paraId="437F9ABF" w14:textId="77777777" w:rsidR="00F42FB8" w:rsidRDefault="00F42FB8" w:rsidP="00F42FB8">
      <w:pPr>
        <w:pStyle w:val="TerminalDisplay"/>
      </w:pPr>
      <w:r>
        <w:t xml:space="preserve"> port default vlan 102</w:t>
      </w:r>
    </w:p>
    <w:p w14:paraId="1160787E" w14:textId="77777777" w:rsidR="00F42FB8" w:rsidRDefault="00F42FB8" w:rsidP="00F42FB8">
      <w:pPr>
        <w:pStyle w:val="TerminalDisplay"/>
      </w:pPr>
      <w:r>
        <w:t>#</w:t>
      </w:r>
    </w:p>
    <w:p w14:paraId="3CFB2ADA" w14:textId="77777777" w:rsidR="00F42FB8" w:rsidRDefault="00F42FB8" w:rsidP="00F42FB8">
      <w:pPr>
        <w:pStyle w:val="TerminalDisplay"/>
      </w:pPr>
      <w:r>
        <w:t>interface Ethernet0/0/13</w:t>
      </w:r>
    </w:p>
    <w:p w14:paraId="0AA7C610" w14:textId="77777777" w:rsidR="00F42FB8" w:rsidRDefault="00F42FB8" w:rsidP="00F42FB8">
      <w:pPr>
        <w:pStyle w:val="TerminalDisplay"/>
      </w:pPr>
      <w:r>
        <w:t xml:space="preserve"> port link-type access</w:t>
      </w:r>
    </w:p>
    <w:p w14:paraId="6166179F" w14:textId="77777777" w:rsidR="00F42FB8" w:rsidRDefault="00F42FB8" w:rsidP="00F42FB8">
      <w:pPr>
        <w:pStyle w:val="TerminalDisplay"/>
      </w:pPr>
      <w:r>
        <w:t xml:space="preserve"> port default vlan 102</w:t>
      </w:r>
    </w:p>
    <w:p w14:paraId="24A5175D" w14:textId="77777777" w:rsidR="00F42FB8" w:rsidRDefault="00F42FB8" w:rsidP="00F42FB8">
      <w:pPr>
        <w:pStyle w:val="TerminalDisplay"/>
      </w:pPr>
      <w:r>
        <w:t>#</w:t>
      </w:r>
    </w:p>
    <w:p w14:paraId="6C7E1423" w14:textId="77777777" w:rsidR="00F42FB8" w:rsidRDefault="00F42FB8" w:rsidP="00F42FB8">
      <w:pPr>
        <w:pStyle w:val="TerminalDisplay"/>
      </w:pPr>
      <w:r>
        <w:t>interface Ethernet0/0/14</w:t>
      </w:r>
    </w:p>
    <w:p w14:paraId="3BD77C40" w14:textId="77777777" w:rsidR="00F42FB8" w:rsidRDefault="00F42FB8" w:rsidP="00F42FB8">
      <w:pPr>
        <w:pStyle w:val="TerminalDisplay"/>
      </w:pPr>
      <w:r>
        <w:t xml:space="preserve"> port link-type access</w:t>
      </w:r>
    </w:p>
    <w:p w14:paraId="54C66EB4" w14:textId="77777777" w:rsidR="00F42FB8" w:rsidRDefault="00F42FB8" w:rsidP="00F42FB8">
      <w:pPr>
        <w:pStyle w:val="TerminalDisplay"/>
      </w:pPr>
      <w:r>
        <w:t xml:space="preserve"> port default vlan 102</w:t>
      </w:r>
    </w:p>
    <w:p w14:paraId="5B91C5DB" w14:textId="77777777" w:rsidR="00F42FB8" w:rsidRDefault="00F42FB8" w:rsidP="00F42FB8">
      <w:pPr>
        <w:pStyle w:val="TerminalDisplay"/>
      </w:pPr>
      <w:r>
        <w:t>#</w:t>
      </w:r>
    </w:p>
    <w:p w14:paraId="026053EE" w14:textId="77777777" w:rsidR="00F42FB8" w:rsidRDefault="00F42FB8" w:rsidP="00F42FB8">
      <w:pPr>
        <w:pStyle w:val="TerminalDisplay"/>
      </w:pPr>
      <w:r>
        <w:t>interface Ethernet0/0/15</w:t>
      </w:r>
    </w:p>
    <w:p w14:paraId="44807E1E" w14:textId="77777777" w:rsidR="00F42FB8" w:rsidRDefault="00F42FB8" w:rsidP="00F42FB8">
      <w:pPr>
        <w:pStyle w:val="TerminalDisplay"/>
      </w:pPr>
      <w:r>
        <w:t xml:space="preserve"> port link-type access</w:t>
      </w:r>
    </w:p>
    <w:p w14:paraId="107328A2" w14:textId="77777777" w:rsidR="00F42FB8" w:rsidRDefault="00F42FB8" w:rsidP="00F42FB8">
      <w:pPr>
        <w:pStyle w:val="TerminalDisplay"/>
      </w:pPr>
      <w:r>
        <w:t xml:space="preserve"> port default vlan 102</w:t>
      </w:r>
    </w:p>
    <w:p w14:paraId="2CEA9044" w14:textId="77777777" w:rsidR="00F42FB8" w:rsidRDefault="00F42FB8" w:rsidP="00F42FB8">
      <w:pPr>
        <w:pStyle w:val="TerminalDisplay"/>
      </w:pPr>
      <w:r>
        <w:t>#</w:t>
      </w:r>
    </w:p>
    <w:p w14:paraId="3DAD4A22" w14:textId="77777777" w:rsidR="00F42FB8" w:rsidRDefault="00F42FB8" w:rsidP="00F42FB8">
      <w:pPr>
        <w:pStyle w:val="TerminalDisplay"/>
      </w:pPr>
      <w:r>
        <w:t>interface Ethernet0/0/16</w:t>
      </w:r>
    </w:p>
    <w:p w14:paraId="3C01D47E" w14:textId="77777777" w:rsidR="00F42FB8" w:rsidRDefault="00F42FB8" w:rsidP="00F42FB8">
      <w:pPr>
        <w:pStyle w:val="TerminalDisplay"/>
      </w:pPr>
      <w:r>
        <w:t xml:space="preserve"> port link-type access</w:t>
      </w:r>
    </w:p>
    <w:p w14:paraId="2D41ACF5" w14:textId="77777777" w:rsidR="00F42FB8" w:rsidRDefault="00F42FB8" w:rsidP="00F42FB8">
      <w:pPr>
        <w:pStyle w:val="TerminalDisplay"/>
      </w:pPr>
      <w:r>
        <w:t xml:space="preserve"> port default vlan 102</w:t>
      </w:r>
    </w:p>
    <w:p w14:paraId="4B94FBE9" w14:textId="77777777" w:rsidR="00F42FB8" w:rsidRDefault="00F42FB8" w:rsidP="00F42FB8">
      <w:pPr>
        <w:pStyle w:val="TerminalDisplay"/>
      </w:pPr>
      <w:r>
        <w:t>#</w:t>
      </w:r>
    </w:p>
    <w:p w14:paraId="2D90E95F" w14:textId="77777777" w:rsidR="00F42FB8" w:rsidRDefault="00F42FB8" w:rsidP="00F42FB8">
      <w:pPr>
        <w:pStyle w:val="TerminalDisplay"/>
      </w:pPr>
      <w:r>
        <w:t>interface Ethernet0/0/17</w:t>
      </w:r>
    </w:p>
    <w:p w14:paraId="2B559F2E" w14:textId="77777777" w:rsidR="00F42FB8" w:rsidRDefault="00F42FB8" w:rsidP="00F42FB8">
      <w:pPr>
        <w:pStyle w:val="TerminalDisplay"/>
      </w:pPr>
      <w:r>
        <w:t xml:space="preserve"> port link-type access</w:t>
      </w:r>
    </w:p>
    <w:p w14:paraId="0EC86DFF" w14:textId="77777777" w:rsidR="00F42FB8" w:rsidRDefault="00F42FB8" w:rsidP="00F42FB8">
      <w:pPr>
        <w:pStyle w:val="TerminalDisplay"/>
      </w:pPr>
      <w:r>
        <w:t xml:space="preserve"> port default vlan 102</w:t>
      </w:r>
    </w:p>
    <w:p w14:paraId="3A3091A6" w14:textId="77777777" w:rsidR="00F42FB8" w:rsidRDefault="00F42FB8" w:rsidP="00F42FB8">
      <w:pPr>
        <w:pStyle w:val="TerminalDisplay"/>
      </w:pPr>
      <w:r>
        <w:t>#</w:t>
      </w:r>
    </w:p>
    <w:p w14:paraId="7450681D" w14:textId="77777777" w:rsidR="00F42FB8" w:rsidRDefault="00F42FB8" w:rsidP="00F42FB8">
      <w:pPr>
        <w:pStyle w:val="TerminalDisplay"/>
      </w:pPr>
      <w:r>
        <w:t>interface Ethernet0/0/18</w:t>
      </w:r>
    </w:p>
    <w:p w14:paraId="4BB7266E" w14:textId="77777777" w:rsidR="00F42FB8" w:rsidRDefault="00F42FB8" w:rsidP="00F42FB8">
      <w:pPr>
        <w:pStyle w:val="TerminalDisplay"/>
      </w:pPr>
      <w:r>
        <w:t xml:space="preserve"> port link-type access</w:t>
      </w:r>
    </w:p>
    <w:p w14:paraId="4C4A3A94" w14:textId="77777777" w:rsidR="00F42FB8" w:rsidRDefault="00F42FB8" w:rsidP="00F42FB8">
      <w:pPr>
        <w:pStyle w:val="TerminalDisplay"/>
      </w:pPr>
      <w:r>
        <w:t xml:space="preserve"> port default vlan 102</w:t>
      </w:r>
    </w:p>
    <w:p w14:paraId="56B619D4" w14:textId="77777777" w:rsidR="00F42FB8" w:rsidRDefault="00F42FB8" w:rsidP="00F42FB8">
      <w:pPr>
        <w:pStyle w:val="TerminalDisplay"/>
      </w:pPr>
      <w:r>
        <w:t>#</w:t>
      </w:r>
    </w:p>
    <w:p w14:paraId="2309C098" w14:textId="77777777" w:rsidR="00F42FB8" w:rsidRDefault="00F42FB8" w:rsidP="00F42FB8">
      <w:pPr>
        <w:pStyle w:val="TerminalDisplay"/>
      </w:pPr>
      <w:r>
        <w:t>interface Ethernet0/0/19</w:t>
      </w:r>
    </w:p>
    <w:p w14:paraId="482E543F" w14:textId="77777777" w:rsidR="00F42FB8" w:rsidRDefault="00F42FB8" w:rsidP="00F42FB8">
      <w:pPr>
        <w:pStyle w:val="TerminalDisplay"/>
      </w:pPr>
      <w:r>
        <w:t xml:space="preserve"> port link-type access</w:t>
      </w:r>
    </w:p>
    <w:p w14:paraId="3462C43D" w14:textId="77777777" w:rsidR="00F42FB8" w:rsidRDefault="00F42FB8" w:rsidP="00F42FB8">
      <w:pPr>
        <w:pStyle w:val="TerminalDisplay"/>
      </w:pPr>
      <w:r>
        <w:t xml:space="preserve"> port default vlan 102</w:t>
      </w:r>
    </w:p>
    <w:p w14:paraId="4C0F1959" w14:textId="77777777" w:rsidR="00F42FB8" w:rsidRDefault="00F42FB8" w:rsidP="00F42FB8">
      <w:pPr>
        <w:pStyle w:val="TerminalDisplay"/>
      </w:pPr>
      <w:r>
        <w:t>#</w:t>
      </w:r>
    </w:p>
    <w:p w14:paraId="7A4C4638" w14:textId="77777777" w:rsidR="00F42FB8" w:rsidRDefault="00F42FB8" w:rsidP="00F42FB8">
      <w:pPr>
        <w:pStyle w:val="TerminalDisplay"/>
      </w:pPr>
      <w:r>
        <w:t>interface Ethernet0/0/20</w:t>
      </w:r>
    </w:p>
    <w:p w14:paraId="5B2EB8D8" w14:textId="77777777" w:rsidR="00F42FB8" w:rsidRDefault="00F42FB8" w:rsidP="00F42FB8">
      <w:pPr>
        <w:pStyle w:val="TerminalDisplay"/>
      </w:pPr>
      <w:r>
        <w:t xml:space="preserve"> port link-type access</w:t>
      </w:r>
    </w:p>
    <w:p w14:paraId="2A7622E4" w14:textId="77777777" w:rsidR="00F42FB8" w:rsidRDefault="00F42FB8" w:rsidP="00F42FB8">
      <w:pPr>
        <w:pStyle w:val="TerminalDisplay"/>
      </w:pPr>
      <w:r>
        <w:t xml:space="preserve"> port default vlan 102</w:t>
      </w:r>
    </w:p>
    <w:p w14:paraId="1125584D" w14:textId="77777777" w:rsidR="00F42FB8" w:rsidRDefault="00F42FB8" w:rsidP="00F42FB8">
      <w:pPr>
        <w:pStyle w:val="TerminalDisplay"/>
      </w:pPr>
      <w:r>
        <w:t>#</w:t>
      </w:r>
    </w:p>
    <w:p w14:paraId="60B942C9" w14:textId="77777777" w:rsidR="00F42FB8" w:rsidRDefault="00F42FB8" w:rsidP="00F42FB8">
      <w:pPr>
        <w:pStyle w:val="TerminalDisplay"/>
      </w:pPr>
      <w:r>
        <w:t>interface Ethernet0/0/21</w:t>
      </w:r>
    </w:p>
    <w:p w14:paraId="3E43F76E" w14:textId="77777777" w:rsidR="00F42FB8" w:rsidRDefault="00F42FB8" w:rsidP="00F42FB8">
      <w:pPr>
        <w:pStyle w:val="TerminalDisplay"/>
      </w:pPr>
      <w:r>
        <w:t xml:space="preserve"> port link-type access</w:t>
      </w:r>
    </w:p>
    <w:p w14:paraId="50780BB4" w14:textId="77777777" w:rsidR="00F42FB8" w:rsidRDefault="00F42FB8" w:rsidP="00F42FB8">
      <w:pPr>
        <w:pStyle w:val="TerminalDisplay"/>
      </w:pPr>
      <w:r>
        <w:t xml:space="preserve"> port default vlan 102</w:t>
      </w:r>
    </w:p>
    <w:p w14:paraId="2865E2F1" w14:textId="77777777" w:rsidR="00F42FB8" w:rsidRDefault="00F42FB8" w:rsidP="00F42FB8">
      <w:pPr>
        <w:pStyle w:val="TerminalDisplay"/>
      </w:pPr>
      <w:r>
        <w:t>#</w:t>
      </w:r>
    </w:p>
    <w:p w14:paraId="67BFF643" w14:textId="77777777" w:rsidR="00F42FB8" w:rsidRDefault="00F42FB8" w:rsidP="00F42FB8">
      <w:pPr>
        <w:pStyle w:val="TerminalDisplay"/>
      </w:pPr>
      <w:r>
        <w:t>interface Ethernet0/0/22</w:t>
      </w:r>
    </w:p>
    <w:p w14:paraId="4A5769D1" w14:textId="77777777" w:rsidR="00F42FB8" w:rsidRDefault="00F42FB8" w:rsidP="00F42FB8">
      <w:pPr>
        <w:pStyle w:val="TerminalDisplay"/>
      </w:pPr>
      <w:r>
        <w:t xml:space="preserve"> port link-type access</w:t>
      </w:r>
    </w:p>
    <w:p w14:paraId="16834BF9" w14:textId="77777777" w:rsidR="00F42FB8" w:rsidRDefault="00F42FB8" w:rsidP="00F42FB8">
      <w:pPr>
        <w:pStyle w:val="TerminalDisplay"/>
      </w:pPr>
      <w:r>
        <w:t xml:space="preserve"> port default vlan 102</w:t>
      </w:r>
    </w:p>
    <w:p w14:paraId="46064927" w14:textId="77777777" w:rsidR="00F42FB8" w:rsidRDefault="00F42FB8" w:rsidP="00F42FB8">
      <w:pPr>
        <w:pStyle w:val="TerminalDisplay"/>
      </w:pPr>
      <w:r>
        <w:t>#</w:t>
      </w:r>
    </w:p>
    <w:p w14:paraId="7A3131C2" w14:textId="77777777" w:rsidR="00F42FB8" w:rsidRDefault="00F42FB8" w:rsidP="00F42FB8">
      <w:pPr>
        <w:pStyle w:val="TerminalDisplay"/>
      </w:pPr>
      <w:r>
        <w:t>interface GigabitEthernet0/0/1</w:t>
      </w:r>
    </w:p>
    <w:p w14:paraId="4C4EE273" w14:textId="77777777" w:rsidR="00F42FB8" w:rsidRDefault="00F42FB8" w:rsidP="00F42FB8">
      <w:pPr>
        <w:pStyle w:val="TerminalDisplay"/>
      </w:pPr>
      <w:r>
        <w:t xml:space="preserve"> port link-type trunk</w:t>
      </w:r>
    </w:p>
    <w:p w14:paraId="0952431A" w14:textId="77777777" w:rsidR="00F42FB8" w:rsidRDefault="00F42FB8" w:rsidP="00F42FB8">
      <w:pPr>
        <w:pStyle w:val="TerminalDisplay"/>
      </w:pPr>
      <w:r>
        <w:t xml:space="preserve"> port trunk pvid vlan 2</w:t>
      </w:r>
    </w:p>
    <w:p w14:paraId="33E4F072" w14:textId="77777777" w:rsidR="00F42FB8" w:rsidRDefault="00F42FB8" w:rsidP="00F42FB8">
      <w:pPr>
        <w:pStyle w:val="TerminalDisplay"/>
      </w:pPr>
      <w:r>
        <w:t xml:space="preserve"> port trunk allow-pass vlan 2 102</w:t>
      </w:r>
    </w:p>
    <w:p w14:paraId="70E92180" w14:textId="77777777" w:rsidR="00F42FB8" w:rsidRDefault="00F42FB8" w:rsidP="00F42FB8">
      <w:pPr>
        <w:pStyle w:val="TerminalDisplay"/>
      </w:pPr>
      <w:r>
        <w:lastRenderedPageBreak/>
        <w:t>#</w:t>
      </w:r>
    </w:p>
    <w:p w14:paraId="3AB70E68" w14:textId="77777777" w:rsidR="00F42FB8" w:rsidRDefault="00F42FB8" w:rsidP="00F42FB8">
      <w:pPr>
        <w:pStyle w:val="TerminalDisplay"/>
      </w:pPr>
      <w:r>
        <w:t>ip route-static 0.0.0.0 0.0.0.0 192.168.2.254</w:t>
      </w:r>
    </w:p>
    <w:p w14:paraId="1BB07CA2" w14:textId="77777777" w:rsidR="00F42FB8" w:rsidRDefault="00F42FB8" w:rsidP="00F42FB8">
      <w:pPr>
        <w:pStyle w:val="TerminalDisplay"/>
      </w:pPr>
      <w:r>
        <w:t>#</w:t>
      </w:r>
    </w:p>
    <w:p w14:paraId="5CAA05F4" w14:textId="77777777" w:rsidR="00F42FB8" w:rsidRDefault="00F42FB8" w:rsidP="00F42FB8">
      <w:pPr>
        <w:pStyle w:val="TerminalDisplay"/>
      </w:pPr>
      <w:r>
        <w:t>snmp-agent</w:t>
      </w:r>
    </w:p>
    <w:p w14:paraId="01B336D7" w14:textId="77777777" w:rsidR="00F42FB8" w:rsidRDefault="00F42FB8" w:rsidP="00F42FB8">
      <w:pPr>
        <w:pStyle w:val="TerminalDisplay"/>
      </w:pPr>
      <w:r>
        <w:t>snmp-agent local-engineid 800007DB034C1FCC6E2774</w:t>
      </w:r>
    </w:p>
    <w:p w14:paraId="534B775F" w14:textId="77777777" w:rsidR="00F42FB8" w:rsidRDefault="00F42FB8" w:rsidP="00F42FB8">
      <w:pPr>
        <w:pStyle w:val="TerminalDisplay"/>
      </w:pPr>
      <w:r>
        <w:t>snmp-agent sys-info version v3</w:t>
      </w:r>
    </w:p>
    <w:p w14:paraId="112F6A3C" w14:textId="77777777" w:rsidR="00F42FB8" w:rsidRDefault="00F42FB8" w:rsidP="00F42FB8">
      <w:pPr>
        <w:pStyle w:val="TerminalDisplay"/>
      </w:pPr>
      <w:r>
        <w:t>snmp-agent group v3 datacom privacy</w:t>
      </w:r>
    </w:p>
    <w:p w14:paraId="630B276F" w14:textId="77777777" w:rsidR="00F42FB8" w:rsidRDefault="00F42FB8" w:rsidP="00F42FB8">
      <w:pPr>
        <w:pStyle w:val="TerminalDisplay"/>
      </w:pPr>
      <w:r>
        <w:t>snmp-agent target-host trap address udp-domain 192.168.100.2 params securityname</w:t>
      </w:r>
    </w:p>
    <w:p w14:paraId="3DF4AA89" w14:textId="77777777" w:rsidR="00F42FB8" w:rsidRDefault="00F42FB8" w:rsidP="00F42FB8">
      <w:pPr>
        <w:pStyle w:val="TerminalDisplay"/>
      </w:pPr>
      <w:r>
        <w:t xml:space="preserve"> datacom v3</w:t>
      </w:r>
    </w:p>
    <w:p w14:paraId="6E3F221C" w14:textId="77777777" w:rsidR="00F42FB8" w:rsidRDefault="00F42FB8" w:rsidP="00F42FB8">
      <w:pPr>
        <w:pStyle w:val="TerminalDisplay"/>
      </w:pPr>
      <w:r>
        <w:t>snmp-agent usm-user v3 test datacom authentication-mode md5 :S@4*#]%O_-M9=:&gt;$BB:</w:t>
      </w:r>
    </w:p>
    <w:p w14:paraId="070C6BEF" w14:textId="77777777" w:rsidR="00F42FB8" w:rsidRDefault="00F42FB8" w:rsidP="00F42FB8">
      <w:pPr>
        <w:pStyle w:val="TerminalDisplay"/>
      </w:pPr>
      <w:r>
        <w:t>7!!! privacy-mode des56 :S@4*#]%O_-M9=:&gt;$BB:7!!!</w:t>
      </w:r>
    </w:p>
    <w:p w14:paraId="029568B3" w14:textId="77777777" w:rsidR="00F42FB8" w:rsidRDefault="00F42FB8" w:rsidP="00F42FB8">
      <w:pPr>
        <w:pStyle w:val="TerminalDisplay"/>
      </w:pPr>
      <w:r>
        <w:t>snmp-agent trap source Vlanif2</w:t>
      </w:r>
    </w:p>
    <w:p w14:paraId="38DE4955" w14:textId="77777777" w:rsidR="00F42FB8" w:rsidRDefault="00F42FB8" w:rsidP="00F42FB8">
      <w:pPr>
        <w:pStyle w:val="TerminalDisplay"/>
      </w:pPr>
      <w:r>
        <w:t>snmp-agent trap enable</w:t>
      </w:r>
    </w:p>
    <w:p w14:paraId="42B02576" w14:textId="77777777" w:rsidR="00F42FB8" w:rsidRDefault="00F42FB8" w:rsidP="00F42FB8">
      <w:pPr>
        <w:pStyle w:val="TerminalDisplay"/>
      </w:pPr>
      <w:r>
        <w:t>#</w:t>
      </w:r>
    </w:p>
    <w:p w14:paraId="7A99F9B4" w14:textId="77777777" w:rsidR="00F42FB8" w:rsidRDefault="00F42FB8" w:rsidP="00F42FB8">
      <w:pPr>
        <w:pStyle w:val="TerminalDisplay"/>
      </w:pPr>
      <w:r>
        <w:t>return</w:t>
      </w:r>
    </w:p>
    <w:p w14:paraId="000D666E" w14:textId="77777777" w:rsidR="00F42FB8" w:rsidRDefault="00F42FB8" w:rsidP="00F42FB8">
      <w:r>
        <w:t>Конфигурация на F3-ACC1</w:t>
      </w:r>
    </w:p>
    <w:p w14:paraId="1D1F3D24" w14:textId="77777777" w:rsidR="00F42FB8" w:rsidRDefault="00F42FB8" w:rsidP="00F42FB8">
      <w:pPr>
        <w:pStyle w:val="TerminalDisplay"/>
      </w:pPr>
      <w:r>
        <w:t>#</w:t>
      </w:r>
    </w:p>
    <w:p w14:paraId="527943E1" w14:textId="77777777" w:rsidR="00F42FB8" w:rsidRDefault="00F42FB8" w:rsidP="00F42FB8">
      <w:pPr>
        <w:pStyle w:val="TerminalDisplay"/>
      </w:pPr>
      <w:r>
        <w:t>sysname F3-ACC1</w:t>
      </w:r>
    </w:p>
    <w:p w14:paraId="112DDFE4" w14:textId="77777777" w:rsidR="00F42FB8" w:rsidRDefault="00F42FB8" w:rsidP="00F42FB8">
      <w:pPr>
        <w:pStyle w:val="TerminalDisplay"/>
      </w:pPr>
      <w:r>
        <w:t>#</w:t>
      </w:r>
    </w:p>
    <w:p w14:paraId="27F2D671" w14:textId="77777777" w:rsidR="00F42FB8" w:rsidRDefault="00F42FB8" w:rsidP="00F42FB8">
      <w:pPr>
        <w:pStyle w:val="TerminalDisplay"/>
      </w:pPr>
      <w:r>
        <w:t>vlan batch 3 103 to 104</w:t>
      </w:r>
    </w:p>
    <w:p w14:paraId="2A1971C3" w14:textId="77777777" w:rsidR="00F42FB8" w:rsidRDefault="00F42FB8" w:rsidP="00F42FB8">
      <w:pPr>
        <w:pStyle w:val="TerminalDisplay"/>
      </w:pPr>
      <w:r>
        <w:t>#</w:t>
      </w:r>
    </w:p>
    <w:p w14:paraId="2D2E0EF9" w14:textId="77777777" w:rsidR="00F42FB8" w:rsidRDefault="00F42FB8" w:rsidP="00F42FB8">
      <w:pPr>
        <w:pStyle w:val="TerminalDisplay"/>
      </w:pPr>
      <w:r>
        <w:t>interface Vlanif3</w:t>
      </w:r>
    </w:p>
    <w:p w14:paraId="5B0124B9" w14:textId="77777777" w:rsidR="00F42FB8" w:rsidRDefault="00F42FB8" w:rsidP="00F42FB8">
      <w:pPr>
        <w:pStyle w:val="TerminalDisplay"/>
      </w:pPr>
      <w:r>
        <w:t xml:space="preserve"> ip address 192.168.3.1 255.255.255.0</w:t>
      </w:r>
    </w:p>
    <w:p w14:paraId="55EAA4DF" w14:textId="77777777" w:rsidR="00F42FB8" w:rsidRDefault="00F42FB8" w:rsidP="00F42FB8">
      <w:pPr>
        <w:pStyle w:val="TerminalDisplay"/>
      </w:pPr>
      <w:r>
        <w:t>#</w:t>
      </w:r>
    </w:p>
    <w:p w14:paraId="25C3ECC9" w14:textId="77777777" w:rsidR="00F42FB8" w:rsidRDefault="00F42FB8" w:rsidP="00F42FB8">
      <w:pPr>
        <w:pStyle w:val="TerminalDisplay"/>
      </w:pPr>
      <w:r>
        <w:t>interface Ethernet0/0/1</w:t>
      </w:r>
    </w:p>
    <w:p w14:paraId="685F9277" w14:textId="77777777" w:rsidR="00F42FB8" w:rsidRDefault="00F42FB8" w:rsidP="00F42FB8">
      <w:pPr>
        <w:pStyle w:val="TerminalDisplay"/>
      </w:pPr>
      <w:r>
        <w:t xml:space="preserve"> port link-type access</w:t>
      </w:r>
    </w:p>
    <w:p w14:paraId="3582C8F5" w14:textId="77777777" w:rsidR="00F42FB8" w:rsidRDefault="00F42FB8" w:rsidP="00F42FB8">
      <w:pPr>
        <w:pStyle w:val="TerminalDisplay"/>
      </w:pPr>
      <w:r>
        <w:t xml:space="preserve"> port default vlan 103</w:t>
      </w:r>
    </w:p>
    <w:p w14:paraId="75641DCA" w14:textId="77777777" w:rsidR="00F42FB8" w:rsidRDefault="00F42FB8" w:rsidP="00F42FB8">
      <w:pPr>
        <w:pStyle w:val="TerminalDisplay"/>
      </w:pPr>
      <w:r>
        <w:t>#</w:t>
      </w:r>
    </w:p>
    <w:p w14:paraId="1CD7D6D4" w14:textId="77777777" w:rsidR="00F42FB8" w:rsidRDefault="00F42FB8" w:rsidP="00F42FB8">
      <w:pPr>
        <w:pStyle w:val="TerminalDisplay"/>
      </w:pPr>
      <w:r>
        <w:t>interface Ethernet0/0/2</w:t>
      </w:r>
    </w:p>
    <w:p w14:paraId="1F595404" w14:textId="77777777" w:rsidR="00F42FB8" w:rsidRDefault="00F42FB8" w:rsidP="00F42FB8">
      <w:pPr>
        <w:pStyle w:val="TerminalDisplay"/>
      </w:pPr>
      <w:r>
        <w:t xml:space="preserve"> port link-type access</w:t>
      </w:r>
    </w:p>
    <w:p w14:paraId="40F8DE7E" w14:textId="77777777" w:rsidR="00F42FB8" w:rsidRDefault="00F42FB8" w:rsidP="00F42FB8">
      <w:pPr>
        <w:pStyle w:val="TerminalDisplay"/>
      </w:pPr>
      <w:r>
        <w:t xml:space="preserve"> port default vlan 103</w:t>
      </w:r>
    </w:p>
    <w:p w14:paraId="267C54BA" w14:textId="77777777" w:rsidR="00F42FB8" w:rsidRDefault="00F42FB8" w:rsidP="00F42FB8">
      <w:pPr>
        <w:pStyle w:val="TerminalDisplay"/>
      </w:pPr>
      <w:r>
        <w:t>#</w:t>
      </w:r>
    </w:p>
    <w:p w14:paraId="0ACB2BF4" w14:textId="77777777" w:rsidR="00F42FB8" w:rsidRDefault="00F42FB8" w:rsidP="00F42FB8">
      <w:pPr>
        <w:pStyle w:val="TerminalDisplay"/>
      </w:pPr>
      <w:r>
        <w:t>interface Ethernet0/0/3</w:t>
      </w:r>
    </w:p>
    <w:p w14:paraId="2F61F4F3" w14:textId="77777777" w:rsidR="00F42FB8" w:rsidRDefault="00F42FB8" w:rsidP="00F42FB8">
      <w:pPr>
        <w:pStyle w:val="TerminalDisplay"/>
      </w:pPr>
      <w:r>
        <w:t xml:space="preserve"> port link-type access</w:t>
      </w:r>
    </w:p>
    <w:p w14:paraId="5BFEE8CA" w14:textId="77777777" w:rsidR="00F42FB8" w:rsidRDefault="00F42FB8" w:rsidP="00F42FB8">
      <w:pPr>
        <w:pStyle w:val="TerminalDisplay"/>
      </w:pPr>
      <w:r>
        <w:t xml:space="preserve"> port default vlan 103</w:t>
      </w:r>
    </w:p>
    <w:p w14:paraId="5D357768" w14:textId="77777777" w:rsidR="00F42FB8" w:rsidRDefault="00F42FB8" w:rsidP="00F42FB8">
      <w:pPr>
        <w:pStyle w:val="TerminalDisplay"/>
      </w:pPr>
      <w:r>
        <w:t>#</w:t>
      </w:r>
    </w:p>
    <w:p w14:paraId="6732AB71" w14:textId="77777777" w:rsidR="00F42FB8" w:rsidRDefault="00F42FB8" w:rsidP="00F42FB8">
      <w:pPr>
        <w:pStyle w:val="TerminalDisplay"/>
      </w:pPr>
      <w:r>
        <w:t>interface Ethernet0/0/4</w:t>
      </w:r>
    </w:p>
    <w:p w14:paraId="1DE80603" w14:textId="77777777" w:rsidR="00F42FB8" w:rsidRDefault="00F42FB8" w:rsidP="00F42FB8">
      <w:pPr>
        <w:pStyle w:val="TerminalDisplay"/>
      </w:pPr>
      <w:r>
        <w:t xml:space="preserve"> port link-type access</w:t>
      </w:r>
    </w:p>
    <w:p w14:paraId="693B7382" w14:textId="77777777" w:rsidR="00F42FB8" w:rsidRDefault="00F42FB8" w:rsidP="00F42FB8">
      <w:pPr>
        <w:pStyle w:val="TerminalDisplay"/>
      </w:pPr>
      <w:r>
        <w:t xml:space="preserve"> port default vlan 103</w:t>
      </w:r>
    </w:p>
    <w:p w14:paraId="28CB3AF0" w14:textId="77777777" w:rsidR="00F42FB8" w:rsidRDefault="00F42FB8" w:rsidP="00F42FB8">
      <w:pPr>
        <w:pStyle w:val="TerminalDisplay"/>
      </w:pPr>
      <w:r>
        <w:t>#</w:t>
      </w:r>
    </w:p>
    <w:p w14:paraId="17A0D491" w14:textId="77777777" w:rsidR="00F42FB8" w:rsidRDefault="00F42FB8" w:rsidP="00F42FB8">
      <w:pPr>
        <w:pStyle w:val="TerminalDisplay"/>
      </w:pPr>
      <w:r>
        <w:t>interface Ethernet0/0/5</w:t>
      </w:r>
    </w:p>
    <w:p w14:paraId="10078E2E" w14:textId="77777777" w:rsidR="00F42FB8" w:rsidRDefault="00F42FB8" w:rsidP="00F42FB8">
      <w:pPr>
        <w:pStyle w:val="TerminalDisplay"/>
      </w:pPr>
      <w:r>
        <w:t xml:space="preserve"> port link-type access</w:t>
      </w:r>
    </w:p>
    <w:p w14:paraId="0CE6237A" w14:textId="77777777" w:rsidR="00F42FB8" w:rsidRDefault="00F42FB8" w:rsidP="00F42FB8">
      <w:pPr>
        <w:pStyle w:val="TerminalDisplay"/>
      </w:pPr>
      <w:r>
        <w:t xml:space="preserve"> port default vlan 103</w:t>
      </w:r>
    </w:p>
    <w:p w14:paraId="73EBAB9A" w14:textId="77777777" w:rsidR="00F42FB8" w:rsidRDefault="00F42FB8" w:rsidP="00F42FB8">
      <w:pPr>
        <w:pStyle w:val="TerminalDisplay"/>
      </w:pPr>
      <w:r>
        <w:t>#</w:t>
      </w:r>
    </w:p>
    <w:p w14:paraId="33231A33" w14:textId="77777777" w:rsidR="00F42FB8" w:rsidRDefault="00F42FB8" w:rsidP="00F42FB8">
      <w:pPr>
        <w:pStyle w:val="TerminalDisplay"/>
      </w:pPr>
      <w:r>
        <w:t>interface Ethernet0/0/6</w:t>
      </w:r>
    </w:p>
    <w:p w14:paraId="64B0D5B1" w14:textId="77777777" w:rsidR="00F42FB8" w:rsidRDefault="00F42FB8" w:rsidP="00F42FB8">
      <w:pPr>
        <w:pStyle w:val="TerminalDisplay"/>
      </w:pPr>
      <w:r>
        <w:t xml:space="preserve"> port link-type access</w:t>
      </w:r>
    </w:p>
    <w:p w14:paraId="6F02C5DC" w14:textId="77777777" w:rsidR="00F42FB8" w:rsidRDefault="00F42FB8" w:rsidP="00F42FB8">
      <w:pPr>
        <w:pStyle w:val="TerminalDisplay"/>
      </w:pPr>
      <w:r>
        <w:t xml:space="preserve"> port default vlan 103</w:t>
      </w:r>
    </w:p>
    <w:p w14:paraId="586D6B9A" w14:textId="77777777" w:rsidR="00F42FB8" w:rsidRDefault="00F42FB8" w:rsidP="00F42FB8">
      <w:pPr>
        <w:pStyle w:val="TerminalDisplay"/>
      </w:pPr>
      <w:r>
        <w:t>#</w:t>
      </w:r>
    </w:p>
    <w:p w14:paraId="78C5D553" w14:textId="77777777" w:rsidR="00F42FB8" w:rsidRDefault="00F42FB8" w:rsidP="00F42FB8">
      <w:pPr>
        <w:pStyle w:val="TerminalDisplay"/>
      </w:pPr>
      <w:r>
        <w:t>interface Ethernet0/0/7</w:t>
      </w:r>
    </w:p>
    <w:p w14:paraId="5895BDF2" w14:textId="77777777" w:rsidR="00F42FB8" w:rsidRDefault="00F42FB8" w:rsidP="00F42FB8">
      <w:pPr>
        <w:pStyle w:val="TerminalDisplay"/>
      </w:pPr>
      <w:r>
        <w:t xml:space="preserve"> port link-type access</w:t>
      </w:r>
    </w:p>
    <w:p w14:paraId="03A4E33B" w14:textId="77777777" w:rsidR="00F42FB8" w:rsidRDefault="00F42FB8" w:rsidP="00F42FB8">
      <w:pPr>
        <w:pStyle w:val="TerminalDisplay"/>
      </w:pPr>
      <w:r>
        <w:t xml:space="preserve"> port default vlan 103</w:t>
      </w:r>
    </w:p>
    <w:p w14:paraId="67ADFAA4" w14:textId="77777777" w:rsidR="00F42FB8" w:rsidRDefault="00F42FB8" w:rsidP="00F42FB8">
      <w:pPr>
        <w:pStyle w:val="TerminalDisplay"/>
      </w:pPr>
      <w:r>
        <w:t>#</w:t>
      </w:r>
    </w:p>
    <w:p w14:paraId="187545DD" w14:textId="77777777" w:rsidR="00F42FB8" w:rsidRDefault="00F42FB8" w:rsidP="00F42FB8">
      <w:pPr>
        <w:pStyle w:val="TerminalDisplay"/>
      </w:pPr>
      <w:r>
        <w:t>interface Ethernet0/0/8</w:t>
      </w:r>
    </w:p>
    <w:p w14:paraId="6605F26B" w14:textId="77777777" w:rsidR="00F42FB8" w:rsidRDefault="00F42FB8" w:rsidP="00F42FB8">
      <w:pPr>
        <w:pStyle w:val="TerminalDisplay"/>
      </w:pPr>
      <w:r>
        <w:t xml:space="preserve"> port link-type access</w:t>
      </w:r>
    </w:p>
    <w:p w14:paraId="0D31E97C" w14:textId="77777777" w:rsidR="00F42FB8" w:rsidRDefault="00F42FB8" w:rsidP="00F42FB8">
      <w:pPr>
        <w:pStyle w:val="TerminalDisplay"/>
      </w:pPr>
      <w:r>
        <w:lastRenderedPageBreak/>
        <w:t xml:space="preserve"> port default vlan 103</w:t>
      </w:r>
    </w:p>
    <w:p w14:paraId="4ED70221" w14:textId="77777777" w:rsidR="00F42FB8" w:rsidRDefault="00F42FB8" w:rsidP="00F42FB8">
      <w:pPr>
        <w:pStyle w:val="TerminalDisplay"/>
      </w:pPr>
      <w:r>
        <w:t>#</w:t>
      </w:r>
    </w:p>
    <w:p w14:paraId="29797BCA" w14:textId="77777777" w:rsidR="00F42FB8" w:rsidRDefault="00F42FB8" w:rsidP="00F42FB8">
      <w:pPr>
        <w:pStyle w:val="TerminalDisplay"/>
      </w:pPr>
      <w:r>
        <w:t>interface Ethernet0/0/9</w:t>
      </w:r>
    </w:p>
    <w:p w14:paraId="348EB905" w14:textId="77777777" w:rsidR="00F42FB8" w:rsidRDefault="00F42FB8" w:rsidP="00F42FB8">
      <w:pPr>
        <w:pStyle w:val="TerminalDisplay"/>
      </w:pPr>
      <w:r>
        <w:t xml:space="preserve"> port link-type access</w:t>
      </w:r>
    </w:p>
    <w:p w14:paraId="625CB6FA" w14:textId="77777777" w:rsidR="00F42FB8" w:rsidRDefault="00F42FB8" w:rsidP="00F42FB8">
      <w:pPr>
        <w:pStyle w:val="TerminalDisplay"/>
      </w:pPr>
      <w:r>
        <w:t xml:space="preserve"> port default vlan 103</w:t>
      </w:r>
    </w:p>
    <w:p w14:paraId="19E47D93" w14:textId="77777777" w:rsidR="00F42FB8" w:rsidRDefault="00F42FB8" w:rsidP="00F42FB8">
      <w:pPr>
        <w:pStyle w:val="TerminalDisplay"/>
      </w:pPr>
      <w:r>
        <w:t>#</w:t>
      </w:r>
    </w:p>
    <w:p w14:paraId="6DB22154" w14:textId="77777777" w:rsidR="00F42FB8" w:rsidRDefault="00F42FB8" w:rsidP="00F42FB8">
      <w:pPr>
        <w:pStyle w:val="TerminalDisplay"/>
      </w:pPr>
      <w:r>
        <w:t>interface Ethernet0/0/10</w:t>
      </w:r>
    </w:p>
    <w:p w14:paraId="65B584CE" w14:textId="77777777" w:rsidR="00F42FB8" w:rsidRDefault="00F42FB8" w:rsidP="00F42FB8">
      <w:pPr>
        <w:pStyle w:val="TerminalDisplay"/>
      </w:pPr>
      <w:r>
        <w:t xml:space="preserve"> port link-type access</w:t>
      </w:r>
    </w:p>
    <w:p w14:paraId="7FB4C53F" w14:textId="77777777" w:rsidR="00F42FB8" w:rsidRDefault="00F42FB8" w:rsidP="00F42FB8">
      <w:pPr>
        <w:pStyle w:val="TerminalDisplay"/>
      </w:pPr>
      <w:r>
        <w:t xml:space="preserve"> port default vlan 103</w:t>
      </w:r>
    </w:p>
    <w:p w14:paraId="5500101A" w14:textId="77777777" w:rsidR="00F42FB8" w:rsidRDefault="00F42FB8" w:rsidP="00F42FB8">
      <w:pPr>
        <w:pStyle w:val="TerminalDisplay"/>
      </w:pPr>
      <w:r>
        <w:t>#</w:t>
      </w:r>
    </w:p>
    <w:p w14:paraId="7E7685FD" w14:textId="77777777" w:rsidR="00F42FB8" w:rsidRDefault="00F42FB8" w:rsidP="00F42FB8">
      <w:pPr>
        <w:pStyle w:val="TerminalDisplay"/>
      </w:pPr>
      <w:r>
        <w:t>interface Ethernet0/0/11</w:t>
      </w:r>
    </w:p>
    <w:p w14:paraId="23FF453B" w14:textId="77777777" w:rsidR="00F42FB8" w:rsidRDefault="00F42FB8" w:rsidP="00F42FB8">
      <w:pPr>
        <w:pStyle w:val="TerminalDisplay"/>
      </w:pPr>
      <w:r>
        <w:t xml:space="preserve"> port link-type access</w:t>
      </w:r>
    </w:p>
    <w:p w14:paraId="130FA7E7" w14:textId="77777777" w:rsidR="00F42FB8" w:rsidRDefault="00F42FB8" w:rsidP="00F42FB8">
      <w:pPr>
        <w:pStyle w:val="TerminalDisplay"/>
      </w:pPr>
      <w:r>
        <w:t xml:space="preserve"> port default vlan 104</w:t>
      </w:r>
    </w:p>
    <w:p w14:paraId="5AA8F69F" w14:textId="77777777" w:rsidR="00F42FB8" w:rsidRDefault="00F42FB8" w:rsidP="00F42FB8">
      <w:pPr>
        <w:pStyle w:val="TerminalDisplay"/>
      </w:pPr>
      <w:r>
        <w:t>#</w:t>
      </w:r>
    </w:p>
    <w:p w14:paraId="1F0A2A53" w14:textId="77777777" w:rsidR="00F42FB8" w:rsidRDefault="00F42FB8" w:rsidP="00F42FB8">
      <w:pPr>
        <w:pStyle w:val="TerminalDisplay"/>
      </w:pPr>
      <w:r>
        <w:t>interface Ethernet0/0/12</w:t>
      </w:r>
    </w:p>
    <w:p w14:paraId="64066F97" w14:textId="77777777" w:rsidR="00F42FB8" w:rsidRDefault="00F42FB8" w:rsidP="00F42FB8">
      <w:pPr>
        <w:pStyle w:val="TerminalDisplay"/>
      </w:pPr>
      <w:r>
        <w:t xml:space="preserve"> port link-type access</w:t>
      </w:r>
    </w:p>
    <w:p w14:paraId="65F3F1F5" w14:textId="77777777" w:rsidR="00F42FB8" w:rsidRDefault="00F42FB8" w:rsidP="00F42FB8">
      <w:pPr>
        <w:pStyle w:val="TerminalDisplay"/>
      </w:pPr>
      <w:r>
        <w:t xml:space="preserve"> port default vlan 104</w:t>
      </w:r>
    </w:p>
    <w:p w14:paraId="5A9638BE" w14:textId="77777777" w:rsidR="00F42FB8" w:rsidRDefault="00F42FB8" w:rsidP="00F42FB8">
      <w:pPr>
        <w:pStyle w:val="TerminalDisplay"/>
      </w:pPr>
      <w:r>
        <w:t>#</w:t>
      </w:r>
    </w:p>
    <w:p w14:paraId="500BAAB6" w14:textId="77777777" w:rsidR="00F42FB8" w:rsidRDefault="00F42FB8" w:rsidP="00F42FB8">
      <w:pPr>
        <w:pStyle w:val="TerminalDisplay"/>
      </w:pPr>
      <w:r>
        <w:t>interface Ethernet0/0/13</w:t>
      </w:r>
    </w:p>
    <w:p w14:paraId="6AA0F237" w14:textId="77777777" w:rsidR="00F42FB8" w:rsidRDefault="00F42FB8" w:rsidP="00F42FB8">
      <w:pPr>
        <w:pStyle w:val="TerminalDisplay"/>
      </w:pPr>
      <w:r>
        <w:t xml:space="preserve"> port link-type access</w:t>
      </w:r>
    </w:p>
    <w:p w14:paraId="3B79099D" w14:textId="77777777" w:rsidR="00F42FB8" w:rsidRDefault="00F42FB8" w:rsidP="00F42FB8">
      <w:pPr>
        <w:pStyle w:val="TerminalDisplay"/>
      </w:pPr>
      <w:r>
        <w:t xml:space="preserve"> port default vlan 104</w:t>
      </w:r>
    </w:p>
    <w:p w14:paraId="2D729983" w14:textId="77777777" w:rsidR="00F42FB8" w:rsidRDefault="00F42FB8" w:rsidP="00F42FB8">
      <w:pPr>
        <w:pStyle w:val="TerminalDisplay"/>
      </w:pPr>
      <w:r>
        <w:t>#</w:t>
      </w:r>
    </w:p>
    <w:p w14:paraId="20780963" w14:textId="77777777" w:rsidR="00F42FB8" w:rsidRDefault="00F42FB8" w:rsidP="00F42FB8">
      <w:pPr>
        <w:pStyle w:val="TerminalDisplay"/>
      </w:pPr>
      <w:r>
        <w:t>interface Ethernet0/0/14</w:t>
      </w:r>
    </w:p>
    <w:p w14:paraId="380CE9CA" w14:textId="77777777" w:rsidR="00F42FB8" w:rsidRDefault="00F42FB8" w:rsidP="00F42FB8">
      <w:pPr>
        <w:pStyle w:val="TerminalDisplay"/>
      </w:pPr>
      <w:r>
        <w:t xml:space="preserve"> port link-type access</w:t>
      </w:r>
    </w:p>
    <w:p w14:paraId="6271C784" w14:textId="77777777" w:rsidR="00F42FB8" w:rsidRDefault="00F42FB8" w:rsidP="00F42FB8">
      <w:pPr>
        <w:pStyle w:val="TerminalDisplay"/>
      </w:pPr>
      <w:r>
        <w:t xml:space="preserve"> port default vlan 104</w:t>
      </w:r>
    </w:p>
    <w:p w14:paraId="42000AB0" w14:textId="77777777" w:rsidR="00F42FB8" w:rsidRDefault="00F42FB8" w:rsidP="00F42FB8">
      <w:pPr>
        <w:pStyle w:val="TerminalDisplay"/>
      </w:pPr>
      <w:r>
        <w:t>#</w:t>
      </w:r>
    </w:p>
    <w:p w14:paraId="16A6E5D2" w14:textId="77777777" w:rsidR="00F42FB8" w:rsidRDefault="00F42FB8" w:rsidP="00F42FB8">
      <w:pPr>
        <w:pStyle w:val="TerminalDisplay"/>
      </w:pPr>
      <w:r>
        <w:t>interface Ethernet0/0/15</w:t>
      </w:r>
    </w:p>
    <w:p w14:paraId="1BCB61A3" w14:textId="77777777" w:rsidR="00F42FB8" w:rsidRDefault="00F42FB8" w:rsidP="00F42FB8">
      <w:pPr>
        <w:pStyle w:val="TerminalDisplay"/>
      </w:pPr>
      <w:r>
        <w:t xml:space="preserve"> port link-type access</w:t>
      </w:r>
    </w:p>
    <w:p w14:paraId="646D7478" w14:textId="77777777" w:rsidR="00F42FB8" w:rsidRDefault="00F42FB8" w:rsidP="00F42FB8">
      <w:pPr>
        <w:pStyle w:val="TerminalDisplay"/>
      </w:pPr>
      <w:r>
        <w:t xml:space="preserve"> port default vlan 104</w:t>
      </w:r>
    </w:p>
    <w:p w14:paraId="5619F9A8" w14:textId="77777777" w:rsidR="00F42FB8" w:rsidRDefault="00F42FB8" w:rsidP="00F42FB8">
      <w:pPr>
        <w:pStyle w:val="TerminalDisplay"/>
      </w:pPr>
      <w:r>
        <w:t>#</w:t>
      </w:r>
    </w:p>
    <w:p w14:paraId="3D8B889C" w14:textId="77777777" w:rsidR="00F42FB8" w:rsidRDefault="00F42FB8" w:rsidP="00F42FB8">
      <w:pPr>
        <w:pStyle w:val="TerminalDisplay"/>
      </w:pPr>
      <w:r>
        <w:t>interface Ethernet0/0/16</w:t>
      </w:r>
    </w:p>
    <w:p w14:paraId="2D0495B3" w14:textId="77777777" w:rsidR="00F42FB8" w:rsidRDefault="00F42FB8" w:rsidP="00F42FB8">
      <w:pPr>
        <w:pStyle w:val="TerminalDisplay"/>
      </w:pPr>
      <w:r>
        <w:t xml:space="preserve"> port link-type access</w:t>
      </w:r>
    </w:p>
    <w:p w14:paraId="23EFC361" w14:textId="77777777" w:rsidR="00F42FB8" w:rsidRDefault="00F42FB8" w:rsidP="00F42FB8">
      <w:pPr>
        <w:pStyle w:val="TerminalDisplay"/>
      </w:pPr>
      <w:r>
        <w:t xml:space="preserve"> port default vlan 104</w:t>
      </w:r>
    </w:p>
    <w:p w14:paraId="4027216D" w14:textId="77777777" w:rsidR="00F42FB8" w:rsidRDefault="00F42FB8" w:rsidP="00F42FB8">
      <w:pPr>
        <w:pStyle w:val="TerminalDisplay"/>
      </w:pPr>
      <w:r>
        <w:t>#</w:t>
      </w:r>
    </w:p>
    <w:p w14:paraId="383A2D7D" w14:textId="77777777" w:rsidR="00F42FB8" w:rsidRDefault="00F42FB8" w:rsidP="00F42FB8">
      <w:pPr>
        <w:pStyle w:val="TerminalDisplay"/>
      </w:pPr>
      <w:r>
        <w:t>interface Ethernet0/0/17</w:t>
      </w:r>
    </w:p>
    <w:p w14:paraId="2AEFD48D" w14:textId="77777777" w:rsidR="00F42FB8" w:rsidRDefault="00F42FB8" w:rsidP="00F42FB8">
      <w:pPr>
        <w:pStyle w:val="TerminalDisplay"/>
      </w:pPr>
      <w:r>
        <w:t xml:space="preserve"> port link-type access</w:t>
      </w:r>
    </w:p>
    <w:p w14:paraId="4DB9EB48" w14:textId="77777777" w:rsidR="00F42FB8" w:rsidRDefault="00F42FB8" w:rsidP="00F42FB8">
      <w:pPr>
        <w:pStyle w:val="TerminalDisplay"/>
      </w:pPr>
      <w:r>
        <w:t xml:space="preserve"> port default vlan 104</w:t>
      </w:r>
    </w:p>
    <w:p w14:paraId="7083FCA0" w14:textId="77777777" w:rsidR="00F42FB8" w:rsidRDefault="00F42FB8" w:rsidP="00F42FB8">
      <w:pPr>
        <w:pStyle w:val="TerminalDisplay"/>
      </w:pPr>
      <w:r>
        <w:t>#</w:t>
      </w:r>
    </w:p>
    <w:p w14:paraId="127F6D4E" w14:textId="77777777" w:rsidR="00F42FB8" w:rsidRDefault="00F42FB8" w:rsidP="00F42FB8">
      <w:pPr>
        <w:pStyle w:val="TerminalDisplay"/>
      </w:pPr>
      <w:r>
        <w:t>interface Ethernet0/0/18</w:t>
      </w:r>
    </w:p>
    <w:p w14:paraId="3D910175" w14:textId="77777777" w:rsidR="00F42FB8" w:rsidRDefault="00F42FB8" w:rsidP="00F42FB8">
      <w:pPr>
        <w:pStyle w:val="TerminalDisplay"/>
      </w:pPr>
      <w:r>
        <w:t xml:space="preserve"> port link-type access</w:t>
      </w:r>
    </w:p>
    <w:p w14:paraId="7EF1C136" w14:textId="77777777" w:rsidR="00F42FB8" w:rsidRDefault="00F42FB8" w:rsidP="00F42FB8">
      <w:pPr>
        <w:pStyle w:val="TerminalDisplay"/>
      </w:pPr>
      <w:r>
        <w:t xml:space="preserve"> port default vlan 104</w:t>
      </w:r>
    </w:p>
    <w:p w14:paraId="1B8E4169" w14:textId="77777777" w:rsidR="00F42FB8" w:rsidRDefault="00F42FB8" w:rsidP="00F42FB8">
      <w:pPr>
        <w:pStyle w:val="TerminalDisplay"/>
      </w:pPr>
      <w:r>
        <w:t>#</w:t>
      </w:r>
    </w:p>
    <w:p w14:paraId="3B70184F" w14:textId="77777777" w:rsidR="00F42FB8" w:rsidRDefault="00F42FB8" w:rsidP="00F42FB8">
      <w:pPr>
        <w:pStyle w:val="TerminalDisplay"/>
      </w:pPr>
      <w:r>
        <w:t>interface Ethernet0/0/19</w:t>
      </w:r>
    </w:p>
    <w:p w14:paraId="56616D42" w14:textId="77777777" w:rsidR="00F42FB8" w:rsidRDefault="00F42FB8" w:rsidP="00F42FB8">
      <w:pPr>
        <w:pStyle w:val="TerminalDisplay"/>
      </w:pPr>
      <w:r>
        <w:t xml:space="preserve"> port link-type access</w:t>
      </w:r>
    </w:p>
    <w:p w14:paraId="72A95FA8" w14:textId="77777777" w:rsidR="00F42FB8" w:rsidRDefault="00F42FB8" w:rsidP="00F42FB8">
      <w:pPr>
        <w:pStyle w:val="TerminalDisplay"/>
      </w:pPr>
      <w:r>
        <w:t xml:space="preserve"> port default vlan 104</w:t>
      </w:r>
    </w:p>
    <w:p w14:paraId="66C79256" w14:textId="77777777" w:rsidR="00F42FB8" w:rsidRDefault="00F42FB8" w:rsidP="00F42FB8">
      <w:pPr>
        <w:pStyle w:val="TerminalDisplay"/>
      </w:pPr>
      <w:r>
        <w:t>#</w:t>
      </w:r>
    </w:p>
    <w:p w14:paraId="0ACC0AF3" w14:textId="05A6DF63" w:rsidR="000D2379" w:rsidRDefault="000D2379" w:rsidP="000D2379">
      <w:pPr>
        <w:pStyle w:val="TerminalDisplay"/>
      </w:pPr>
      <w:r>
        <w:t>interface Ethernet0/0/20</w:t>
      </w:r>
    </w:p>
    <w:p w14:paraId="50CCB50A" w14:textId="77777777" w:rsidR="000D2379" w:rsidRDefault="000D2379" w:rsidP="000D2379">
      <w:pPr>
        <w:pStyle w:val="TerminalDisplay"/>
      </w:pPr>
      <w:r>
        <w:t xml:space="preserve"> port link-type access</w:t>
      </w:r>
    </w:p>
    <w:p w14:paraId="584A1347" w14:textId="77777777" w:rsidR="000D2379" w:rsidRDefault="000D2379" w:rsidP="000D2379">
      <w:pPr>
        <w:pStyle w:val="TerminalDisplay"/>
      </w:pPr>
      <w:r>
        <w:t xml:space="preserve"> port default vlan 104</w:t>
      </w:r>
    </w:p>
    <w:p w14:paraId="47458BDE" w14:textId="77777777" w:rsidR="00F42FB8" w:rsidRDefault="00F42FB8" w:rsidP="00F42FB8">
      <w:pPr>
        <w:pStyle w:val="TerminalDisplay"/>
      </w:pPr>
      <w:r>
        <w:t>#</w:t>
      </w:r>
    </w:p>
    <w:p w14:paraId="5213A774" w14:textId="77777777" w:rsidR="00F42FB8" w:rsidRDefault="00F42FB8" w:rsidP="00F42FB8">
      <w:pPr>
        <w:pStyle w:val="TerminalDisplay"/>
      </w:pPr>
      <w:r>
        <w:t>interface GigabitEthernet0/0/1</w:t>
      </w:r>
    </w:p>
    <w:p w14:paraId="570BE4E1" w14:textId="77777777" w:rsidR="00F42FB8" w:rsidRDefault="00F42FB8" w:rsidP="00F42FB8">
      <w:pPr>
        <w:pStyle w:val="TerminalDisplay"/>
      </w:pPr>
      <w:r>
        <w:t xml:space="preserve"> port link-type trunk</w:t>
      </w:r>
    </w:p>
    <w:p w14:paraId="7E588079" w14:textId="77777777" w:rsidR="00F42FB8" w:rsidRDefault="00F42FB8" w:rsidP="00F42FB8">
      <w:pPr>
        <w:pStyle w:val="TerminalDisplay"/>
      </w:pPr>
      <w:r>
        <w:t xml:space="preserve"> port trunk pvid vlan 3</w:t>
      </w:r>
    </w:p>
    <w:p w14:paraId="2445A203" w14:textId="77777777" w:rsidR="00F42FB8" w:rsidRDefault="00F42FB8" w:rsidP="00F42FB8">
      <w:pPr>
        <w:pStyle w:val="TerminalDisplay"/>
      </w:pPr>
      <w:r>
        <w:t xml:space="preserve"> port trunk allow-pass vlan 3 103 to 104</w:t>
      </w:r>
    </w:p>
    <w:p w14:paraId="1E6510E7" w14:textId="77777777" w:rsidR="00F42FB8" w:rsidRDefault="00F42FB8" w:rsidP="00F42FB8">
      <w:pPr>
        <w:pStyle w:val="TerminalDisplay"/>
      </w:pPr>
      <w:r>
        <w:t>#</w:t>
      </w:r>
    </w:p>
    <w:p w14:paraId="26463028" w14:textId="77777777" w:rsidR="00F42FB8" w:rsidRDefault="00F42FB8" w:rsidP="00F42FB8">
      <w:pPr>
        <w:pStyle w:val="TerminalDisplay"/>
      </w:pPr>
      <w:r>
        <w:lastRenderedPageBreak/>
        <w:t>ip route-static 0.0.0.0 0.0.0.0 192.168.3.254</w:t>
      </w:r>
    </w:p>
    <w:p w14:paraId="6DB237E2" w14:textId="77777777" w:rsidR="00F42FB8" w:rsidRDefault="00F42FB8" w:rsidP="00F42FB8">
      <w:pPr>
        <w:pStyle w:val="TerminalDisplay"/>
      </w:pPr>
      <w:r>
        <w:t>#</w:t>
      </w:r>
    </w:p>
    <w:p w14:paraId="6916D2A2" w14:textId="77777777" w:rsidR="00F42FB8" w:rsidRDefault="00F42FB8" w:rsidP="00F42FB8">
      <w:pPr>
        <w:pStyle w:val="TerminalDisplay"/>
      </w:pPr>
      <w:r>
        <w:t>snmp-agent</w:t>
      </w:r>
    </w:p>
    <w:p w14:paraId="2B9B82AB" w14:textId="77777777" w:rsidR="00F42FB8" w:rsidRDefault="00F42FB8" w:rsidP="00F42FB8">
      <w:pPr>
        <w:pStyle w:val="TerminalDisplay"/>
      </w:pPr>
      <w:r>
        <w:t>snmp-agent local-engineid 800007DB034C1FCCC75F9A</w:t>
      </w:r>
    </w:p>
    <w:p w14:paraId="07F0B098" w14:textId="77777777" w:rsidR="00F42FB8" w:rsidRDefault="00F42FB8" w:rsidP="00F42FB8">
      <w:pPr>
        <w:pStyle w:val="TerminalDisplay"/>
      </w:pPr>
      <w:r>
        <w:t>snmp-agent sys-info version v3</w:t>
      </w:r>
    </w:p>
    <w:p w14:paraId="37B35BDC" w14:textId="77777777" w:rsidR="00F42FB8" w:rsidRDefault="00F42FB8" w:rsidP="00F42FB8">
      <w:pPr>
        <w:pStyle w:val="TerminalDisplay"/>
      </w:pPr>
      <w:r>
        <w:t>snmp-agent group v3 datacom privacy</w:t>
      </w:r>
    </w:p>
    <w:p w14:paraId="76D7D9F0" w14:textId="77777777" w:rsidR="00F42FB8" w:rsidRDefault="00F42FB8" w:rsidP="00F42FB8">
      <w:pPr>
        <w:pStyle w:val="TerminalDisplay"/>
      </w:pPr>
      <w:r>
        <w:t>snmp-agent target-host trap address udp-domain 192.168.100.2 params securityname</w:t>
      </w:r>
    </w:p>
    <w:p w14:paraId="51D0D648" w14:textId="77777777" w:rsidR="00F42FB8" w:rsidRDefault="00F42FB8" w:rsidP="00F42FB8">
      <w:pPr>
        <w:pStyle w:val="TerminalDisplay"/>
      </w:pPr>
      <w:r>
        <w:t xml:space="preserve"> datacom v3</w:t>
      </w:r>
    </w:p>
    <w:p w14:paraId="53B95901" w14:textId="77777777" w:rsidR="00F42FB8" w:rsidRDefault="00F42FB8" w:rsidP="00F42FB8">
      <w:pPr>
        <w:pStyle w:val="TerminalDisplay"/>
      </w:pPr>
      <w:r>
        <w:t>snmp-agent usm-user v3 test datacom authentication-mode md5 FD5[3#*%a/!W$IOS;(RD</w:t>
      </w:r>
    </w:p>
    <w:p w14:paraId="089854D5" w14:textId="77777777" w:rsidR="00F42FB8" w:rsidRDefault="00F42FB8" w:rsidP="00F42FB8">
      <w:pPr>
        <w:pStyle w:val="TerminalDisplay"/>
      </w:pPr>
      <w:r>
        <w:t>3Q!! privacy-mode des56 FD5[3#*%a/!W$IOS;(RD3Q!!</w:t>
      </w:r>
    </w:p>
    <w:p w14:paraId="56FB1E35" w14:textId="77777777" w:rsidR="00F42FB8" w:rsidRDefault="00F42FB8" w:rsidP="00F42FB8">
      <w:pPr>
        <w:pStyle w:val="TerminalDisplay"/>
      </w:pPr>
      <w:r>
        <w:t>snmp-agent trap source Vlanif3</w:t>
      </w:r>
    </w:p>
    <w:p w14:paraId="7AC2C53F" w14:textId="77777777" w:rsidR="00F42FB8" w:rsidRDefault="00F42FB8" w:rsidP="00F42FB8">
      <w:pPr>
        <w:pStyle w:val="TerminalDisplay"/>
      </w:pPr>
      <w:r>
        <w:t>snmp-agent trap enable</w:t>
      </w:r>
    </w:p>
    <w:p w14:paraId="1D15F49B" w14:textId="77777777" w:rsidR="00F42FB8" w:rsidRDefault="00F42FB8" w:rsidP="00F42FB8">
      <w:pPr>
        <w:pStyle w:val="TerminalDisplay"/>
      </w:pPr>
      <w:r>
        <w:t>#</w:t>
      </w:r>
    </w:p>
    <w:p w14:paraId="6E559561" w14:textId="77777777" w:rsidR="00F42FB8" w:rsidRDefault="00F42FB8" w:rsidP="00F42FB8">
      <w:pPr>
        <w:pStyle w:val="TerminalDisplay"/>
      </w:pPr>
      <w:r>
        <w:t>return</w:t>
      </w:r>
    </w:p>
    <w:p w14:paraId="6450977B" w14:textId="77777777" w:rsidR="00F42FB8" w:rsidRDefault="00F42FB8" w:rsidP="00F42FB8">
      <w:r>
        <w:t>Конфигурация на F3-ACC2</w:t>
      </w:r>
    </w:p>
    <w:p w14:paraId="02D04399" w14:textId="77777777" w:rsidR="00F42FB8" w:rsidRDefault="00F42FB8" w:rsidP="00F42FB8">
      <w:pPr>
        <w:pStyle w:val="TerminalDisplay"/>
      </w:pPr>
      <w:r>
        <w:t>#</w:t>
      </w:r>
    </w:p>
    <w:p w14:paraId="0ABDE601" w14:textId="77777777" w:rsidR="00F42FB8" w:rsidRDefault="00F42FB8" w:rsidP="00F42FB8">
      <w:pPr>
        <w:pStyle w:val="TerminalDisplay"/>
      </w:pPr>
      <w:r>
        <w:t>sysname F3-ACC2</w:t>
      </w:r>
    </w:p>
    <w:p w14:paraId="322D684B" w14:textId="77777777" w:rsidR="00F42FB8" w:rsidRDefault="00F42FB8" w:rsidP="00F42FB8">
      <w:pPr>
        <w:pStyle w:val="TerminalDisplay"/>
      </w:pPr>
      <w:r>
        <w:t>#</w:t>
      </w:r>
    </w:p>
    <w:p w14:paraId="1306CAFF" w14:textId="77777777" w:rsidR="00F42FB8" w:rsidRDefault="00F42FB8" w:rsidP="00F42FB8">
      <w:pPr>
        <w:pStyle w:val="TerminalDisplay"/>
      </w:pPr>
      <w:r>
        <w:t>vlan batch 3 103 107 207</w:t>
      </w:r>
    </w:p>
    <w:p w14:paraId="06A6675A" w14:textId="77777777" w:rsidR="00F42FB8" w:rsidRDefault="00F42FB8" w:rsidP="00F42FB8">
      <w:pPr>
        <w:pStyle w:val="TerminalDisplay"/>
      </w:pPr>
      <w:r>
        <w:t>#</w:t>
      </w:r>
    </w:p>
    <w:p w14:paraId="38D7A733" w14:textId="77777777" w:rsidR="00F42FB8" w:rsidRDefault="00F42FB8" w:rsidP="00F42FB8">
      <w:pPr>
        <w:pStyle w:val="TerminalDisplay"/>
      </w:pPr>
      <w:r>
        <w:t>interface Vlanif3</w:t>
      </w:r>
    </w:p>
    <w:p w14:paraId="443613E6" w14:textId="77777777" w:rsidR="00F42FB8" w:rsidRDefault="00F42FB8" w:rsidP="00F42FB8">
      <w:pPr>
        <w:pStyle w:val="TerminalDisplay"/>
      </w:pPr>
      <w:r>
        <w:t xml:space="preserve"> ip address 192.168.3.2 255.255.255.0</w:t>
      </w:r>
    </w:p>
    <w:p w14:paraId="69A641E8" w14:textId="77777777" w:rsidR="00F42FB8" w:rsidRDefault="00F42FB8" w:rsidP="00F42FB8">
      <w:pPr>
        <w:pStyle w:val="TerminalDisplay"/>
      </w:pPr>
      <w:r>
        <w:t>#</w:t>
      </w:r>
    </w:p>
    <w:p w14:paraId="2A3B5BF1" w14:textId="77777777" w:rsidR="00F42FB8" w:rsidRDefault="00F42FB8" w:rsidP="00F42FB8">
      <w:pPr>
        <w:pStyle w:val="TerminalDisplay"/>
      </w:pPr>
      <w:r>
        <w:t>interface MEth0/0/1</w:t>
      </w:r>
    </w:p>
    <w:p w14:paraId="4242ED4A" w14:textId="77777777" w:rsidR="00F42FB8" w:rsidRDefault="00F42FB8" w:rsidP="00F42FB8">
      <w:pPr>
        <w:pStyle w:val="TerminalDisplay"/>
      </w:pPr>
      <w:r>
        <w:t>#</w:t>
      </w:r>
    </w:p>
    <w:p w14:paraId="1C960754" w14:textId="77777777" w:rsidR="00F42FB8" w:rsidRDefault="00F42FB8" w:rsidP="00F42FB8">
      <w:pPr>
        <w:pStyle w:val="TerminalDisplay"/>
      </w:pPr>
      <w:r>
        <w:t>interface Ethernet0/0/1</w:t>
      </w:r>
    </w:p>
    <w:p w14:paraId="42A3D404" w14:textId="77777777" w:rsidR="00F42FB8" w:rsidRDefault="00F42FB8" w:rsidP="00F42FB8">
      <w:pPr>
        <w:pStyle w:val="TerminalDisplay"/>
      </w:pPr>
      <w:r>
        <w:t xml:space="preserve"> port link-type access</w:t>
      </w:r>
    </w:p>
    <w:p w14:paraId="220987A1" w14:textId="77777777" w:rsidR="00F42FB8" w:rsidRDefault="00F42FB8" w:rsidP="00F42FB8">
      <w:pPr>
        <w:pStyle w:val="TerminalDisplay"/>
      </w:pPr>
      <w:r>
        <w:t xml:space="preserve"> port default vlan 103</w:t>
      </w:r>
    </w:p>
    <w:p w14:paraId="62A4EDB9" w14:textId="77777777" w:rsidR="00F42FB8" w:rsidRDefault="00F42FB8" w:rsidP="00F42FB8">
      <w:pPr>
        <w:pStyle w:val="TerminalDisplay"/>
      </w:pPr>
      <w:r>
        <w:t>#</w:t>
      </w:r>
    </w:p>
    <w:p w14:paraId="6C40C1EC" w14:textId="77777777" w:rsidR="00F42FB8" w:rsidRDefault="00F42FB8" w:rsidP="00F42FB8">
      <w:pPr>
        <w:pStyle w:val="TerminalDisplay"/>
      </w:pPr>
      <w:r>
        <w:t>interface Ethernet0/0/2</w:t>
      </w:r>
    </w:p>
    <w:p w14:paraId="0B5C7446" w14:textId="77777777" w:rsidR="00F42FB8" w:rsidRDefault="00F42FB8" w:rsidP="00F42FB8">
      <w:pPr>
        <w:pStyle w:val="TerminalDisplay"/>
      </w:pPr>
      <w:r>
        <w:t xml:space="preserve"> port link-type access</w:t>
      </w:r>
    </w:p>
    <w:p w14:paraId="74E54684" w14:textId="77777777" w:rsidR="00F42FB8" w:rsidRDefault="00F42FB8" w:rsidP="00F42FB8">
      <w:pPr>
        <w:pStyle w:val="TerminalDisplay"/>
      </w:pPr>
      <w:r>
        <w:t xml:space="preserve"> port default vlan 103</w:t>
      </w:r>
    </w:p>
    <w:p w14:paraId="1ACF32C9" w14:textId="77777777" w:rsidR="00F42FB8" w:rsidRDefault="00F42FB8" w:rsidP="00F42FB8">
      <w:pPr>
        <w:pStyle w:val="TerminalDisplay"/>
      </w:pPr>
      <w:r>
        <w:t>#</w:t>
      </w:r>
    </w:p>
    <w:p w14:paraId="19DC142D" w14:textId="77777777" w:rsidR="00F42FB8" w:rsidRDefault="00F42FB8" w:rsidP="00F42FB8">
      <w:pPr>
        <w:pStyle w:val="TerminalDisplay"/>
      </w:pPr>
      <w:r>
        <w:t>interface Ethernet0/0/3</w:t>
      </w:r>
    </w:p>
    <w:p w14:paraId="2AFEBCF1" w14:textId="77777777" w:rsidR="00F42FB8" w:rsidRDefault="00F42FB8" w:rsidP="00F42FB8">
      <w:pPr>
        <w:pStyle w:val="TerminalDisplay"/>
      </w:pPr>
      <w:r>
        <w:t xml:space="preserve"> port link-type access</w:t>
      </w:r>
    </w:p>
    <w:p w14:paraId="09A3450B" w14:textId="77777777" w:rsidR="00F42FB8" w:rsidRDefault="00F42FB8" w:rsidP="00F42FB8">
      <w:pPr>
        <w:pStyle w:val="TerminalDisplay"/>
      </w:pPr>
      <w:r>
        <w:t xml:space="preserve"> port default vlan 103</w:t>
      </w:r>
    </w:p>
    <w:p w14:paraId="579C6227" w14:textId="77777777" w:rsidR="00F42FB8" w:rsidRDefault="00F42FB8" w:rsidP="00F42FB8">
      <w:pPr>
        <w:pStyle w:val="TerminalDisplay"/>
      </w:pPr>
      <w:r>
        <w:t>#</w:t>
      </w:r>
    </w:p>
    <w:p w14:paraId="256E63FC" w14:textId="77777777" w:rsidR="00F42FB8" w:rsidRDefault="00F42FB8" w:rsidP="00F42FB8">
      <w:pPr>
        <w:pStyle w:val="TerminalDisplay"/>
      </w:pPr>
      <w:r>
        <w:t>interface Ethernet0/0/4</w:t>
      </w:r>
    </w:p>
    <w:p w14:paraId="16FE9104" w14:textId="77777777" w:rsidR="00F42FB8" w:rsidRDefault="00F42FB8" w:rsidP="00F42FB8">
      <w:pPr>
        <w:pStyle w:val="TerminalDisplay"/>
      </w:pPr>
      <w:r>
        <w:t xml:space="preserve"> port link-type access</w:t>
      </w:r>
    </w:p>
    <w:p w14:paraId="3F0E1175" w14:textId="77777777" w:rsidR="00F42FB8" w:rsidRDefault="00F42FB8" w:rsidP="00F42FB8">
      <w:pPr>
        <w:pStyle w:val="TerminalDisplay"/>
      </w:pPr>
      <w:r>
        <w:t xml:space="preserve"> port default vlan 103</w:t>
      </w:r>
    </w:p>
    <w:p w14:paraId="19C08887" w14:textId="77777777" w:rsidR="00F42FB8" w:rsidRDefault="00F42FB8" w:rsidP="00F42FB8">
      <w:pPr>
        <w:pStyle w:val="TerminalDisplay"/>
      </w:pPr>
      <w:r>
        <w:t>#</w:t>
      </w:r>
    </w:p>
    <w:p w14:paraId="0A42606A" w14:textId="77777777" w:rsidR="00F42FB8" w:rsidRDefault="00F42FB8" w:rsidP="00F42FB8">
      <w:pPr>
        <w:pStyle w:val="TerminalDisplay"/>
      </w:pPr>
      <w:r>
        <w:t>interface Ethernet0/0/5</w:t>
      </w:r>
    </w:p>
    <w:p w14:paraId="2F796CEB" w14:textId="77777777" w:rsidR="00F42FB8" w:rsidRDefault="00F42FB8" w:rsidP="00F42FB8">
      <w:pPr>
        <w:pStyle w:val="TerminalDisplay"/>
      </w:pPr>
      <w:r>
        <w:t xml:space="preserve"> port link-type access</w:t>
      </w:r>
    </w:p>
    <w:p w14:paraId="605445DE" w14:textId="77777777" w:rsidR="00F42FB8" w:rsidRDefault="00F42FB8" w:rsidP="00F42FB8">
      <w:pPr>
        <w:pStyle w:val="TerminalDisplay"/>
      </w:pPr>
      <w:r>
        <w:t xml:space="preserve"> port default vlan 103</w:t>
      </w:r>
    </w:p>
    <w:p w14:paraId="1C092EF7" w14:textId="77777777" w:rsidR="00F42FB8" w:rsidRDefault="00F42FB8" w:rsidP="00F42FB8">
      <w:pPr>
        <w:pStyle w:val="TerminalDisplay"/>
      </w:pPr>
      <w:r>
        <w:t>#</w:t>
      </w:r>
    </w:p>
    <w:p w14:paraId="275B80FD" w14:textId="77777777" w:rsidR="00F42FB8" w:rsidRDefault="00F42FB8" w:rsidP="00F42FB8">
      <w:pPr>
        <w:pStyle w:val="TerminalDisplay"/>
      </w:pPr>
      <w:r>
        <w:t>interface Ethernet0/0/6</w:t>
      </w:r>
    </w:p>
    <w:p w14:paraId="7C7039C8" w14:textId="77777777" w:rsidR="00F42FB8" w:rsidRDefault="00F42FB8" w:rsidP="00F42FB8">
      <w:pPr>
        <w:pStyle w:val="TerminalDisplay"/>
      </w:pPr>
      <w:r>
        <w:t xml:space="preserve"> port link-type access</w:t>
      </w:r>
    </w:p>
    <w:p w14:paraId="78659F9E" w14:textId="77777777" w:rsidR="00F42FB8" w:rsidRDefault="00F42FB8" w:rsidP="00F42FB8">
      <w:pPr>
        <w:pStyle w:val="TerminalDisplay"/>
      </w:pPr>
      <w:r>
        <w:t xml:space="preserve"> port default vlan 103</w:t>
      </w:r>
    </w:p>
    <w:p w14:paraId="6DA97B3D" w14:textId="77777777" w:rsidR="00F42FB8" w:rsidRDefault="00F42FB8" w:rsidP="00F42FB8">
      <w:pPr>
        <w:pStyle w:val="TerminalDisplay"/>
      </w:pPr>
      <w:r>
        <w:t>#</w:t>
      </w:r>
    </w:p>
    <w:p w14:paraId="19E9C355" w14:textId="77777777" w:rsidR="00F42FB8" w:rsidRDefault="00F42FB8" w:rsidP="00F42FB8">
      <w:pPr>
        <w:pStyle w:val="TerminalDisplay"/>
      </w:pPr>
      <w:r>
        <w:t>interface Ethernet0/0/7</w:t>
      </w:r>
    </w:p>
    <w:p w14:paraId="37F74435" w14:textId="77777777" w:rsidR="00F42FB8" w:rsidRDefault="00F42FB8" w:rsidP="00F42FB8">
      <w:pPr>
        <w:pStyle w:val="TerminalDisplay"/>
      </w:pPr>
      <w:r>
        <w:t xml:space="preserve"> port link-type access</w:t>
      </w:r>
    </w:p>
    <w:p w14:paraId="2400852A" w14:textId="77777777" w:rsidR="00F42FB8" w:rsidRDefault="00F42FB8" w:rsidP="00F42FB8">
      <w:pPr>
        <w:pStyle w:val="TerminalDisplay"/>
      </w:pPr>
      <w:r>
        <w:t xml:space="preserve"> port default vlan 103</w:t>
      </w:r>
    </w:p>
    <w:p w14:paraId="430162EA" w14:textId="77777777" w:rsidR="00F42FB8" w:rsidRDefault="00F42FB8" w:rsidP="00F42FB8">
      <w:pPr>
        <w:pStyle w:val="TerminalDisplay"/>
      </w:pPr>
      <w:r>
        <w:t>#</w:t>
      </w:r>
    </w:p>
    <w:p w14:paraId="273C8FDD" w14:textId="77777777" w:rsidR="00F42FB8" w:rsidRDefault="00F42FB8" w:rsidP="00F42FB8">
      <w:pPr>
        <w:pStyle w:val="TerminalDisplay"/>
      </w:pPr>
      <w:r>
        <w:t>interface Ethernet0/0/8</w:t>
      </w:r>
    </w:p>
    <w:p w14:paraId="5967D77E" w14:textId="77777777" w:rsidR="00F42FB8" w:rsidRDefault="00F42FB8" w:rsidP="00F42FB8">
      <w:pPr>
        <w:pStyle w:val="TerminalDisplay"/>
      </w:pPr>
      <w:r>
        <w:lastRenderedPageBreak/>
        <w:t xml:space="preserve"> port link-type access</w:t>
      </w:r>
    </w:p>
    <w:p w14:paraId="7FC2DE2D" w14:textId="77777777" w:rsidR="00F42FB8" w:rsidRDefault="00F42FB8" w:rsidP="00F42FB8">
      <w:pPr>
        <w:pStyle w:val="TerminalDisplay"/>
      </w:pPr>
      <w:r>
        <w:t xml:space="preserve"> port default vlan 103</w:t>
      </w:r>
    </w:p>
    <w:p w14:paraId="71D269A4" w14:textId="77777777" w:rsidR="00F42FB8" w:rsidRDefault="00F42FB8" w:rsidP="00F42FB8">
      <w:pPr>
        <w:pStyle w:val="TerminalDisplay"/>
      </w:pPr>
      <w:r>
        <w:t>#</w:t>
      </w:r>
    </w:p>
    <w:p w14:paraId="302BBE2D" w14:textId="77777777" w:rsidR="00F42FB8" w:rsidRDefault="00F42FB8" w:rsidP="00F42FB8">
      <w:pPr>
        <w:pStyle w:val="TerminalDisplay"/>
      </w:pPr>
      <w:r>
        <w:t>interface Ethernet0/0/9</w:t>
      </w:r>
    </w:p>
    <w:p w14:paraId="192B9918" w14:textId="77777777" w:rsidR="00F42FB8" w:rsidRDefault="00F42FB8" w:rsidP="00F42FB8">
      <w:pPr>
        <w:pStyle w:val="TerminalDisplay"/>
      </w:pPr>
      <w:r>
        <w:t xml:space="preserve"> port link-type access</w:t>
      </w:r>
    </w:p>
    <w:p w14:paraId="389CF1E7" w14:textId="77777777" w:rsidR="00F42FB8" w:rsidRDefault="00F42FB8" w:rsidP="00F42FB8">
      <w:pPr>
        <w:pStyle w:val="TerminalDisplay"/>
      </w:pPr>
      <w:r>
        <w:t xml:space="preserve"> port default vlan 103</w:t>
      </w:r>
    </w:p>
    <w:p w14:paraId="77F90FFE" w14:textId="77777777" w:rsidR="00F42FB8" w:rsidRDefault="00F42FB8" w:rsidP="00F42FB8">
      <w:pPr>
        <w:pStyle w:val="TerminalDisplay"/>
      </w:pPr>
      <w:r>
        <w:t>#</w:t>
      </w:r>
    </w:p>
    <w:p w14:paraId="28E784C0" w14:textId="77777777" w:rsidR="00F42FB8" w:rsidRDefault="00F42FB8" w:rsidP="00F42FB8">
      <w:pPr>
        <w:pStyle w:val="TerminalDisplay"/>
      </w:pPr>
      <w:r>
        <w:t>interface Ethernet0/0/10</w:t>
      </w:r>
    </w:p>
    <w:p w14:paraId="54DC8ECB" w14:textId="77777777" w:rsidR="00F42FB8" w:rsidRDefault="00F42FB8" w:rsidP="00F42FB8">
      <w:pPr>
        <w:pStyle w:val="TerminalDisplay"/>
      </w:pPr>
      <w:r>
        <w:t xml:space="preserve"> port link-type access</w:t>
      </w:r>
    </w:p>
    <w:p w14:paraId="2C5EE1CE" w14:textId="77777777" w:rsidR="00F42FB8" w:rsidRDefault="00F42FB8" w:rsidP="00F42FB8">
      <w:pPr>
        <w:pStyle w:val="TerminalDisplay"/>
      </w:pPr>
      <w:r>
        <w:t xml:space="preserve"> port default vlan 103</w:t>
      </w:r>
    </w:p>
    <w:p w14:paraId="4F09706E" w14:textId="77777777" w:rsidR="00F42FB8" w:rsidRDefault="00F42FB8" w:rsidP="00F42FB8">
      <w:pPr>
        <w:pStyle w:val="TerminalDisplay"/>
      </w:pPr>
      <w:r>
        <w:t>#</w:t>
      </w:r>
    </w:p>
    <w:p w14:paraId="382B0893" w14:textId="77777777" w:rsidR="00F42FB8" w:rsidRDefault="00F42FB8" w:rsidP="00F42FB8">
      <w:pPr>
        <w:pStyle w:val="TerminalDisplay"/>
      </w:pPr>
      <w:r>
        <w:t>interface Ethernet0/0/11</w:t>
      </w:r>
    </w:p>
    <w:p w14:paraId="65F4B65C" w14:textId="77777777" w:rsidR="00F42FB8" w:rsidRDefault="00F42FB8" w:rsidP="00F42FB8">
      <w:pPr>
        <w:pStyle w:val="TerminalDisplay"/>
      </w:pPr>
      <w:r>
        <w:t xml:space="preserve"> port link-type access</w:t>
      </w:r>
    </w:p>
    <w:p w14:paraId="7804C1C8" w14:textId="77777777" w:rsidR="00F42FB8" w:rsidRDefault="00F42FB8" w:rsidP="00F42FB8">
      <w:pPr>
        <w:pStyle w:val="TerminalDisplay"/>
      </w:pPr>
      <w:r>
        <w:t xml:space="preserve"> port default vlan 103</w:t>
      </w:r>
    </w:p>
    <w:p w14:paraId="698B181B" w14:textId="77777777" w:rsidR="00F42FB8" w:rsidRDefault="00F42FB8" w:rsidP="00F42FB8">
      <w:pPr>
        <w:pStyle w:val="TerminalDisplay"/>
      </w:pPr>
      <w:r>
        <w:t>#</w:t>
      </w:r>
    </w:p>
    <w:p w14:paraId="1828A6CB" w14:textId="77777777" w:rsidR="00F42FB8" w:rsidRDefault="00F42FB8" w:rsidP="00F42FB8">
      <w:pPr>
        <w:pStyle w:val="TerminalDisplay"/>
      </w:pPr>
      <w:r>
        <w:t>interface Ethernet0/0/12</w:t>
      </w:r>
    </w:p>
    <w:p w14:paraId="6A936B32" w14:textId="77777777" w:rsidR="00F42FB8" w:rsidRDefault="00F42FB8" w:rsidP="00F42FB8">
      <w:pPr>
        <w:pStyle w:val="TerminalDisplay"/>
      </w:pPr>
      <w:r>
        <w:t xml:space="preserve"> port link-type access</w:t>
      </w:r>
    </w:p>
    <w:p w14:paraId="348458DF" w14:textId="77777777" w:rsidR="00F42FB8" w:rsidRDefault="00F42FB8" w:rsidP="00F42FB8">
      <w:pPr>
        <w:pStyle w:val="TerminalDisplay"/>
      </w:pPr>
      <w:r>
        <w:t xml:space="preserve"> port default vlan 103</w:t>
      </w:r>
    </w:p>
    <w:p w14:paraId="54523894" w14:textId="77777777" w:rsidR="00F42FB8" w:rsidRDefault="00F42FB8" w:rsidP="00F42FB8">
      <w:pPr>
        <w:pStyle w:val="TerminalDisplay"/>
      </w:pPr>
      <w:r>
        <w:t>#</w:t>
      </w:r>
    </w:p>
    <w:p w14:paraId="7151703C" w14:textId="77777777" w:rsidR="00F42FB8" w:rsidRDefault="00F42FB8" w:rsidP="00F42FB8">
      <w:pPr>
        <w:pStyle w:val="TerminalDisplay"/>
      </w:pPr>
      <w:r>
        <w:t>interface Ethernet0/0/13</w:t>
      </w:r>
    </w:p>
    <w:p w14:paraId="5C4BB245" w14:textId="77777777" w:rsidR="00F42FB8" w:rsidRDefault="00F42FB8" w:rsidP="00F42FB8">
      <w:pPr>
        <w:pStyle w:val="TerminalDisplay"/>
      </w:pPr>
      <w:r>
        <w:t xml:space="preserve"> port link-type access</w:t>
      </w:r>
    </w:p>
    <w:p w14:paraId="5F02E04C" w14:textId="77777777" w:rsidR="00F42FB8" w:rsidRDefault="00F42FB8" w:rsidP="00F42FB8">
      <w:pPr>
        <w:pStyle w:val="TerminalDisplay"/>
      </w:pPr>
      <w:r>
        <w:t xml:space="preserve"> port default vlan 103</w:t>
      </w:r>
    </w:p>
    <w:p w14:paraId="0C63BEA5" w14:textId="77777777" w:rsidR="00F42FB8" w:rsidRDefault="00F42FB8" w:rsidP="00F42FB8">
      <w:pPr>
        <w:pStyle w:val="TerminalDisplay"/>
      </w:pPr>
      <w:r>
        <w:t>#</w:t>
      </w:r>
    </w:p>
    <w:p w14:paraId="69957D28" w14:textId="77777777" w:rsidR="00F42FB8" w:rsidRDefault="00F42FB8" w:rsidP="00F42FB8">
      <w:pPr>
        <w:pStyle w:val="TerminalDisplay"/>
      </w:pPr>
      <w:r>
        <w:t>interface Ethernet0/0/14</w:t>
      </w:r>
    </w:p>
    <w:p w14:paraId="26EF50BC" w14:textId="77777777" w:rsidR="00F42FB8" w:rsidRDefault="00F42FB8" w:rsidP="00F42FB8">
      <w:pPr>
        <w:pStyle w:val="TerminalDisplay"/>
      </w:pPr>
      <w:r>
        <w:t xml:space="preserve"> port link-type access</w:t>
      </w:r>
    </w:p>
    <w:p w14:paraId="45F8F0AC" w14:textId="77777777" w:rsidR="00F42FB8" w:rsidRDefault="00F42FB8" w:rsidP="00F42FB8">
      <w:pPr>
        <w:pStyle w:val="TerminalDisplay"/>
      </w:pPr>
      <w:r>
        <w:t xml:space="preserve"> port default vlan 103</w:t>
      </w:r>
    </w:p>
    <w:p w14:paraId="7A35CF0C" w14:textId="77777777" w:rsidR="00F42FB8" w:rsidRDefault="00F42FB8" w:rsidP="00F42FB8">
      <w:pPr>
        <w:pStyle w:val="TerminalDisplay"/>
      </w:pPr>
      <w:r>
        <w:t>#</w:t>
      </w:r>
    </w:p>
    <w:p w14:paraId="7D54F405" w14:textId="77777777" w:rsidR="00F42FB8" w:rsidRDefault="00F42FB8" w:rsidP="00F42FB8">
      <w:pPr>
        <w:pStyle w:val="TerminalDisplay"/>
      </w:pPr>
      <w:r>
        <w:t>interface Ethernet0/0/15</w:t>
      </w:r>
    </w:p>
    <w:p w14:paraId="3F225CFA" w14:textId="77777777" w:rsidR="00F42FB8" w:rsidRDefault="00F42FB8" w:rsidP="00F42FB8">
      <w:pPr>
        <w:pStyle w:val="TerminalDisplay"/>
      </w:pPr>
      <w:r>
        <w:t xml:space="preserve"> port link-type access</w:t>
      </w:r>
    </w:p>
    <w:p w14:paraId="2455B1B9" w14:textId="77777777" w:rsidR="00F42FB8" w:rsidRDefault="00F42FB8" w:rsidP="00F42FB8">
      <w:pPr>
        <w:pStyle w:val="TerminalDisplay"/>
      </w:pPr>
      <w:r>
        <w:t xml:space="preserve"> port default vlan 103</w:t>
      </w:r>
    </w:p>
    <w:p w14:paraId="068FC3F4" w14:textId="77777777" w:rsidR="00F42FB8" w:rsidRDefault="00F42FB8" w:rsidP="00F42FB8">
      <w:pPr>
        <w:pStyle w:val="TerminalDisplay"/>
      </w:pPr>
      <w:r>
        <w:t>#</w:t>
      </w:r>
    </w:p>
    <w:p w14:paraId="545D0E87" w14:textId="77777777" w:rsidR="00F42FB8" w:rsidRDefault="00F42FB8" w:rsidP="00F42FB8">
      <w:pPr>
        <w:pStyle w:val="TerminalDisplay"/>
      </w:pPr>
      <w:r>
        <w:t>interface Ethernet0/0/16</w:t>
      </w:r>
    </w:p>
    <w:p w14:paraId="1103354D" w14:textId="77777777" w:rsidR="00F42FB8" w:rsidRDefault="00F42FB8" w:rsidP="00F42FB8">
      <w:pPr>
        <w:pStyle w:val="TerminalDisplay"/>
      </w:pPr>
      <w:r>
        <w:t xml:space="preserve"> port link-type access</w:t>
      </w:r>
    </w:p>
    <w:p w14:paraId="43207FCC" w14:textId="77777777" w:rsidR="00F42FB8" w:rsidRDefault="00F42FB8" w:rsidP="00F42FB8">
      <w:pPr>
        <w:pStyle w:val="TerminalDisplay"/>
      </w:pPr>
      <w:r>
        <w:t xml:space="preserve"> port default vlan 103</w:t>
      </w:r>
    </w:p>
    <w:p w14:paraId="50D3911F" w14:textId="77777777" w:rsidR="00F42FB8" w:rsidRDefault="00F42FB8" w:rsidP="00F42FB8">
      <w:pPr>
        <w:pStyle w:val="TerminalDisplay"/>
      </w:pPr>
      <w:r>
        <w:t>#</w:t>
      </w:r>
    </w:p>
    <w:p w14:paraId="5F732E32" w14:textId="77777777" w:rsidR="00F42FB8" w:rsidRDefault="00F42FB8" w:rsidP="00F42FB8">
      <w:pPr>
        <w:pStyle w:val="TerminalDisplay"/>
      </w:pPr>
      <w:r>
        <w:t>interface Ethernet0/0/17</w:t>
      </w:r>
    </w:p>
    <w:p w14:paraId="60C02F7F" w14:textId="77777777" w:rsidR="00F42FB8" w:rsidRDefault="00F42FB8" w:rsidP="00F42FB8">
      <w:pPr>
        <w:pStyle w:val="TerminalDisplay"/>
      </w:pPr>
      <w:r>
        <w:t xml:space="preserve"> port link-type access</w:t>
      </w:r>
    </w:p>
    <w:p w14:paraId="47EAF43A" w14:textId="77777777" w:rsidR="00F42FB8" w:rsidRDefault="00F42FB8" w:rsidP="00F42FB8">
      <w:pPr>
        <w:pStyle w:val="TerminalDisplay"/>
      </w:pPr>
      <w:r>
        <w:t xml:space="preserve"> port default vlan 103</w:t>
      </w:r>
    </w:p>
    <w:p w14:paraId="1BA82DCA" w14:textId="77777777" w:rsidR="00F42FB8" w:rsidRDefault="00F42FB8" w:rsidP="00F42FB8">
      <w:pPr>
        <w:pStyle w:val="TerminalDisplay"/>
      </w:pPr>
      <w:r>
        <w:t>#</w:t>
      </w:r>
    </w:p>
    <w:p w14:paraId="1DF15442" w14:textId="77777777" w:rsidR="00F42FB8" w:rsidRDefault="00F42FB8" w:rsidP="00F42FB8">
      <w:pPr>
        <w:pStyle w:val="TerminalDisplay"/>
      </w:pPr>
      <w:r>
        <w:t>interface Ethernet0/0/18</w:t>
      </w:r>
    </w:p>
    <w:p w14:paraId="4E3A3274" w14:textId="77777777" w:rsidR="00F42FB8" w:rsidRDefault="00F42FB8" w:rsidP="00F42FB8">
      <w:pPr>
        <w:pStyle w:val="TerminalDisplay"/>
      </w:pPr>
      <w:r>
        <w:t xml:space="preserve"> port link-type access</w:t>
      </w:r>
    </w:p>
    <w:p w14:paraId="29AE7B1C" w14:textId="77777777" w:rsidR="00F42FB8" w:rsidRDefault="00F42FB8" w:rsidP="00F42FB8">
      <w:pPr>
        <w:pStyle w:val="TerminalDisplay"/>
      </w:pPr>
      <w:r>
        <w:t xml:space="preserve"> port default vlan 103</w:t>
      </w:r>
    </w:p>
    <w:p w14:paraId="25B5BB63" w14:textId="77777777" w:rsidR="00F42FB8" w:rsidRDefault="00F42FB8" w:rsidP="00F42FB8">
      <w:pPr>
        <w:pStyle w:val="TerminalDisplay"/>
      </w:pPr>
      <w:r>
        <w:t>#</w:t>
      </w:r>
    </w:p>
    <w:p w14:paraId="47E2931D" w14:textId="77777777" w:rsidR="00F42FB8" w:rsidRDefault="00F42FB8" w:rsidP="00F42FB8">
      <w:pPr>
        <w:pStyle w:val="TerminalDisplay"/>
      </w:pPr>
      <w:r>
        <w:t>interface Ethernet0/0/19</w:t>
      </w:r>
    </w:p>
    <w:p w14:paraId="5A32AAAE" w14:textId="77777777" w:rsidR="00F42FB8" w:rsidRDefault="00F42FB8" w:rsidP="00F42FB8">
      <w:pPr>
        <w:pStyle w:val="TerminalDisplay"/>
      </w:pPr>
      <w:r>
        <w:t xml:space="preserve"> port link-type access</w:t>
      </w:r>
    </w:p>
    <w:p w14:paraId="64CACBAC" w14:textId="77777777" w:rsidR="00F42FB8" w:rsidRDefault="00F42FB8" w:rsidP="00F42FB8">
      <w:pPr>
        <w:pStyle w:val="TerminalDisplay"/>
      </w:pPr>
      <w:r>
        <w:t xml:space="preserve"> port default vlan 103</w:t>
      </w:r>
    </w:p>
    <w:p w14:paraId="52F465FE" w14:textId="77777777" w:rsidR="00F42FB8" w:rsidRDefault="00F42FB8" w:rsidP="00F42FB8">
      <w:pPr>
        <w:pStyle w:val="TerminalDisplay"/>
      </w:pPr>
      <w:r>
        <w:t>#</w:t>
      </w:r>
    </w:p>
    <w:p w14:paraId="04F99951" w14:textId="77777777" w:rsidR="00F42FB8" w:rsidRDefault="00F42FB8" w:rsidP="00F42FB8">
      <w:pPr>
        <w:pStyle w:val="TerminalDisplay"/>
      </w:pPr>
      <w:r>
        <w:t>interface Ethernet0/0/20</w:t>
      </w:r>
    </w:p>
    <w:p w14:paraId="767B7C4F" w14:textId="77777777" w:rsidR="00F42FB8" w:rsidRDefault="00F42FB8" w:rsidP="00F42FB8">
      <w:pPr>
        <w:pStyle w:val="TerminalDisplay"/>
      </w:pPr>
      <w:r>
        <w:t xml:space="preserve"> port link-type trunk</w:t>
      </w:r>
    </w:p>
    <w:p w14:paraId="7A5CD244" w14:textId="77777777" w:rsidR="00F42FB8" w:rsidRDefault="00F42FB8" w:rsidP="00F42FB8">
      <w:pPr>
        <w:pStyle w:val="TerminalDisplay"/>
      </w:pPr>
      <w:r>
        <w:t xml:space="preserve"> port trunk pvid vlan 207</w:t>
      </w:r>
    </w:p>
    <w:p w14:paraId="55FB6660" w14:textId="77777777" w:rsidR="00F42FB8" w:rsidRDefault="00F42FB8" w:rsidP="00F42FB8">
      <w:pPr>
        <w:pStyle w:val="TerminalDisplay"/>
      </w:pPr>
      <w:r>
        <w:t xml:space="preserve"> port trunk allow-pass vlan 107 207</w:t>
      </w:r>
    </w:p>
    <w:p w14:paraId="28934B77" w14:textId="77777777" w:rsidR="00F42FB8" w:rsidRDefault="00F42FB8" w:rsidP="00F42FB8">
      <w:pPr>
        <w:pStyle w:val="TerminalDisplay"/>
      </w:pPr>
      <w:r>
        <w:t>#</w:t>
      </w:r>
    </w:p>
    <w:p w14:paraId="35C2DEDC" w14:textId="77777777" w:rsidR="00F42FB8" w:rsidRDefault="00F42FB8" w:rsidP="00F42FB8">
      <w:pPr>
        <w:pStyle w:val="TerminalDisplay"/>
      </w:pPr>
      <w:r>
        <w:t>interface GigabitEthernet0/0/1</w:t>
      </w:r>
    </w:p>
    <w:p w14:paraId="0FEC7478" w14:textId="77777777" w:rsidR="00F42FB8" w:rsidRDefault="00F42FB8" w:rsidP="00F42FB8">
      <w:pPr>
        <w:pStyle w:val="TerminalDisplay"/>
      </w:pPr>
      <w:r>
        <w:t xml:space="preserve"> port link-type trunk</w:t>
      </w:r>
    </w:p>
    <w:p w14:paraId="7D3CCB33" w14:textId="77777777" w:rsidR="00F42FB8" w:rsidRDefault="00F42FB8" w:rsidP="00F42FB8">
      <w:pPr>
        <w:pStyle w:val="TerminalDisplay"/>
      </w:pPr>
      <w:r>
        <w:t xml:space="preserve"> port trunk pvid vlan 3</w:t>
      </w:r>
    </w:p>
    <w:p w14:paraId="204C58CB" w14:textId="77777777" w:rsidR="00F42FB8" w:rsidRDefault="00F42FB8" w:rsidP="00F42FB8">
      <w:pPr>
        <w:pStyle w:val="TerminalDisplay"/>
      </w:pPr>
      <w:r>
        <w:lastRenderedPageBreak/>
        <w:t xml:space="preserve"> port trunk allow-pass vlan 3 103 107 207</w:t>
      </w:r>
    </w:p>
    <w:p w14:paraId="2BF72190" w14:textId="77777777" w:rsidR="00F42FB8" w:rsidRDefault="00F42FB8" w:rsidP="00F42FB8">
      <w:pPr>
        <w:pStyle w:val="TerminalDisplay"/>
      </w:pPr>
      <w:r>
        <w:t>#</w:t>
      </w:r>
    </w:p>
    <w:p w14:paraId="42CF6588" w14:textId="77777777" w:rsidR="00F42FB8" w:rsidRDefault="00F42FB8" w:rsidP="00F42FB8">
      <w:pPr>
        <w:pStyle w:val="TerminalDisplay"/>
      </w:pPr>
      <w:r>
        <w:t>ip route-static 0.0.0.0 0.0.0.0 192.168.3.254</w:t>
      </w:r>
    </w:p>
    <w:p w14:paraId="2976F28A" w14:textId="77777777" w:rsidR="00F42FB8" w:rsidRDefault="00F42FB8" w:rsidP="00F42FB8">
      <w:pPr>
        <w:pStyle w:val="TerminalDisplay"/>
      </w:pPr>
      <w:r>
        <w:t>#</w:t>
      </w:r>
    </w:p>
    <w:p w14:paraId="534373B2" w14:textId="77777777" w:rsidR="00F42FB8" w:rsidRDefault="00F42FB8" w:rsidP="00F42FB8">
      <w:pPr>
        <w:pStyle w:val="TerminalDisplay"/>
      </w:pPr>
      <w:r>
        <w:t>snmp-agent</w:t>
      </w:r>
    </w:p>
    <w:p w14:paraId="5DBA4C27" w14:textId="77777777" w:rsidR="00F42FB8" w:rsidRDefault="00F42FB8" w:rsidP="00F42FB8">
      <w:pPr>
        <w:pStyle w:val="TerminalDisplay"/>
      </w:pPr>
      <w:r>
        <w:t>snmp-agent local-engineid 800007DB034C1FCCF3804A</w:t>
      </w:r>
    </w:p>
    <w:p w14:paraId="4F0861DD" w14:textId="77777777" w:rsidR="00F42FB8" w:rsidRDefault="00F42FB8" w:rsidP="00F42FB8">
      <w:pPr>
        <w:pStyle w:val="TerminalDisplay"/>
      </w:pPr>
      <w:r>
        <w:t>snmp-agent sys-info version v3</w:t>
      </w:r>
    </w:p>
    <w:p w14:paraId="0F9F3221" w14:textId="77777777" w:rsidR="00F42FB8" w:rsidRDefault="00F42FB8" w:rsidP="00F42FB8">
      <w:pPr>
        <w:pStyle w:val="TerminalDisplay"/>
      </w:pPr>
      <w:r>
        <w:t>snmp-agent group v3 datacom privacy</w:t>
      </w:r>
    </w:p>
    <w:p w14:paraId="6952E378" w14:textId="77777777" w:rsidR="00F42FB8" w:rsidRDefault="00F42FB8" w:rsidP="00F42FB8">
      <w:pPr>
        <w:pStyle w:val="TerminalDisplay"/>
      </w:pPr>
      <w:r>
        <w:t>snmp-agent target-host trap address udp-domain 192.168.100.2 params securityname</w:t>
      </w:r>
    </w:p>
    <w:p w14:paraId="2BED5760" w14:textId="77777777" w:rsidR="00F42FB8" w:rsidRDefault="00F42FB8" w:rsidP="00F42FB8">
      <w:pPr>
        <w:pStyle w:val="TerminalDisplay"/>
      </w:pPr>
      <w:r>
        <w:t xml:space="preserve"> datacom v3</w:t>
      </w:r>
    </w:p>
    <w:p w14:paraId="4B3DBD1D" w14:textId="77777777" w:rsidR="00F42FB8" w:rsidRDefault="00F42FB8" w:rsidP="00F42FB8">
      <w:pPr>
        <w:pStyle w:val="TerminalDisplay"/>
      </w:pPr>
      <w:r>
        <w:t>snmp-agent usm-user v3 test datacom authentication-mode md5 0=.SBW74%B[6NT)&gt;.&gt;:]</w:t>
      </w:r>
    </w:p>
    <w:p w14:paraId="1A8CE711" w14:textId="77777777" w:rsidR="00F42FB8" w:rsidRDefault="00F42FB8" w:rsidP="00F42FB8">
      <w:pPr>
        <w:pStyle w:val="TerminalDisplay"/>
      </w:pPr>
      <w:r>
        <w:t>aA!! privacy-mode des56 0=.SBW74%B[6NT)&gt;.&gt;:]aA!!</w:t>
      </w:r>
    </w:p>
    <w:p w14:paraId="2A892F60" w14:textId="77777777" w:rsidR="00F42FB8" w:rsidRDefault="00F42FB8" w:rsidP="00F42FB8">
      <w:pPr>
        <w:pStyle w:val="TerminalDisplay"/>
      </w:pPr>
      <w:r>
        <w:t>snmp-agent trap source Vlanif3</w:t>
      </w:r>
    </w:p>
    <w:p w14:paraId="6BEB3231" w14:textId="77777777" w:rsidR="00F42FB8" w:rsidRDefault="00F42FB8" w:rsidP="00F42FB8">
      <w:pPr>
        <w:pStyle w:val="TerminalDisplay"/>
      </w:pPr>
      <w:r>
        <w:t>snmp-agent trap enable</w:t>
      </w:r>
    </w:p>
    <w:p w14:paraId="38F1641C" w14:textId="77777777" w:rsidR="00F42FB8" w:rsidRDefault="00F42FB8" w:rsidP="00F42FB8">
      <w:pPr>
        <w:pStyle w:val="TerminalDisplay"/>
      </w:pPr>
      <w:r>
        <w:t>#</w:t>
      </w:r>
    </w:p>
    <w:p w14:paraId="1F9A45A3" w14:textId="77777777" w:rsidR="00F42FB8" w:rsidRDefault="00F42FB8" w:rsidP="00F42FB8">
      <w:pPr>
        <w:pStyle w:val="TerminalDisplay"/>
      </w:pPr>
      <w:r>
        <w:t>return</w:t>
      </w:r>
    </w:p>
    <w:p w14:paraId="7C6E5248" w14:textId="77777777" w:rsidR="00F42FB8" w:rsidRDefault="00F42FB8" w:rsidP="00F42FB8">
      <w:r>
        <w:t>Конфигурация на F3-ACC3</w:t>
      </w:r>
    </w:p>
    <w:p w14:paraId="2F578CB8" w14:textId="77777777" w:rsidR="00F42FB8" w:rsidRDefault="00F42FB8" w:rsidP="00F42FB8">
      <w:pPr>
        <w:pStyle w:val="TerminalDisplay"/>
      </w:pPr>
      <w:r>
        <w:t>#</w:t>
      </w:r>
    </w:p>
    <w:p w14:paraId="4CBE2C5C" w14:textId="77777777" w:rsidR="00F42FB8" w:rsidRDefault="00F42FB8" w:rsidP="00F42FB8">
      <w:pPr>
        <w:pStyle w:val="TerminalDisplay"/>
      </w:pPr>
      <w:r>
        <w:t>sysname F3-ACC3</w:t>
      </w:r>
    </w:p>
    <w:p w14:paraId="36B8A422" w14:textId="77777777" w:rsidR="00F42FB8" w:rsidRDefault="00F42FB8" w:rsidP="00F42FB8">
      <w:pPr>
        <w:pStyle w:val="TerminalDisplay"/>
      </w:pPr>
      <w:r>
        <w:t>#</w:t>
      </w:r>
    </w:p>
    <w:p w14:paraId="647D769B" w14:textId="77777777" w:rsidR="00F42FB8" w:rsidRDefault="00F42FB8" w:rsidP="00F42FB8">
      <w:pPr>
        <w:pStyle w:val="TerminalDisplay"/>
      </w:pPr>
      <w:r>
        <w:t>vlan batch 3 103 to 104</w:t>
      </w:r>
    </w:p>
    <w:p w14:paraId="3C3BF25F" w14:textId="77777777" w:rsidR="00F42FB8" w:rsidRDefault="00F42FB8" w:rsidP="00F42FB8">
      <w:pPr>
        <w:pStyle w:val="TerminalDisplay"/>
      </w:pPr>
      <w:r>
        <w:t>#</w:t>
      </w:r>
    </w:p>
    <w:p w14:paraId="62CE0D16" w14:textId="77777777" w:rsidR="00F42FB8" w:rsidRDefault="00F42FB8" w:rsidP="00F42FB8">
      <w:pPr>
        <w:pStyle w:val="TerminalDisplay"/>
      </w:pPr>
      <w:r>
        <w:t>interface Vlanif3</w:t>
      </w:r>
    </w:p>
    <w:p w14:paraId="15D8F862" w14:textId="77777777" w:rsidR="00F42FB8" w:rsidRDefault="00F42FB8" w:rsidP="00F42FB8">
      <w:pPr>
        <w:pStyle w:val="TerminalDisplay"/>
      </w:pPr>
      <w:r>
        <w:t xml:space="preserve"> ip address 192.168.3.3 255.255.255.0</w:t>
      </w:r>
    </w:p>
    <w:p w14:paraId="3FBD96F3" w14:textId="77777777" w:rsidR="00F42FB8" w:rsidRDefault="00F42FB8" w:rsidP="00F42FB8">
      <w:pPr>
        <w:pStyle w:val="TerminalDisplay"/>
      </w:pPr>
      <w:r>
        <w:t>#</w:t>
      </w:r>
    </w:p>
    <w:p w14:paraId="6754CFD3" w14:textId="77777777" w:rsidR="00F42FB8" w:rsidRDefault="00F42FB8" w:rsidP="00F42FB8">
      <w:pPr>
        <w:pStyle w:val="TerminalDisplay"/>
      </w:pPr>
      <w:r>
        <w:t>interface Ethernet0/0/1</w:t>
      </w:r>
    </w:p>
    <w:p w14:paraId="3BB5D2E7" w14:textId="77777777" w:rsidR="00F42FB8" w:rsidRDefault="00F42FB8" w:rsidP="00F42FB8">
      <w:pPr>
        <w:pStyle w:val="TerminalDisplay"/>
      </w:pPr>
      <w:r>
        <w:t xml:space="preserve"> port link-type access</w:t>
      </w:r>
    </w:p>
    <w:p w14:paraId="4968CE6B" w14:textId="77777777" w:rsidR="00F42FB8" w:rsidRDefault="00F42FB8" w:rsidP="00F42FB8">
      <w:pPr>
        <w:pStyle w:val="TerminalDisplay"/>
      </w:pPr>
      <w:r>
        <w:t xml:space="preserve"> port default vlan 103</w:t>
      </w:r>
    </w:p>
    <w:p w14:paraId="54C3CB4B" w14:textId="77777777" w:rsidR="00F42FB8" w:rsidRDefault="00F42FB8" w:rsidP="00F42FB8">
      <w:pPr>
        <w:pStyle w:val="TerminalDisplay"/>
      </w:pPr>
      <w:r>
        <w:t>#</w:t>
      </w:r>
    </w:p>
    <w:p w14:paraId="765ACFB7" w14:textId="77777777" w:rsidR="00F42FB8" w:rsidRDefault="00F42FB8" w:rsidP="00F42FB8">
      <w:pPr>
        <w:pStyle w:val="TerminalDisplay"/>
      </w:pPr>
      <w:r>
        <w:t>interface Ethernet0/0/2</w:t>
      </w:r>
    </w:p>
    <w:p w14:paraId="14DF86A9" w14:textId="77777777" w:rsidR="00F42FB8" w:rsidRDefault="00F42FB8" w:rsidP="00F42FB8">
      <w:pPr>
        <w:pStyle w:val="TerminalDisplay"/>
      </w:pPr>
      <w:r>
        <w:t xml:space="preserve"> port link-type access</w:t>
      </w:r>
    </w:p>
    <w:p w14:paraId="5E3DB984" w14:textId="77777777" w:rsidR="00F42FB8" w:rsidRDefault="00F42FB8" w:rsidP="00F42FB8">
      <w:pPr>
        <w:pStyle w:val="TerminalDisplay"/>
      </w:pPr>
      <w:r>
        <w:t xml:space="preserve"> port default vlan 103</w:t>
      </w:r>
    </w:p>
    <w:p w14:paraId="0102D8AB" w14:textId="77777777" w:rsidR="00F42FB8" w:rsidRDefault="00F42FB8" w:rsidP="00F42FB8">
      <w:pPr>
        <w:pStyle w:val="TerminalDisplay"/>
      </w:pPr>
      <w:r>
        <w:t>#</w:t>
      </w:r>
    </w:p>
    <w:p w14:paraId="653ED82F" w14:textId="77777777" w:rsidR="00F42FB8" w:rsidRDefault="00F42FB8" w:rsidP="00F42FB8">
      <w:pPr>
        <w:pStyle w:val="TerminalDisplay"/>
      </w:pPr>
      <w:r>
        <w:t>interface Ethernet0/0/3</w:t>
      </w:r>
    </w:p>
    <w:p w14:paraId="36F86887" w14:textId="77777777" w:rsidR="00F42FB8" w:rsidRDefault="00F42FB8" w:rsidP="00F42FB8">
      <w:pPr>
        <w:pStyle w:val="TerminalDisplay"/>
      </w:pPr>
      <w:r>
        <w:t xml:space="preserve"> port link-type access</w:t>
      </w:r>
    </w:p>
    <w:p w14:paraId="72CEE618" w14:textId="77777777" w:rsidR="00F42FB8" w:rsidRDefault="00F42FB8" w:rsidP="00F42FB8">
      <w:pPr>
        <w:pStyle w:val="TerminalDisplay"/>
      </w:pPr>
      <w:r>
        <w:t xml:space="preserve"> port default vlan 103</w:t>
      </w:r>
    </w:p>
    <w:p w14:paraId="065E2BDF" w14:textId="77777777" w:rsidR="00F42FB8" w:rsidRDefault="00F42FB8" w:rsidP="00F42FB8">
      <w:pPr>
        <w:pStyle w:val="TerminalDisplay"/>
      </w:pPr>
      <w:r>
        <w:t>#</w:t>
      </w:r>
    </w:p>
    <w:p w14:paraId="65C5B4F2" w14:textId="77777777" w:rsidR="00F42FB8" w:rsidRDefault="00F42FB8" w:rsidP="00F42FB8">
      <w:pPr>
        <w:pStyle w:val="TerminalDisplay"/>
      </w:pPr>
      <w:r>
        <w:t>interface Ethernet0/0/4</w:t>
      </w:r>
    </w:p>
    <w:p w14:paraId="6CBB84D3" w14:textId="77777777" w:rsidR="00F42FB8" w:rsidRDefault="00F42FB8" w:rsidP="00F42FB8">
      <w:pPr>
        <w:pStyle w:val="TerminalDisplay"/>
      </w:pPr>
      <w:r>
        <w:t xml:space="preserve"> port link-type access</w:t>
      </w:r>
    </w:p>
    <w:p w14:paraId="70E3757B" w14:textId="77777777" w:rsidR="00F42FB8" w:rsidRDefault="00F42FB8" w:rsidP="00F42FB8">
      <w:pPr>
        <w:pStyle w:val="TerminalDisplay"/>
      </w:pPr>
      <w:r>
        <w:t xml:space="preserve"> port default vlan 103</w:t>
      </w:r>
    </w:p>
    <w:p w14:paraId="611EE000" w14:textId="77777777" w:rsidR="00F42FB8" w:rsidRDefault="00F42FB8" w:rsidP="00F42FB8">
      <w:pPr>
        <w:pStyle w:val="TerminalDisplay"/>
      </w:pPr>
      <w:r>
        <w:t>#</w:t>
      </w:r>
    </w:p>
    <w:p w14:paraId="788444A0" w14:textId="77777777" w:rsidR="00F42FB8" w:rsidRDefault="00F42FB8" w:rsidP="00F42FB8">
      <w:pPr>
        <w:pStyle w:val="TerminalDisplay"/>
      </w:pPr>
      <w:r>
        <w:t>interface Ethernet0/0/5</w:t>
      </w:r>
    </w:p>
    <w:p w14:paraId="0549AC29" w14:textId="77777777" w:rsidR="00F42FB8" w:rsidRDefault="00F42FB8" w:rsidP="00F42FB8">
      <w:pPr>
        <w:pStyle w:val="TerminalDisplay"/>
      </w:pPr>
      <w:r>
        <w:t xml:space="preserve"> port link-type access</w:t>
      </w:r>
    </w:p>
    <w:p w14:paraId="765E4216" w14:textId="77777777" w:rsidR="00F42FB8" w:rsidRDefault="00F42FB8" w:rsidP="00F42FB8">
      <w:pPr>
        <w:pStyle w:val="TerminalDisplay"/>
      </w:pPr>
      <w:r>
        <w:t xml:space="preserve"> port default vlan 103</w:t>
      </w:r>
    </w:p>
    <w:p w14:paraId="191A31BE" w14:textId="77777777" w:rsidR="00F42FB8" w:rsidRDefault="00F42FB8" w:rsidP="00F42FB8">
      <w:pPr>
        <w:pStyle w:val="TerminalDisplay"/>
      </w:pPr>
      <w:r>
        <w:t>#</w:t>
      </w:r>
    </w:p>
    <w:p w14:paraId="1CF3014B" w14:textId="77777777" w:rsidR="00F42FB8" w:rsidRDefault="00F42FB8" w:rsidP="00F42FB8">
      <w:pPr>
        <w:pStyle w:val="TerminalDisplay"/>
      </w:pPr>
      <w:r>
        <w:t>interface Ethernet0/0/6</w:t>
      </w:r>
    </w:p>
    <w:p w14:paraId="318567B9" w14:textId="77777777" w:rsidR="00F42FB8" w:rsidRDefault="00F42FB8" w:rsidP="00F42FB8">
      <w:pPr>
        <w:pStyle w:val="TerminalDisplay"/>
      </w:pPr>
      <w:r>
        <w:t xml:space="preserve"> port link-type access</w:t>
      </w:r>
    </w:p>
    <w:p w14:paraId="65E8F700" w14:textId="77777777" w:rsidR="00F42FB8" w:rsidRDefault="00F42FB8" w:rsidP="00F42FB8">
      <w:pPr>
        <w:pStyle w:val="TerminalDisplay"/>
      </w:pPr>
      <w:r>
        <w:t xml:space="preserve"> port default vlan 103</w:t>
      </w:r>
    </w:p>
    <w:p w14:paraId="3558B030" w14:textId="77777777" w:rsidR="00F42FB8" w:rsidRDefault="00F42FB8" w:rsidP="00F42FB8">
      <w:pPr>
        <w:pStyle w:val="TerminalDisplay"/>
      </w:pPr>
      <w:r>
        <w:t>#</w:t>
      </w:r>
    </w:p>
    <w:p w14:paraId="266BFE93" w14:textId="77777777" w:rsidR="00F42FB8" w:rsidRDefault="00F42FB8" w:rsidP="00F42FB8">
      <w:pPr>
        <w:pStyle w:val="TerminalDisplay"/>
      </w:pPr>
      <w:r>
        <w:t>interface Ethernet0/0/7</w:t>
      </w:r>
    </w:p>
    <w:p w14:paraId="18121EC7" w14:textId="77777777" w:rsidR="00F42FB8" w:rsidRDefault="00F42FB8" w:rsidP="00F42FB8">
      <w:pPr>
        <w:pStyle w:val="TerminalDisplay"/>
      </w:pPr>
      <w:r>
        <w:t xml:space="preserve"> port link-type access</w:t>
      </w:r>
    </w:p>
    <w:p w14:paraId="0A3375D0" w14:textId="77777777" w:rsidR="00F42FB8" w:rsidRDefault="00F42FB8" w:rsidP="00F42FB8">
      <w:pPr>
        <w:pStyle w:val="TerminalDisplay"/>
      </w:pPr>
      <w:r>
        <w:t xml:space="preserve"> port default vlan 103</w:t>
      </w:r>
    </w:p>
    <w:p w14:paraId="733B64E8" w14:textId="77777777" w:rsidR="00F42FB8" w:rsidRDefault="00F42FB8" w:rsidP="00F42FB8">
      <w:pPr>
        <w:pStyle w:val="TerminalDisplay"/>
      </w:pPr>
      <w:r>
        <w:t>#</w:t>
      </w:r>
    </w:p>
    <w:p w14:paraId="489B08E6" w14:textId="77777777" w:rsidR="00F42FB8" w:rsidRDefault="00F42FB8" w:rsidP="00F42FB8">
      <w:pPr>
        <w:pStyle w:val="TerminalDisplay"/>
      </w:pPr>
      <w:r>
        <w:t>interface Ethernet0/0/8</w:t>
      </w:r>
    </w:p>
    <w:p w14:paraId="7EB139B1" w14:textId="77777777" w:rsidR="00F42FB8" w:rsidRDefault="00F42FB8" w:rsidP="00F42FB8">
      <w:pPr>
        <w:pStyle w:val="TerminalDisplay"/>
      </w:pPr>
      <w:r>
        <w:lastRenderedPageBreak/>
        <w:t xml:space="preserve"> port link-type access</w:t>
      </w:r>
    </w:p>
    <w:p w14:paraId="6FFF28D8" w14:textId="77777777" w:rsidR="00F42FB8" w:rsidRDefault="00F42FB8" w:rsidP="00F42FB8">
      <w:pPr>
        <w:pStyle w:val="TerminalDisplay"/>
      </w:pPr>
      <w:r>
        <w:t xml:space="preserve"> port default vlan 103</w:t>
      </w:r>
    </w:p>
    <w:p w14:paraId="2ACED5E4" w14:textId="77777777" w:rsidR="00F42FB8" w:rsidRDefault="00F42FB8" w:rsidP="00F42FB8">
      <w:pPr>
        <w:pStyle w:val="TerminalDisplay"/>
      </w:pPr>
      <w:r>
        <w:t>#</w:t>
      </w:r>
    </w:p>
    <w:p w14:paraId="5BF04333" w14:textId="77777777" w:rsidR="00F42FB8" w:rsidRDefault="00F42FB8" w:rsidP="00F42FB8">
      <w:pPr>
        <w:pStyle w:val="TerminalDisplay"/>
      </w:pPr>
      <w:r>
        <w:t>interface Ethernet0/0/9</w:t>
      </w:r>
    </w:p>
    <w:p w14:paraId="2B4EDE49" w14:textId="77777777" w:rsidR="00F42FB8" w:rsidRDefault="00F42FB8" w:rsidP="00F42FB8">
      <w:pPr>
        <w:pStyle w:val="TerminalDisplay"/>
      </w:pPr>
      <w:r>
        <w:t xml:space="preserve"> port link-type access</w:t>
      </w:r>
    </w:p>
    <w:p w14:paraId="0BB2596F" w14:textId="77777777" w:rsidR="00F42FB8" w:rsidRDefault="00F42FB8" w:rsidP="00F42FB8">
      <w:pPr>
        <w:pStyle w:val="TerminalDisplay"/>
      </w:pPr>
      <w:r>
        <w:t xml:space="preserve"> port default vlan 103</w:t>
      </w:r>
    </w:p>
    <w:p w14:paraId="541DB2AB" w14:textId="77777777" w:rsidR="00F42FB8" w:rsidRDefault="00F42FB8" w:rsidP="00F42FB8">
      <w:pPr>
        <w:pStyle w:val="TerminalDisplay"/>
      </w:pPr>
      <w:r>
        <w:t>#</w:t>
      </w:r>
    </w:p>
    <w:p w14:paraId="125C1E92" w14:textId="77777777" w:rsidR="00F42FB8" w:rsidRDefault="00F42FB8" w:rsidP="00F42FB8">
      <w:pPr>
        <w:pStyle w:val="TerminalDisplay"/>
      </w:pPr>
      <w:r>
        <w:t>interface Ethernet0/0/10</w:t>
      </w:r>
    </w:p>
    <w:p w14:paraId="730D6F59" w14:textId="77777777" w:rsidR="00F42FB8" w:rsidRDefault="00F42FB8" w:rsidP="00F42FB8">
      <w:pPr>
        <w:pStyle w:val="TerminalDisplay"/>
      </w:pPr>
      <w:r>
        <w:t xml:space="preserve"> port link-type access</w:t>
      </w:r>
    </w:p>
    <w:p w14:paraId="65759EE4" w14:textId="77777777" w:rsidR="00F42FB8" w:rsidRDefault="00F42FB8" w:rsidP="00F42FB8">
      <w:pPr>
        <w:pStyle w:val="TerminalDisplay"/>
      </w:pPr>
      <w:r>
        <w:t xml:space="preserve"> port default vlan 103</w:t>
      </w:r>
    </w:p>
    <w:p w14:paraId="6C5D90E1" w14:textId="77777777" w:rsidR="00F42FB8" w:rsidRDefault="00F42FB8" w:rsidP="00F42FB8">
      <w:pPr>
        <w:pStyle w:val="TerminalDisplay"/>
      </w:pPr>
      <w:r>
        <w:t>#</w:t>
      </w:r>
    </w:p>
    <w:p w14:paraId="5C8BF1D6" w14:textId="77777777" w:rsidR="00F42FB8" w:rsidRDefault="00F42FB8" w:rsidP="00F42FB8">
      <w:pPr>
        <w:pStyle w:val="TerminalDisplay"/>
      </w:pPr>
      <w:r>
        <w:t>interface Ethernet0/0/11</w:t>
      </w:r>
    </w:p>
    <w:p w14:paraId="7FC9805F" w14:textId="77777777" w:rsidR="00F42FB8" w:rsidRDefault="00F42FB8" w:rsidP="00F42FB8">
      <w:pPr>
        <w:pStyle w:val="TerminalDisplay"/>
      </w:pPr>
      <w:r>
        <w:t xml:space="preserve"> port link-type access</w:t>
      </w:r>
    </w:p>
    <w:p w14:paraId="704EB059" w14:textId="77777777" w:rsidR="00F42FB8" w:rsidRDefault="00F42FB8" w:rsidP="009937EB">
      <w:pPr>
        <w:pStyle w:val="TerminalDisplay"/>
        <w:spacing w:line="220" w:lineRule="atLeast"/>
      </w:pPr>
      <w:r>
        <w:t xml:space="preserve"> port default vlan 104</w:t>
      </w:r>
    </w:p>
    <w:p w14:paraId="15D03FA5" w14:textId="77777777" w:rsidR="00F42FB8" w:rsidRDefault="00F42FB8" w:rsidP="009937EB">
      <w:pPr>
        <w:pStyle w:val="TerminalDisplay"/>
        <w:spacing w:line="220" w:lineRule="atLeast"/>
      </w:pPr>
      <w:r>
        <w:t>#</w:t>
      </w:r>
    </w:p>
    <w:p w14:paraId="71265369" w14:textId="77777777" w:rsidR="00F42FB8" w:rsidRDefault="00F42FB8" w:rsidP="009937EB">
      <w:pPr>
        <w:pStyle w:val="TerminalDisplay"/>
        <w:spacing w:line="220" w:lineRule="atLeast"/>
      </w:pPr>
      <w:r>
        <w:t>interface Ethernet0/0/12</w:t>
      </w:r>
    </w:p>
    <w:p w14:paraId="665AE55E" w14:textId="77777777" w:rsidR="00F42FB8" w:rsidRDefault="00F42FB8" w:rsidP="009937EB">
      <w:pPr>
        <w:pStyle w:val="TerminalDisplay"/>
        <w:spacing w:line="220" w:lineRule="atLeast"/>
      </w:pPr>
      <w:r>
        <w:t xml:space="preserve"> port link-type access</w:t>
      </w:r>
    </w:p>
    <w:p w14:paraId="481E3BA9" w14:textId="77777777" w:rsidR="00F42FB8" w:rsidRDefault="00F42FB8" w:rsidP="009937EB">
      <w:pPr>
        <w:pStyle w:val="TerminalDisplay"/>
        <w:spacing w:line="220" w:lineRule="atLeast"/>
      </w:pPr>
      <w:r>
        <w:t xml:space="preserve"> port default vlan 104</w:t>
      </w:r>
    </w:p>
    <w:p w14:paraId="4AE3AD8B" w14:textId="77777777" w:rsidR="00F42FB8" w:rsidRDefault="00F42FB8" w:rsidP="009937EB">
      <w:pPr>
        <w:pStyle w:val="TerminalDisplay"/>
        <w:spacing w:line="220" w:lineRule="atLeast"/>
      </w:pPr>
      <w:r>
        <w:t>#</w:t>
      </w:r>
    </w:p>
    <w:p w14:paraId="1B857D99" w14:textId="77777777" w:rsidR="00F42FB8" w:rsidRDefault="00F42FB8" w:rsidP="009937EB">
      <w:pPr>
        <w:pStyle w:val="TerminalDisplay"/>
        <w:spacing w:line="220" w:lineRule="atLeast"/>
      </w:pPr>
      <w:r>
        <w:t>interface Ethernet0/0/13</w:t>
      </w:r>
    </w:p>
    <w:p w14:paraId="6B3010B9" w14:textId="77777777" w:rsidR="00F42FB8" w:rsidRDefault="00F42FB8" w:rsidP="009937EB">
      <w:pPr>
        <w:pStyle w:val="TerminalDisplay"/>
        <w:spacing w:line="220" w:lineRule="atLeast"/>
      </w:pPr>
      <w:r>
        <w:t xml:space="preserve"> port link-type access</w:t>
      </w:r>
    </w:p>
    <w:p w14:paraId="2DFE879D" w14:textId="77777777" w:rsidR="00F42FB8" w:rsidRDefault="00F42FB8" w:rsidP="009937EB">
      <w:pPr>
        <w:pStyle w:val="TerminalDisplay"/>
        <w:spacing w:line="220" w:lineRule="atLeast"/>
      </w:pPr>
      <w:r>
        <w:t xml:space="preserve"> port default vlan 104</w:t>
      </w:r>
    </w:p>
    <w:p w14:paraId="18A555FF" w14:textId="77777777" w:rsidR="00F42FB8" w:rsidRDefault="00F42FB8" w:rsidP="009937EB">
      <w:pPr>
        <w:pStyle w:val="TerminalDisplay"/>
        <w:spacing w:line="220" w:lineRule="atLeast"/>
      </w:pPr>
      <w:r>
        <w:t>#</w:t>
      </w:r>
    </w:p>
    <w:p w14:paraId="19E0E7D0" w14:textId="77777777" w:rsidR="00F42FB8" w:rsidRDefault="00F42FB8" w:rsidP="009937EB">
      <w:pPr>
        <w:pStyle w:val="TerminalDisplay"/>
        <w:spacing w:line="220" w:lineRule="atLeast"/>
      </w:pPr>
      <w:r>
        <w:t>interface Ethernet0/0/14</w:t>
      </w:r>
    </w:p>
    <w:p w14:paraId="6429D7AC" w14:textId="77777777" w:rsidR="00F42FB8" w:rsidRDefault="00F42FB8" w:rsidP="009937EB">
      <w:pPr>
        <w:pStyle w:val="TerminalDisplay"/>
        <w:spacing w:line="220" w:lineRule="atLeast"/>
      </w:pPr>
      <w:r>
        <w:t xml:space="preserve"> port link-type access</w:t>
      </w:r>
    </w:p>
    <w:p w14:paraId="3443DBC5" w14:textId="77777777" w:rsidR="00F42FB8" w:rsidRDefault="00F42FB8" w:rsidP="009937EB">
      <w:pPr>
        <w:pStyle w:val="TerminalDisplay"/>
        <w:spacing w:line="220" w:lineRule="atLeast"/>
      </w:pPr>
      <w:r>
        <w:t xml:space="preserve"> port default vlan 104</w:t>
      </w:r>
    </w:p>
    <w:p w14:paraId="2A52D8D4" w14:textId="77777777" w:rsidR="00F42FB8" w:rsidRDefault="00F42FB8" w:rsidP="009937EB">
      <w:pPr>
        <w:pStyle w:val="TerminalDisplay"/>
        <w:spacing w:line="220" w:lineRule="atLeast"/>
      </w:pPr>
      <w:r>
        <w:t>#</w:t>
      </w:r>
    </w:p>
    <w:p w14:paraId="475502B3" w14:textId="77777777" w:rsidR="00F42FB8" w:rsidRDefault="00F42FB8" w:rsidP="009937EB">
      <w:pPr>
        <w:pStyle w:val="TerminalDisplay"/>
        <w:spacing w:line="220" w:lineRule="atLeast"/>
      </w:pPr>
      <w:r>
        <w:t>interface Ethernet0/0/15</w:t>
      </w:r>
    </w:p>
    <w:p w14:paraId="23556405" w14:textId="77777777" w:rsidR="00F42FB8" w:rsidRDefault="00F42FB8" w:rsidP="009937EB">
      <w:pPr>
        <w:pStyle w:val="TerminalDisplay"/>
        <w:spacing w:line="220" w:lineRule="atLeast"/>
      </w:pPr>
      <w:r>
        <w:t xml:space="preserve"> port link-type access</w:t>
      </w:r>
    </w:p>
    <w:p w14:paraId="1DEAE93D" w14:textId="77777777" w:rsidR="00F42FB8" w:rsidRDefault="00F42FB8" w:rsidP="009937EB">
      <w:pPr>
        <w:pStyle w:val="TerminalDisplay"/>
        <w:spacing w:line="220" w:lineRule="atLeast"/>
      </w:pPr>
      <w:r>
        <w:t xml:space="preserve"> port default vlan 104</w:t>
      </w:r>
    </w:p>
    <w:p w14:paraId="58027F55" w14:textId="77777777" w:rsidR="00F42FB8" w:rsidRDefault="00F42FB8" w:rsidP="009937EB">
      <w:pPr>
        <w:pStyle w:val="TerminalDisplay"/>
        <w:spacing w:line="220" w:lineRule="atLeast"/>
      </w:pPr>
      <w:r>
        <w:t>#</w:t>
      </w:r>
    </w:p>
    <w:p w14:paraId="72DBC63A" w14:textId="77777777" w:rsidR="00F42FB8" w:rsidRDefault="00F42FB8" w:rsidP="009937EB">
      <w:pPr>
        <w:pStyle w:val="TerminalDisplay"/>
        <w:spacing w:line="220" w:lineRule="atLeast"/>
      </w:pPr>
      <w:r>
        <w:t>interface Ethernet0/0/16</w:t>
      </w:r>
    </w:p>
    <w:p w14:paraId="7450A3EA" w14:textId="77777777" w:rsidR="00F42FB8" w:rsidRDefault="00F42FB8" w:rsidP="009937EB">
      <w:pPr>
        <w:pStyle w:val="TerminalDisplay"/>
        <w:spacing w:line="220" w:lineRule="atLeast"/>
      </w:pPr>
      <w:r>
        <w:t xml:space="preserve"> port link-type access</w:t>
      </w:r>
    </w:p>
    <w:p w14:paraId="54AD4A28" w14:textId="77777777" w:rsidR="00F42FB8" w:rsidRDefault="00F42FB8" w:rsidP="009937EB">
      <w:pPr>
        <w:pStyle w:val="TerminalDisplay"/>
        <w:spacing w:line="220" w:lineRule="atLeast"/>
      </w:pPr>
      <w:r>
        <w:t xml:space="preserve"> port default vlan 104</w:t>
      </w:r>
    </w:p>
    <w:p w14:paraId="1702CE01" w14:textId="77777777" w:rsidR="00F42FB8" w:rsidRDefault="00F42FB8" w:rsidP="009937EB">
      <w:pPr>
        <w:pStyle w:val="TerminalDisplay"/>
        <w:spacing w:line="220" w:lineRule="atLeast"/>
      </w:pPr>
      <w:r>
        <w:t>#</w:t>
      </w:r>
    </w:p>
    <w:p w14:paraId="61A5BE4C" w14:textId="77777777" w:rsidR="00F42FB8" w:rsidRDefault="00F42FB8" w:rsidP="009937EB">
      <w:pPr>
        <w:pStyle w:val="TerminalDisplay"/>
        <w:spacing w:line="220" w:lineRule="atLeast"/>
      </w:pPr>
      <w:r>
        <w:t>interface Ethernet0/0/17</w:t>
      </w:r>
    </w:p>
    <w:p w14:paraId="2E8263D2" w14:textId="77777777" w:rsidR="00F42FB8" w:rsidRDefault="00F42FB8" w:rsidP="009937EB">
      <w:pPr>
        <w:pStyle w:val="TerminalDisplay"/>
        <w:spacing w:line="220" w:lineRule="atLeast"/>
      </w:pPr>
      <w:r>
        <w:t xml:space="preserve"> port link-type access</w:t>
      </w:r>
    </w:p>
    <w:p w14:paraId="5B3C2C94" w14:textId="77777777" w:rsidR="00F42FB8" w:rsidRDefault="00F42FB8" w:rsidP="009937EB">
      <w:pPr>
        <w:pStyle w:val="TerminalDisplay"/>
        <w:spacing w:line="220" w:lineRule="atLeast"/>
      </w:pPr>
      <w:r>
        <w:t xml:space="preserve"> port default vlan 104</w:t>
      </w:r>
    </w:p>
    <w:p w14:paraId="2E8719EF" w14:textId="77777777" w:rsidR="00F42FB8" w:rsidRDefault="00F42FB8" w:rsidP="009937EB">
      <w:pPr>
        <w:pStyle w:val="TerminalDisplay"/>
        <w:spacing w:line="220" w:lineRule="atLeast"/>
      </w:pPr>
      <w:r>
        <w:t>#</w:t>
      </w:r>
    </w:p>
    <w:p w14:paraId="0FFABC72" w14:textId="77777777" w:rsidR="00F42FB8" w:rsidRDefault="00F42FB8" w:rsidP="009937EB">
      <w:pPr>
        <w:pStyle w:val="TerminalDisplay"/>
        <w:spacing w:line="220" w:lineRule="atLeast"/>
      </w:pPr>
      <w:r>
        <w:t>interface Ethernet0/0/18</w:t>
      </w:r>
    </w:p>
    <w:p w14:paraId="211C13FE" w14:textId="77777777" w:rsidR="00F42FB8" w:rsidRDefault="00F42FB8" w:rsidP="009937EB">
      <w:pPr>
        <w:pStyle w:val="TerminalDisplay"/>
        <w:spacing w:line="220" w:lineRule="atLeast"/>
      </w:pPr>
      <w:r>
        <w:t xml:space="preserve"> port link-type access</w:t>
      </w:r>
    </w:p>
    <w:p w14:paraId="4D37C20D" w14:textId="77777777" w:rsidR="00F42FB8" w:rsidRDefault="00F42FB8" w:rsidP="009937EB">
      <w:pPr>
        <w:pStyle w:val="TerminalDisplay"/>
        <w:spacing w:line="220" w:lineRule="atLeast"/>
      </w:pPr>
      <w:r>
        <w:t xml:space="preserve"> port default vlan 104</w:t>
      </w:r>
    </w:p>
    <w:p w14:paraId="6F1C5133" w14:textId="77777777" w:rsidR="00F42FB8" w:rsidRDefault="00F42FB8" w:rsidP="009937EB">
      <w:pPr>
        <w:pStyle w:val="TerminalDisplay"/>
        <w:spacing w:line="220" w:lineRule="atLeast"/>
      </w:pPr>
      <w:r>
        <w:t>#</w:t>
      </w:r>
    </w:p>
    <w:p w14:paraId="2C64019F" w14:textId="77777777" w:rsidR="00F42FB8" w:rsidRDefault="00F42FB8" w:rsidP="009937EB">
      <w:pPr>
        <w:pStyle w:val="TerminalDisplay"/>
        <w:spacing w:line="220" w:lineRule="atLeast"/>
      </w:pPr>
      <w:r>
        <w:t>interface Ethernet0/0/19</w:t>
      </w:r>
    </w:p>
    <w:p w14:paraId="139F006A" w14:textId="77777777" w:rsidR="00F42FB8" w:rsidRDefault="00F42FB8" w:rsidP="009937EB">
      <w:pPr>
        <w:pStyle w:val="TerminalDisplay"/>
        <w:spacing w:line="220" w:lineRule="atLeast"/>
      </w:pPr>
      <w:r>
        <w:t xml:space="preserve"> port link-type access</w:t>
      </w:r>
    </w:p>
    <w:p w14:paraId="55DF9934" w14:textId="77777777" w:rsidR="00F42FB8" w:rsidRDefault="00F42FB8" w:rsidP="009937EB">
      <w:pPr>
        <w:pStyle w:val="TerminalDisplay"/>
        <w:spacing w:line="220" w:lineRule="atLeast"/>
      </w:pPr>
      <w:r>
        <w:t xml:space="preserve"> port default vlan 104</w:t>
      </w:r>
    </w:p>
    <w:p w14:paraId="7E0550A7" w14:textId="77777777" w:rsidR="00F42FB8" w:rsidRDefault="00F42FB8" w:rsidP="009937EB">
      <w:pPr>
        <w:pStyle w:val="TerminalDisplay"/>
        <w:spacing w:line="220" w:lineRule="atLeast"/>
      </w:pPr>
      <w:r>
        <w:t>#</w:t>
      </w:r>
    </w:p>
    <w:p w14:paraId="2CF42509" w14:textId="77777777" w:rsidR="00F42FB8" w:rsidRDefault="00F42FB8" w:rsidP="009937EB">
      <w:pPr>
        <w:pStyle w:val="TerminalDisplay"/>
        <w:spacing w:line="220" w:lineRule="atLeast"/>
      </w:pPr>
      <w:r>
        <w:t>interface Ethernet0/0/20</w:t>
      </w:r>
    </w:p>
    <w:p w14:paraId="2D3D823E" w14:textId="77777777" w:rsidR="00F42FB8" w:rsidRDefault="00F42FB8" w:rsidP="009937EB">
      <w:pPr>
        <w:pStyle w:val="TerminalDisplay"/>
        <w:spacing w:line="220" w:lineRule="atLeast"/>
      </w:pPr>
      <w:r>
        <w:t xml:space="preserve"> port link-type access</w:t>
      </w:r>
    </w:p>
    <w:p w14:paraId="2BBA524D" w14:textId="77777777" w:rsidR="00F42FB8" w:rsidRDefault="00F42FB8" w:rsidP="009937EB">
      <w:pPr>
        <w:pStyle w:val="TerminalDisplay"/>
        <w:spacing w:line="220" w:lineRule="atLeast"/>
      </w:pPr>
      <w:r>
        <w:t>#</w:t>
      </w:r>
    </w:p>
    <w:p w14:paraId="25F41C48" w14:textId="77777777" w:rsidR="00F42FB8" w:rsidRDefault="00F42FB8" w:rsidP="009937EB">
      <w:pPr>
        <w:pStyle w:val="TerminalDisplay"/>
        <w:spacing w:line="220" w:lineRule="atLeast"/>
      </w:pPr>
      <w:r>
        <w:t>interface GigabitEthernet0/0/1</w:t>
      </w:r>
    </w:p>
    <w:p w14:paraId="20EDB480" w14:textId="77777777" w:rsidR="00F42FB8" w:rsidRDefault="00F42FB8" w:rsidP="009937EB">
      <w:pPr>
        <w:pStyle w:val="TerminalDisplay"/>
        <w:spacing w:line="220" w:lineRule="atLeast"/>
      </w:pPr>
      <w:r>
        <w:t xml:space="preserve"> port link-type trunk</w:t>
      </w:r>
    </w:p>
    <w:p w14:paraId="5A324AC5" w14:textId="77777777" w:rsidR="00F42FB8" w:rsidRDefault="00F42FB8" w:rsidP="009937EB">
      <w:pPr>
        <w:pStyle w:val="TerminalDisplay"/>
        <w:spacing w:line="220" w:lineRule="atLeast"/>
      </w:pPr>
      <w:r>
        <w:t xml:space="preserve"> port trunk pvid vlan 3</w:t>
      </w:r>
    </w:p>
    <w:p w14:paraId="566B5137" w14:textId="77777777" w:rsidR="00F42FB8" w:rsidRDefault="00F42FB8" w:rsidP="009937EB">
      <w:pPr>
        <w:pStyle w:val="TerminalDisplay"/>
        <w:spacing w:line="220" w:lineRule="atLeast"/>
      </w:pPr>
      <w:r>
        <w:t xml:space="preserve"> port trunk allow-pass vlan 3 103 to 104</w:t>
      </w:r>
    </w:p>
    <w:p w14:paraId="6E17892A" w14:textId="77777777" w:rsidR="00F42FB8" w:rsidRDefault="00F42FB8" w:rsidP="009937EB">
      <w:pPr>
        <w:pStyle w:val="TerminalDisplay"/>
        <w:spacing w:line="220" w:lineRule="atLeast"/>
      </w:pPr>
      <w:r>
        <w:t>#</w:t>
      </w:r>
    </w:p>
    <w:p w14:paraId="17F5F676" w14:textId="77777777" w:rsidR="00F42FB8" w:rsidRDefault="00F42FB8" w:rsidP="009937EB">
      <w:pPr>
        <w:pStyle w:val="TerminalDisplay"/>
        <w:spacing w:line="220" w:lineRule="atLeast"/>
      </w:pPr>
      <w:r>
        <w:t>ip route-static 0.0.0.0 0.0.0.0 192.168.3.254</w:t>
      </w:r>
    </w:p>
    <w:p w14:paraId="51FCDD6A" w14:textId="77777777" w:rsidR="00F42FB8" w:rsidRDefault="00F42FB8" w:rsidP="009937EB">
      <w:pPr>
        <w:pStyle w:val="TerminalDisplay"/>
        <w:spacing w:line="220" w:lineRule="atLeast"/>
      </w:pPr>
      <w:r>
        <w:t>#</w:t>
      </w:r>
    </w:p>
    <w:p w14:paraId="6CC70F76" w14:textId="77777777" w:rsidR="00F42FB8" w:rsidRDefault="00F42FB8" w:rsidP="009937EB">
      <w:pPr>
        <w:pStyle w:val="TerminalDisplay"/>
        <w:spacing w:line="220" w:lineRule="atLeast"/>
      </w:pPr>
      <w:r>
        <w:t>snmp-agent</w:t>
      </w:r>
    </w:p>
    <w:p w14:paraId="2BA9078C" w14:textId="77777777" w:rsidR="00F42FB8" w:rsidRDefault="00F42FB8" w:rsidP="009937EB">
      <w:pPr>
        <w:pStyle w:val="TerminalDisplay"/>
        <w:spacing w:line="220" w:lineRule="atLeast"/>
      </w:pPr>
      <w:r>
        <w:t>snmp-agent local-engineid 800007DB034C1FCC224BC2</w:t>
      </w:r>
    </w:p>
    <w:p w14:paraId="0E934C12" w14:textId="77777777" w:rsidR="00F42FB8" w:rsidRDefault="00F42FB8" w:rsidP="009937EB">
      <w:pPr>
        <w:pStyle w:val="TerminalDisplay"/>
        <w:spacing w:line="220" w:lineRule="atLeast"/>
      </w:pPr>
      <w:r>
        <w:lastRenderedPageBreak/>
        <w:t>snmp-agent sys-info version v3</w:t>
      </w:r>
    </w:p>
    <w:p w14:paraId="43DA0995" w14:textId="77777777" w:rsidR="00F42FB8" w:rsidRDefault="00F42FB8" w:rsidP="009937EB">
      <w:pPr>
        <w:pStyle w:val="TerminalDisplay"/>
        <w:spacing w:line="220" w:lineRule="atLeast"/>
      </w:pPr>
      <w:r>
        <w:t>snmp-agent group v3 datacom privacy</w:t>
      </w:r>
    </w:p>
    <w:p w14:paraId="1EAE7811" w14:textId="77777777" w:rsidR="00F42FB8" w:rsidRDefault="00F42FB8" w:rsidP="009937EB">
      <w:pPr>
        <w:pStyle w:val="TerminalDisplay"/>
        <w:spacing w:line="220" w:lineRule="atLeast"/>
      </w:pPr>
      <w:r>
        <w:t>snmp-agent target-host trap address udp-domain 192.168.100.2 params securityname</w:t>
      </w:r>
    </w:p>
    <w:p w14:paraId="2640DCF9" w14:textId="77777777" w:rsidR="00F42FB8" w:rsidRDefault="00F42FB8" w:rsidP="009937EB">
      <w:pPr>
        <w:pStyle w:val="TerminalDisplay"/>
        <w:spacing w:line="220" w:lineRule="atLeast"/>
      </w:pPr>
      <w:r>
        <w:t xml:space="preserve"> datacom v3</w:t>
      </w:r>
    </w:p>
    <w:p w14:paraId="216A0A29" w14:textId="77777777" w:rsidR="00F42FB8" w:rsidRDefault="00F42FB8" w:rsidP="009937EB">
      <w:pPr>
        <w:pStyle w:val="TerminalDisplay"/>
        <w:spacing w:line="220" w:lineRule="atLeast"/>
      </w:pPr>
      <w:r>
        <w:t>snmp-agent usm-user v3 test datacom authentication-mode md5 P'5R[2VCVEX8"$Y!=87`</w:t>
      </w:r>
    </w:p>
    <w:p w14:paraId="7C14883B" w14:textId="77777777" w:rsidR="00F42FB8" w:rsidRDefault="00F42FB8" w:rsidP="009937EB">
      <w:pPr>
        <w:pStyle w:val="TerminalDisplay"/>
        <w:spacing w:line="220" w:lineRule="atLeast"/>
      </w:pPr>
      <w:r>
        <w:t>1A!! privacy-mode des56 P'5R[2VCVEX8"$Y!=87`1A!!</w:t>
      </w:r>
    </w:p>
    <w:p w14:paraId="3ABB2842" w14:textId="77777777" w:rsidR="00F42FB8" w:rsidRDefault="00F42FB8" w:rsidP="009937EB">
      <w:pPr>
        <w:pStyle w:val="TerminalDisplay"/>
        <w:spacing w:line="220" w:lineRule="atLeast"/>
      </w:pPr>
      <w:r>
        <w:t>snmp-agent trap source Vlanif3</w:t>
      </w:r>
    </w:p>
    <w:p w14:paraId="39044A50" w14:textId="77777777" w:rsidR="00F42FB8" w:rsidRDefault="00F42FB8" w:rsidP="009937EB">
      <w:pPr>
        <w:pStyle w:val="TerminalDisplay"/>
        <w:spacing w:line="220" w:lineRule="atLeast"/>
      </w:pPr>
      <w:r>
        <w:t>snmp-agent trap enable</w:t>
      </w:r>
    </w:p>
    <w:p w14:paraId="74A3ACD6" w14:textId="77777777" w:rsidR="00F42FB8" w:rsidRDefault="00F42FB8" w:rsidP="009937EB">
      <w:pPr>
        <w:pStyle w:val="TerminalDisplay"/>
        <w:spacing w:line="220" w:lineRule="atLeast"/>
      </w:pPr>
      <w:r>
        <w:t>#</w:t>
      </w:r>
    </w:p>
    <w:p w14:paraId="462A7C69" w14:textId="77777777" w:rsidR="00F42FB8" w:rsidRDefault="00F42FB8" w:rsidP="009937EB">
      <w:pPr>
        <w:pStyle w:val="TerminalDisplay"/>
        <w:spacing w:line="220" w:lineRule="atLeast"/>
      </w:pPr>
      <w:r>
        <w:t>return</w:t>
      </w:r>
    </w:p>
    <w:p w14:paraId="66F3ACEC" w14:textId="77777777" w:rsidR="00F42FB8" w:rsidRDefault="00F42FB8" w:rsidP="00F42FB8">
      <w:pPr>
        <w:pStyle w:val="Heading2"/>
      </w:pPr>
      <w:bookmarkStart w:id="244" w:name="_Toc35261191"/>
      <w:bookmarkStart w:id="245" w:name="_Toc66968668"/>
      <w:r>
        <w:t>Вопросы</w:t>
      </w:r>
      <w:bookmarkEnd w:id="244"/>
      <w:bookmarkEnd w:id="245"/>
    </w:p>
    <w:p w14:paraId="2D3DBF57" w14:textId="599963C3" w:rsidR="00F42FB8" w:rsidRDefault="00F42FB8" w:rsidP="00F42FB8">
      <w:pPr>
        <w:pStyle w:val="ItemStep"/>
        <w:outlineLvl w:val="9"/>
      </w:pPr>
      <w:r>
        <w:t xml:space="preserve">В этом проекте CORE1, F2-AGG1 и F3-AGG1 образуют физическое кольцо. Однако на этапе планирования и проектирования сети каналы, по которым осуществляется взаимодействие этих трех устройств, были назначены в разные VLAN. Следовательно, </w:t>
      </w:r>
      <w:r w:rsidR="009937EB">
        <w:t>петля не формируется</w:t>
      </w:r>
      <w:r>
        <w:t>. Однако во время лабораторной работы вы обнаружили, что между двумя устройствами отношения соседства не устанавливаются или устанавливаются некорректно. Найдите основную причину и решение.</w:t>
      </w:r>
    </w:p>
    <w:p w14:paraId="34E22BC5" w14:textId="77777777" w:rsidR="00F42FB8" w:rsidRDefault="00F42FB8" w:rsidP="00F42FB8">
      <w:pPr>
        <w:pStyle w:val="ItemStep"/>
        <w:outlineLvl w:val="9"/>
      </w:pPr>
      <w:r>
        <w:t>Что нового вы узнали благодаря этой лабораторной работе? Как эти знания смогут помочь вам в дальнейшей учебе или работе?</w:t>
      </w:r>
    </w:p>
    <w:p w14:paraId="63B60320" w14:textId="77777777" w:rsidR="00F42FB8" w:rsidRDefault="00F42FB8">
      <w:pPr>
        <w:topLinePunct w:val="0"/>
        <w:adjustRightInd/>
        <w:snapToGrid/>
        <w:spacing w:before="0" w:after="0" w:line="240" w:lineRule="auto"/>
        <w:ind w:left="0"/>
        <w:rPr>
          <w:rFonts w:cs="Book Antiqua"/>
          <w:b/>
          <w:bCs/>
          <w:sz w:val="26"/>
          <w:szCs w:val="26"/>
        </w:rPr>
      </w:pPr>
      <w:r>
        <w:br w:type="page"/>
      </w:r>
    </w:p>
    <w:p w14:paraId="58A2C54E" w14:textId="23D5DADB" w:rsidR="00BA0562" w:rsidRDefault="00BA0562" w:rsidP="00C57803">
      <w:pPr>
        <w:pStyle w:val="referenceanswer"/>
        <w:ind w:firstLine="3402"/>
      </w:pPr>
      <w:bookmarkStart w:id="246" w:name="_Toc66968669"/>
      <w:r>
        <w:lastRenderedPageBreak/>
        <w:t>Справочные ответы на вопросы в лабораторных работах</w:t>
      </w:r>
      <w:bookmarkEnd w:id="226"/>
      <w:bookmarkEnd w:id="246"/>
    </w:p>
    <w:p w14:paraId="777823A4" w14:textId="77777777" w:rsidR="00BA0562" w:rsidRDefault="00BA0562" w:rsidP="002A299A">
      <w:r>
        <w:t>Huawei VRP и основы конфигурирования</w:t>
      </w:r>
    </w:p>
    <w:p w14:paraId="56FC3068" w14:textId="59309F9C" w:rsidR="00BA0562" w:rsidRDefault="00BA0562" w:rsidP="00FD1A9F">
      <w:pPr>
        <w:pStyle w:val="ItemStep"/>
        <w:numPr>
          <w:ilvl w:val="6"/>
          <w:numId w:val="21"/>
        </w:numPr>
        <w:outlineLvl w:val="9"/>
      </w:pPr>
      <w:r>
        <w:t xml:space="preserve">Ответ не </w:t>
      </w:r>
      <w:r w:rsidR="009937EB">
        <w:t>приводится</w:t>
      </w:r>
      <w:r>
        <w:t>.</w:t>
      </w:r>
    </w:p>
    <w:p w14:paraId="23D9D9EE" w14:textId="5CDF0B99" w:rsidR="00BA0562" w:rsidRDefault="00BA0562" w:rsidP="002075CB">
      <w:pPr>
        <w:pStyle w:val="ItemStep"/>
        <w:outlineLvl w:val="9"/>
      </w:pPr>
      <w:r>
        <w:t xml:space="preserve">Команда </w:t>
      </w:r>
      <w:r>
        <w:rPr>
          <w:b/>
          <w:bCs/>
        </w:rPr>
        <w:t>reset saved-configuration</w:t>
      </w:r>
      <w:r>
        <w:t xml:space="preserve"> удаляет содержимое файла конфигурации за</w:t>
      </w:r>
      <w:r w:rsidR="00CC76F3">
        <w:t>грузки</w:t>
      </w:r>
      <w:r>
        <w:t xml:space="preserve"> и отменяет предыдущую конфигурацию. Текущим файлом конфигурации </w:t>
      </w:r>
      <w:r w:rsidR="00CC76F3">
        <w:t xml:space="preserve">системной загрузки </w:t>
      </w:r>
      <w:r>
        <w:t xml:space="preserve">является test.cfg. Таким образом, после выполнения этой команды содержимое файла test.cfg удаляется, а в качестве файла конфигурации </w:t>
      </w:r>
      <w:r w:rsidR="00CC76F3">
        <w:t xml:space="preserve">загрузки </w:t>
      </w:r>
      <w:r>
        <w:t>используется файл конфигурации по умолчанию vrpcfg.zip. На шаге 4 текущая конфигурация сохраняется. Таким образом, после перезапуска устройства конфигурация остается неизменной.</w:t>
      </w:r>
    </w:p>
    <w:p w14:paraId="778A3242" w14:textId="77777777" w:rsidR="00BA0562" w:rsidRDefault="00BA0562" w:rsidP="002A299A">
      <w:r>
        <w:t>Адресация и маршрутизация IPv4</w:t>
      </w:r>
    </w:p>
    <w:p w14:paraId="0BB71407" w14:textId="77777777" w:rsidR="00BA0562" w:rsidRDefault="00BA0562" w:rsidP="00FD1A9F">
      <w:pPr>
        <w:pStyle w:val="ItemStep"/>
        <w:numPr>
          <w:ilvl w:val="6"/>
          <w:numId w:val="23"/>
        </w:numPr>
        <w:outlineLvl w:val="9"/>
      </w:pPr>
      <w:r>
        <w:t>Статический маршрут добавляется в таблицу маршрутизации при выполнении следующих условий:</w:t>
      </w:r>
    </w:p>
    <w:p w14:paraId="09880260" w14:textId="77777777" w:rsidR="00BA0562" w:rsidRDefault="00BA0562" w:rsidP="00FD1A9F">
      <w:pPr>
        <w:pStyle w:val="ItemListText"/>
        <w:numPr>
          <w:ilvl w:val="0"/>
          <w:numId w:val="22"/>
        </w:numPr>
      </w:pPr>
      <w:r>
        <w:t>Следующий переход маршрута доступен.</w:t>
      </w:r>
    </w:p>
    <w:p w14:paraId="41CFC855" w14:textId="77777777" w:rsidR="00BA0562" w:rsidRDefault="00BA0562" w:rsidP="00FD1A9F">
      <w:pPr>
        <w:pStyle w:val="ItemListText"/>
        <w:numPr>
          <w:ilvl w:val="0"/>
          <w:numId w:val="22"/>
        </w:numPr>
      </w:pPr>
      <w:r>
        <w:t>Маршрут является оптимальным маршрутом к сети или хосту назначения.</w:t>
      </w:r>
    </w:p>
    <w:p w14:paraId="5B454C34" w14:textId="77777777" w:rsidR="00BA0562" w:rsidRDefault="00BA0562" w:rsidP="002A299A">
      <w:pPr>
        <w:pStyle w:val="ItemListText"/>
      </w:pPr>
      <w:r>
        <w:t>Следовательно, когда следующий переход недоступен, маршрут не добавляется в таблицу IP-маршрутизации.</w:t>
      </w:r>
    </w:p>
    <w:p w14:paraId="0C89533E" w14:textId="31655849" w:rsidR="00BA0562" w:rsidRDefault="00BA0562" w:rsidP="002075CB">
      <w:pPr>
        <w:pStyle w:val="ItemStep"/>
        <w:outlineLvl w:val="9"/>
      </w:pPr>
      <w:r>
        <w:t>Когда на устройстве Huawei выполняется операция проверки связи ping, устройство определяет интерфейс</w:t>
      </w:r>
      <w:r w:rsidR="00B424E6">
        <w:t>-источник</w:t>
      </w:r>
      <w:r>
        <w:t xml:space="preserve"> путем поиска в таблице маршрутизации. IP-адрес интерфейса</w:t>
      </w:r>
      <w:r w:rsidR="00B424E6">
        <w:t>-источника</w:t>
      </w:r>
      <w:r>
        <w:t xml:space="preserve"> используется как IP-адрес источника пакетов ICMP.</w:t>
      </w:r>
    </w:p>
    <w:p w14:paraId="0B4B17AA" w14:textId="77777777" w:rsidR="00BA0562" w:rsidRDefault="00BA0562" w:rsidP="002A299A">
      <w:r>
        <w:t>Маршрутизация OSPF</w:t>
      </w:r>
    </w:p>
    <w:p w14:paraId="5AD799B1" w14:textId="77777777" w:rsidR="00BA0562" w:rsidRDefault="00BA0562" w:rsidP="00FD1A9F">
      <w:pPr>
        <w:pStyle w:val="ItemStep"/>
        <w:numPr>
          <w:ilvl w:val="6"/>
          <w:numId w:val="24"/>
        </w:numPr>
        <w:outlineLvl w:val="9"/>
      </w:pPr>
      <w:r>
        <w:t>Для возврата пакетов на R1 маршрутизатор R2 будет использовать маршрут R2-&gt;R1. После того, как стоимость GigabitEthernet0/0/3 на R1 изменится на 10, стоимость маршрута R1-&gt;R2 также будет 10. Следовательно, маршрутом от LoopBack0 на R1 до LoopBack0 на R2 станет маршрут R1-&gt;R3-&gt;R2. В этом случае R2 не будет знать, что стоимость GigabitEthernet0/0/3 на R1 изменилась на 10, и будет использовать прежнюю стоимость GigabitEthernet0/0/3 на R1 для расчета стоимости маршрута. Таким образом, в качестве маршрута для отправки ответных пакетов будет использоваться маршрут R2-&gt;R1.</w:t>
      </w:r>
    </w:p>
    <w:p w14:paraId="1C2FF957" w14:textId="77777777" w:rsidR="00BA0562" w:rsidRDefault="00BA0562" w:rsidP="002A299A">
      <w:r>
        <w:t>Основы Ethernet и конфигурирование VLAN</w:t>
      </w:r>
    </w:p>
    <w:p w14:paraId="777D3081" w14:textId="77777777" w:rsidR="00BA0562" w:rsidRPr="00BC2420" w:rsidRDefault="00BA0562" w:rsidP="002A299A">
      <w:r>
        <w:t>План конфигурирования:</w:t>
      </w:r>
    </w:p>
    <w:p w14:paraId="18BAC405" w14:textId="77777777" w:rsidR="00BA0562" w:rsidRDefault="00BA0562" w:rsidP="002A299A">
      <w:pPr>
        <w:pStyle w:val="ItemList"/>
      </w:pPr>
      <w:r>
        <w:t>Создание VLAN для ПК с особыми требованиями.</w:t>
      </w:r>
    </w:p>
    <w:p w14:paraId="4FFEB0BC" w14:textId="77777777" w:rsidR="00BA0562" w:rsidRDefault="00BA0562" w:rsidP="002A299A">
      <w:pPr>
        <w:pStyle w:val="ItemList"/>
      </w:pPr>
      <w:r>
        <w:t>Настройка привязки MAC-адресов ПК с сетям VLAN.</w:t>
      </w:r>
    </w:p>
    <w:p w14:paraId="78CEE99F" w14:textId="77777777" w:rsidR="00BA0562" w:rsidRDefault="00BA0562" w:rsidP="002A299A">
      <w:pPr>
        <w:pStyle w:val="ItemList"/>
      </w:pPr>
      <w:r>
        <w:t>Назначение интерфейсов в сети VLAN для реализации передачи уровня 2.</w:t>
      </w:r>
    </w:p>
    <w:p w14:paraId="34E563FC" w14:textId="77777777" w:rsidR="00BA0562" w:rsidRDefault="00BA0562" w:rsidP="002A299A">
      <w:r>
        <w:t>Процедура конфигурирования:</w:t>
      </w:r>
    </w:p>
    <w:p w14:paraId="5F3991B0" w14:textId="77777777" w:rsidR="00BA0562" w:rsidRDefault="00BA0562" w:rsidP="002A299A">
      <w:r>
        <w:t># Создайте сети VLAN.</w:t>
      </w:r>
    </w:p>
    <w:p w14:paraId="3E96F04B" w14:textId="77777777" w:rsidR="00BA0562" w:rsidRDefault="00BA0562" w:rsidP="006132A9">
      <w:pPr>
        <w:pStyle w:val="TerminalDisplay"/>
      </w:pPr>
      <w:r>
        <w:lastRenderedPageBreak/>
        <w:t>[S1]vlan 10</w:t>
      </w:r>
    </w:p>
    <w:p w14:paraId="3F8D418A" w14:textId="77777777" w:rsidR="00BA0562" w:rsidRDefault="00BA0562" w:rsidP="002A299A">
      <w:r>
        <w:t># Установите привязку MAC-адреса ПК к VLAN 10.</w:t>
      </w:r>
    </w:p>
    <w:p w14:paraId="2918323C" w14:textId="77777777" w:rsidR="00BA0562" w:rsidRDefault="00BA0562" w:rsidP="006132A9">
      <w:pPr>
        <w:pStyle w:val="TerminalDisplay"/>
      </w:pPr>
      <w:r>
        <w:t>[S1]vlan 10</w:t>
      </w:r>
    </w:p>
    <w:p w14:paraId="204BFF3E" w14:textId="77777777" w:rsidR="00BA0562" w:rsidRDefault="00BA0562" w:rsidP="006132A9">
      <w:pPr>
        <w:pStyle w:val="TerminalDisplay"/>
      </w:pPr>
      <w:r>
        <w:t>[S1-vlan10]mac-vlan mac-address 00e0-fc1c-47a7</w:t>
      </w:r>
    </w:p>
    <w:p w14:paraId="1E8BA007" w14:textId="77777777" w:rsidR="00BA0562" w:rsidRDefault="00BA0562" w:rsidP="006132A9">
      <w:pPr>
        <w:pStyle w:val="TerminalDisplay"/>
      </w:pPr>
      <w:r>
        <w:t>[S1-vlan10]quit</w:t>
      </w:r>
    </w:p>
    <w:p w14:paraId="6D86F05A" w14:textId="77777777" w:rsidR="00BA0562" w:rsidRPr="002A299A" w:rsidRDefault="00BA0562" w:rsidP="002A299A">
      <w:pPr>
        <w:rPr>
          <w:i/>
          <w:iCs/>
        </w:rPr>
      </w:pPr>
      <w:r>
        <w:rPr>
          <w:i/>
          <w:iCs/>
        </w:rPr>
        <w:t>В данном примере ПК имеет MAC-адрес 00e0-fc1c-47a7.</w:t>
      </w:r>
    </w:p>
    <w:p w14:paraId="6CBF954B" w14:textId="77777777" w:rsidR="00BA0562" w:rsidRDefault="00BA0562" w:rsidP="002A299A">
      <w:r>
        <w:t># Включите функцию назначения VLAN на основе MAC-адресов</w:t>
      </w:r>
    </w:p>
    <w:p w14:paraId="0CCF4DF8" w14:textId="77777777" w:rsidR="00BA0562" w:rsidRDefault="00BA0562" w:rsidP="006132A9">
      <w:pPr>
        <w:pStyle w:val="TerminalDisplay"/>
      </w:pPr>
      <w:r>
        <w:t>[S1]interface gigabitethernet 0/0/1</w:t>
      </w:r>
    </w:p>
    <w:p w14:paraId="07EECFFB" w14:textId="77777777" w:rsidR="00BA0562" w:rsidRDefault="00BA0562" w:rsidP="006132A9">
      <w:pPr>
        <w:pStyle w:val="TerminalDisplay"/>
      </w:pPr>
      <w:r>
        <w:t>[S1-GigabitEthernet0/0/1]mac-vlan enable</w:t>
      </w:r>
    </w:p>
    <w:p w14:paraId="6FAD7C17" w14:textId="77777777" w:rsidR="00BA0562" w:rsidRDefault="00BA0562" w:rsidP="006132A9">
      <w:pPr>
        <w:pStyle w:val="TerminalDisplay"/>
      </w:pPr>
      <w:r>
        <w:t>[S1-GigabitEthernet0/0/1]quit</w:t>
      </w:r>
    </w:p>
    <w:p w14:paraId="6D7E6920" w14:textId="77777777" w:rsidR="00BA0562" w:rsidRDefault="00BA0562" w:rsidP="002A299A">
      <w:r>
        <w:t># Настройте GE0/0/1, подключенный к S2, в качестве гибридного порта, чтобы разрешить прохождение кадров данных соответствующей VLAN в нетегированном режиме.</w:t>
      </w:r>
    </w:p>
    <w:p w14:paraId="2593EAAF" w14:textId="77777777" w:rsidR="00BA0562" w:rsidRDefault="00BA0562" w:rsidP="006132A9">
      <w:pPr>
        <w:pStyle w:val="TerminalDisplay"/>
      </w:pPr>
      <w:r>
        <w:t>[S1]interface gigabitethernet 0/0/1</w:t>
      </w:r>
    </w:p>
    <w:p w14:paraId="369F115E" w14:textId="77777777" w:rsidR="00BA0562" w:rsidRDefault="00BA0562" w:rsidP="006132A9">
      <w:pPr>
        <w:pStyle w:val="TerminalDisplay"/>
      </w:pPr>
      <w:r>
        <w:t>[S1-GigabitEthernet0/0/1]port link-type hybrid</w:t>
      </w:r>
    </w:p>
    <w:p w14:paraId="0F6A1C2B" w14:textId="77777777" w:rsidR="00BA0562" w:rsidRDefault="00BA0562" w:rsidP="006132A9">
      <w:pPr>
        <w:pStyle w:val="TerminalDisplay"/>
      </w:pPr>
      <w:r>
        <w:t>[S1-GigabitEthernet0/0/1]port hybrid untagged vlan 10</w:t>
      </w:r>
    </w:p>
    <w:p w14:paraId="74C74900" w14:textId="77777777" w:rsidR="00BA0562" w:rsidRDefault="00BA0562" w:rsidP="006132A9">
      <w:pPr>
        <w:pStyle w:val="TerminalDisplay"/>
      </w:pPr>
      <w:r>
        <w:t>[S1-GigabitEthernet0/0/1]quit</w:t>
      </w:r>
    </w:p>
    <w:p w14:paraId="1C488BB9" w14:textId="24BF3166" w:rsidR="00BA0562" w:rsidRDefault="00BA0562" w:rsidP="002A299A">
      <w:r>
        <w:t xml:space="preserve"># Настройте GE0/0/2, подключенный к корпоративной сети, для реализации прозрачной передачи пакетов из сетей VLAN, имеющих привязку </w:t>
      </w:r>
      <w:r w:rsidR="009937EB">
        <w:t>к</w:t>
      </w:r>
      <w:r>
        <w:t xml:space="preserve"> MAC-адресам.</w:t>
      </w:r>
    </w:p>
    <w:p w14:paraId="26250276" w14:textId="77777777" w:rsidR="00BA0562" w:rsidRDefault="00BA0562" w:rsidP="006132A9">
      <w:pPr>
        <w:pStyle w:val="TerminalDisplay"/>
      </w:pPr>
      <w:r>
        <w:t>[S1]interface gigabitethernet 0/0/2</w:t>
      </w:r>
    </w:p>
    <w:p w14:paraId="74DC42EE" w14:textId="77777777" w:rsidR="00BA0562" w:rsidRDefault="00BA0562" w:rsidP="006132A9">
      <w:pPr>
        <w:pStyle w:val="TerminalDisplay"/>
      </w:pPr>
      <w:r>
        <w:t>[S1-GigabitEthernet0/0/2]port link-type trunk</w:t>
      </w:r>
    </w:p>
    <w:p w14:paraId="41008B0A" w14:textId="77777777" w:rsidR="00BA0562" w:rsidRDefault="00BA0562" w:rsidP="006132A9">
      <w:pPr>
        <w:pStyle w:val="TerminalDisplay"/>
      </w:pPr>
      <w:r>
        <w:t>[S1-GigabitEthernet0/0/2]port trunk allow-pass vlan 10</w:t>
      </w:r>
    </w:p>
    <w:p w14:paraId="4CE2CBBC" w14:textId="77777777" w:rsidR="00BA0562" w:rsidRDefault="00BA0562" w:rsidP="006132A9">
      <w:pPr>
        <w:pStyle w:val="TerminalDisplay"/>
      </w:pPr>
      <w:r>
        <w:t>[S1-GigabitEthernet0/0/2]quit</w:t>
      </w:r>
    </w:p>
    <w:p w14:paraId="33AEC19E" w14:textId="77777777" w:rsidR="00BA0562" w:rsidRDefault="00BA0562" w:rsidP="002A299A">
      <w:r>
        <w:t>Протокол связующего дерева (STP)</w:t>
      </w:r>
    </w:p>
    <w:p w14:paraId="52468777" w14:textId="77777777" w:rsidR="00BA0562" w:rsidRPr="00C549E3" w:rsidRDefault="00BA0562" w:rsidP="00FD1A9F">
      <w:pPr>
        <w:pStyle w:val="ItemStep"/>
        <w:numPr>
          <w:ilvl w:val="6"/>
          <w:numId w:val="25"/>
        </w:numPr>
        <w:outlineLvl w:val="9"/>
        <w:rPr>
          <w:rStyle w:val="Emphasis"/>
        </w:rPr>
      </w:pPr>
      <w:r>
        <w:t>Нет. После получения пакетов BPDU протокола STP все мосты добавят стоимость локального порта к RPC в блоках BPDU для расчета стоимости корневого маршрута порта. Следовательно, при изменении стоимости GigabitEthernet 0/0/14 на S1 стоимость корневого маршрута S4 не изменится.</w:t>
      </w:r>
    </w:p>
    <w:p w14:paraId="76C7BB7D" w14:textId="77777777" w:rsidR="00BA0562" w:rsidRDefault="00BA0562" w:rsidP="002075CB">
      <w:pPr>
        <w:pStyle w:val="ItemStep"/>
        <w:outlineLvl w:val="9"/>
      </w:pPr>
      <w:r>
        <w:t>Необходимо изменить приоритет GigabitEthernet0/0/11 на S1.</w:t>
      </w:r>
    </w:p>
    <w:p w14:paraId="6770B3C0" w14:textId="77777777" w:rsidR="00BA0562" w:rsidRDefault="00BA0562" w:rsidP="002075CB">
      <w:pPr>
        <w:pStyle w:val="ItemStep"/>
        <w:outlineLvl w:val="9"/>
      </w:pPr>
      <w:r>
        <w:t>Нет. Канал между S1 и S2 образует петлю. Следовательно, нужно заблокировать один канал.</w:t>
      </w:r>
    </w:p>
    <w:p w14:paraId="69ACCB00" w14:textId="77777777" w:rsidR="00BA0562" w:rsidRDefault="00BA0562" w:rsidP="002A299A">
      <w:r>
        <w:t>Агрегирование каналов Ethernet</w:t>
      </w:r>
    </w:p>
    <w:p w14:paraId="24F4C1AD" w14:textId="77777777" w:rsidR="00BA0562" w:rsidRDefault="00BA0562" w:rsidP="00FD1A9F">
      <w:pPr>
        <w:pStyle w:val="ItemStep"/>
        <w:numPr>
          <w:ilvl w:val="6"/>
          <w:numId w:val="26"/>
        </w:numPr>
        <w:outlineLvl w:val="9"/>
      </w:pPr>
      <w:r>
        <w:t>Наименьшее количество активных каналов должно быть меньше или равно максимальному количеству активных каналов.</w:t>
      </w:r>
    </w:p>
    <w:p w14:paraId="5CB6DB4B" w14:textId="77777777" w:rsidR="00BA0562" w:rsidRDefault="00BA0562" w:rsidP="002A299A">
      <w:r>
        <w:t>Связь между VLAN</w:t>
      </w:r>
    </w:p>
    <w:p w14:paraId="6E07B717" w14:textId="77777777" w:rsidR="00BA0562" w:rsidRDefault="00BA0562" w:rsidP="00FD1A9F">
      <w:pPr>
        <w:pStyle w:val="ItemStep"/>
        <w:numPr>
          <w:ilvl w:val="6"/>
          <w:numId w:val="27"/>
        </w:numPr>
        <w:outlineLvl w:val="9"/>
      </w:pPr>
      <w:r>
        <w:t>Необходимо создать интерфейс уровня 3 на S1 для подключения к GigabitEthernet0/0/1 маршрутизатора R1 и настроить маршрут к соответствующей сети.</w:t>
      </w:r>
    </w:p>
    <w:p w14:paraId="3907EE4F" w14:textId="77777777" w:rsidR="00BA0562" w:rsidRDefault="00BA0562" w:rsidP="002075CB">
      <w:pPr>
        <w:pStyle w:val="ItemStep"/>
        <w:outlineLvl w:val="9"/>
      </w:pPr>
      <w:r>
        <w:t>Когда какой-либо физический интерфейс, разрешающий прохождение VLAN, перейдет в активное состояние (Up), соответствующий интерфейс VLANIF также перейдет в активное состояние (Up).</w:t>
      </w:r>
    </w:p>
    <w:p w14:paraId="004E1768" w14:textId="77777777" w:rsidR="00BA0562" w:rsidRDefault="00BA0562" w:rsidP="009937EB">
      <w:pPr>
        <w:keepNext/>
      </w:pPr>
      <w:r>
        <w:lastRenderedPageBreak/>
        <w:t>Настройка ACL</w:t>
      </w:r>
    </w:p>
    <w:p w14:paraId="4EE4A7EE" w14:textId="77777777" w:rsidR="00BA0562" w:rsidRDefault="00BA0562" w:rsidP="002A299A">
      <w:r>
        <w:t>План конфигурирования:</w:t>
      </w:r>
    </w:p>
    <w:p w14:paraId="350B2350" w14:textId="77777777" w:rsidR="00BA0562" w:rsidRDefault="00BA0562" w:rsidP="002A299A">
      <w:pPr>
        <w:pStyle w:val="ItemList"/>
      </w:pPr>
      <w:r>
        <w:t>Настройка OSPF для обеспечения возможности сетевого подключения.</w:t>
      </w:r>
    </w:p>
    <w:p w14:paraId="075691BA" w14:textId="77777777" w:rsidR="00BA0562" w:rsidRDefault="00BA0562" w:rsidP="002A299A">
      <w:pPr>
        <w:pStyle w:val="ItemList"/>
      </w:pPr>
      <w:r>
        <w:t>Включение Telnet и FTP на маршрутизаторе R3.</w:t>
      </w:r>
    </w:p>
    <w:p w14:paraId="1F2141FF" w14:textId="77777777" w:rsidR="00BA0562" w:rsidRDefault="00BA0562" w:rsidP="002A299A">
      <w:pPr>
        <w:pStyle w:val="ItemList"/>
      </w:pPr>
      <w:r>
        <w:t>Настройка расширенного ACL для сопоставление нужного трафика.</w:t>
      </w:r>
    </w:p>
    <w:p w14:paraId="59ED9AAB" w14:textId="77777777" w:rsidR="00BA0562" w:rsidRDefault="00BA0562" w:rsidP="002A299A">
      <w:r>
        <w:t>Процедура конфигурирования:</w:t>
      </w:r>
    </w:p>
    <w:p w14:paraId="0B537375" w14:textId="77777777" w:rsidR="00BA0562" w:rsidRDefault="00BA0562" w:rsidP="002A299A">
      <w:r>
        <w:t># Настройте сетевое подключение, Telnet и FTP.</w:t>
      </w:r>
    </w:p>
    <w:p w14:paraId="1B81011C" w14:textId="77777777" w:rsidR="00BA0562" w:rsidRDefault="00BA0562" w:rsidP="002A299A">
      <w:r>
        <w:t># Настройте ACL на R2.</w:t>
      </w:r>
    </w:p>
    <w:p w14:paraId="3F144C17" w14:textId="77777777" w:rsidR="00BA0562" w:rsidRDefault="00BA0562" w:rsidP="006132A9">
      <w:pPr>
        <w:pStyle w:val="TerminalDisplay"/>
      </w:pPr>
      <w:r>
        <w:t>[R2] acl 3001</w:t>
      </w:r>
    </w:p>
    <w:p w14:paraId="08B7DBAF" w14:textId="77777777" w:rsidR="00BA0562" w:rsidRDefault="00BA0562" w:rsidP="006132A9">
      <w:pPr>
        <w:pStyle w:val="TerminalDisplay"/>
      </w:pPr>
      <w:r>
        <w:t>[R2-acl-adv-3001] rule 5 permit tcp source 10.1.2.1 0.0.0.0 destination 10.1.3.1 0.0.0.0 destination-port eq 23</w:t>
      </w:r>
    </w:p>
    <w:p w14:paraId="10738D70" w14:textId="77777777" w:rsidR="00BA0562" w:rsidRDefault="00BA0562" w:rsidP="006132A9">
      <w:pPr>
        <w:pStyle w:val="TerminalDisplay"/>
      </w:pPr>
      <w:r>
        <w:t>[R2-acl-adv-3001] rule 10 permit tcp source 10.1.1.1 0.0.0.0 destination 10.1.3.1 0.0.0.0 destination-port range 20 21</w:t>
      </w:r>
    </w:p>
    <w:p w14:paraId="3C05B264" w14:textId="77777777" w:rsidR="00BA0562" w:rsidRDefault="00BA0562" w:rsidP="006132A9">
      <w:pPr>
        <w:pStyle w:val="TerminalDisplay"/>
      </w:pPr>
      <w:r>
        <w:t>[R2-acl-adv-3001] rule 15 deny tcp source any</w:t>
      </w:r>
    </w:p>
    <w:p w14:paraId="419982B7" w14:textId="77777777" w:rsidR="00BA0562" w:rsidRDefault="00BA0562" w:rsidP="006132A9">
      <w:pPr>
        <w:pStyle w:val="TerminalDisplay"/>
      </w:pPr>
      <w:r>
        <w:t>[R2-acl-adv-3001] quit</w:t>
      </w:r>
    </w:p>
    <w:p w14:paraId="39387EE6" w14:textId="77777777" w:rsidR="00BA0562" w:rsidRPr="00965DAB" w:rsidRDefault="00BA0562" w:rsidP="002A299A">
      <w:r>
        <w:t># Примените ACL на GE0/0/3 маршрутизатора R2.</w:t>
      </w:r>
    </w:p>
    <w:p w14:paraId="4768FDEB" w14:textId="77777777" w:rsidR="00BA0562" w:rsidRDefault="00BA0562" w:rsidP="006132A9">
      <w:pPr>
        <w:pStyle w:val="TerminalDisplay"/>
      </w:pPr>
      <w:r>
        <w:t>[R2] interface GigabitEthernet0/0/3</w:t>
      </w:r>
    </w:p>
    <w:p w14:paraId="21E1FB56" w14:textId="77777777" w:rsidR="00BA0562" w:rsidRDefault="00BA0562" w:rsidP="006132A9">
      <w:pPr>
        <w:pStyle w:val="TerminalDisplay"/>
      </w:pPr>
      <w:r>
        <w:t>[R2-GigabitEthernet0/0/3] traffic-filter inbound acl 3001</w:t>
      </w:r>
    </w:p>
    <w:p w14:paraId="7573D959" w14:textId="77777777" w:rsidR="00BA0562" w:rsidRDefault="00BA0562" w:rsidP="002A299A">
      <w:r>
        <w:t>Настройка локального механизма AAA</w:t>
      </w:r>
    </w:p>
    <w:p w14:paraId="786613A1" w14:textId="21E4B2FF" w:rsidR="00BA0562" w:rsidRDefault="00BA0562" w:rsidP="002A299A">
      <w:r>
        <w:t xml:space="preserve">Ответ не </w:t>
      </w:r>
      <w:r w:rsidR="009937EB">
        <w:t>приводится</w:t>
      </w:r>
      <w:r>
        <w:t>.</w:t>
      </w:r>
    </w:p>
    <w:p w14:paraId="7F0C01B1" w14:textId="77777777" w:rsidR="00BA0562" w:rsidRDefault="00BA0562" w:rsidP="002A299A">
      <w:r>
        <w:t>Настройка NAT</w:t>
      </w:r>
    </w:p>
    <w:p w14:paraId="0AA9ED66" w14:textId="77777777" w:rsidR="00BA0562" w:rsidRDefault="00BA0562" w:rsidP="00FD1A9F">
      <w:pPr>
        <w:pStyle w:val="ItemStep"/>
        <w:numPr>
          <w:ilvl w:val="6"/>
          <w:numId w:val="28"/>
        </w:numPr>
        <w:outlineLvl w:val="9"/>
      </w:pPr>
      <w:r>
        <w:t>Не должны.</w:t>
      </w:r>
    </w:p>
    <w:p w14:paraId="34050C8A" w14:textId="77777777" w:rsidR="00BA0562" w:rsidRDefault="00BA0562" w:rsidP="002A299A">
      <w:r>
        <w:t>Настройка FTP</w:t>
      </w:r>
    </w:p>
    <w:p w14:paraId="40BEE399" w14:textId="77777777" w:rsidR="00BA0562" w:rsidRDefault="00BA0562" w:rsidP="00FD1A9F">
      <w:pPr>
        <w:pStyle w:val="ItemStep"/>
        <w:numPr>
          <w:ilvl w:val="6"/>
          <w:numId w:val="29"/>
        </w:numPr>
        <w:outlineLvl w:val="9"/>
      </w:pPr>
      <w:r>
        <w:t>В активном режиме.</w:t>
      </w:r>
    </w:p>
    <w:p w14:paraId="762E39C6" w14:textId="77777777" w:rsidR="00BA0562" w:rsidRDefault="00BA0562" w:rsidP="002A299A">
      <w:r>
        <w:t>Конфигурирование DHCP</w:t>
      </w:r>
    </w:p>
    <w:p w14:paraId="666B4EEC" w14:textId="77777777" w:rsidR="00BA0562" w:rsidRDefault="00BA0562" w:rsidP="00FD1A9F">
      <w:pPr>
        <w:pStyle w:val="ItemStep"/>
        <w:numPr>
          <w:ilvl w:val="6"/>
          <w:numId w:val="30"/>
        </w:numPr>
        <w:outlineLvl w:val="9"/>
      </w:pPr>
      <w:r>
        <w:t>Пул адресов интерфейса содержит только IP-адреса в той же подсети, что и интерфейс.</w:t>
      </w:r>
    </w:p>
    <w:p w14:paraId="3DBFA673" w14:textId="14A583D4" w:rsidR="00BA0562" w:rsidRDefault="00BA0562" w:rsidP="002A299A">
      <w:pPr>
        <w:pStyle w:val="ItemListText"/>
      </w:pPr>
      <w:r>
        <w:t>Глобальный пул адресов может содержать IP-адреса в той же подсети, что и интерфейс, или IP-адреса разных подсетей (как в сети ретрансляции DHCP)</w:t>
      </w:r>
      <w:r w:rsidR="00521750">
        <w:t>.</w:t>
      </w:r>
    </w:p>
    <w:p w14:paraId="7C616722" w14:textId="2CBF07C6" w:rsidR="00BA0562" w:rsidRDefault="00BA0562" w:rsidP="002075CB">
      <w:pPr>
        <w:pStyle w:val="ItemStep"/>
        <w:outlineLvl w:val="9"/>
      </w:pPr>
      <w:r>
        <w:t xml:space="preserve">В сценарии без агента ретрансляции пул IP-адресов в той же подсети, что и интерфейс, выбирается из глобальных пулов адресов, и IP-адреса назначаются клиентам в соответствии с параметрами пула адресов. В сценарии с агентом ретрансляции пул IP-адресов в требуемой подсети выбирается из глобальных пулов адресов на основе подсети, запрошенной агентом ретрансляции, и </w:t>
      </w:r>
      <w:r w:rsidR="00521750">
        <w:br/>
      </w:r>
      <w:r>
        <w:t>IP-адреса назначаются клиентам в соответствии с параметрами пула адресов.</w:t>
      </w:r>
    </w:p>
    <w:p w14:paraId="3FBE8FFE" w14:textId="77777777" w:rsidR="00BA0562" w:rsidRDefault="00BA0562" w:rsidP="002A299A">
      <w:r>
        <w:t>Создание WLAN</w:t>
      </w:r>
    </w:p>
    <w:p w14:paraId="0CA6DADE" w14:textId="77777777" w:rsidR="00BA0562" w:rsidRDefault="00BA0562" w:rsidP="00FD1A9F">
      <w:pPr>
        <w:pStyle w:val="ItemStep"/>
        <w:numPr>
          <w:ilvl w:val="6"/>
          <w:numId w:val="31"/>
        </w:numPr>
        <w:outlineLvl w:val="9"/>
      </w:pPr>
      <w:r>
        <w:t>Никакого влияния. Выполняется прямая передача, и данные не проходят через GigabitEthernet0/0/10 контроллера доступа. При туннельной передачи необходимо будет настроить GigabitEthernet0/0/10, чтобы разрешить прохождение пакетов из VLAN 101. В противном случае STA не смогут получить доступ к S1.</w:t>
      </w:r>
    </w:p>
    <w:p w14:paraId="78273715" w14:textId="77777777" w:rsidR="00BA0562" w:rsidRDefault="00BA0562" w:rsidP="002075CB">
      <w:pPr>
        <w:pStyle w:val="ItemStep"/>
        <w:outlineLvl w:val="9"/>
      </w:pPr>
      <w:r>
        <w:lastRenderedPageBreak/>
        <w:t>AP1 и AP2 используют разные профили VAP, и в профилях VAP необходимо настроить разные сервисные VLAN.</w:t>
      </w:r>
    </w:p>
    <w:p w14:paraId="137928ED" w14:textId="77777777" w:rsidR="00BA0562" w:rsidRDefault="00BA0562" w:rsidP="002A299A">
      <w:r>
        <w:t>Создание сети IPv6</w:t>
      </w:r>
    </w:p>
    <w:p w14:paraId="2A23CF29" w14:textId="7D82CA2B" w:rsidR="00BA0562" w:rsidRDefault="00BA0562" w:rsidP="00FD1A9F">
      <w:pPr>
        <w:pStyle w:val="ItemStep"/>
        <w:numPr>
          <w:ilvl w:val="6"/>
          <w:numId w:val="32"/>
        </w:numPr>
        <w:outlineLvl w:val="9"/>
      </w:pPr>
      <w:r>
        <w:t>Маршрутизатор имеет несколько интерфейсов в сети FE80::/10. Когда IPv6-адрес назначения является локальным адресом канала, интерфейс-источник невозможно будет определить путем запроса таблицы маршрутизации. Таким образом, интерфе</w:t>
      </w:r>
      <w:r w:rsidR="00183841">
        <w:t>йс-источник необходимо указать.</w:t>
      </w:r>
    </w:p>
    <w:p w14:paraId="3ACF212D" w14:textId="77777777" w:rsidR="00BA0562" w:rsidRDefault="00BA0562" w:rsidP="002075CB">
      <w:pPr>
        <w:pStyle w:val="ItemStep"/>
        <w:outlineLvl w:val="9"/>
      </w:pPr>
      <w:r>
        <w:t>В режиме с отслеживанием состояния все 128 бит IPv6-адреса интерфейса задает сервер DHCPv6. В режиме без отслеживания состояния 64-битный идентификатор интерфейса создается на основе спецификации EUI-64.</w:t>
      </w:r>
    </w:p>
    <w:p w14:paraId="3738878D" w14:textId="77777777" w:rsidR="00BA0562" w:rsidRDefault="00BA0562" w:rsidP="002A299A">
      <w:r>
        <w:t>Конфигурирование кампусной сети</w:t>
      </w:r>
    </w:p>
    <w:p w14:paraId="0EB4FBA6" w14:textId="77777777" w:rsidR="00BA0562" w:rsidRDefault="00BA0562" w:rsidP="00FD1A9F">
      <w:pPr>
        <w:pStyle w:val="ItemStep"/>
        <w:numPr>
          <w:ilvl w:val="6"/>
          <w:numId w:val="33"/>
        </w:numPr>
        <w:outlineLvl w:val="9"/>
      </w:pPr>
      <w:r>
        <w:t>Хотя функция предотвращения петель реализована на уровне VLAN, физические петли по-прежнему формируются. BPDU STP не содержат теги VLAN. Следовательно, один из каналов между тремя коммутаторами необходимо заблокировать. По этой причине не удается установить отношения соседства между двумя коммутаторами. На практике предотвращение петель реализовано на уровне VLAN. Таким образом, можно отключить STP на интерфейсах между устройствами.</w:t>
      </w:r>
    </w:p>
    <w:p w14:paraId="5026D776" w14:textId="77777777" w:rsidR="00BA0562" w:rsidRDefault="00BA0562" w:rsidP="002075CB">
      <w:pPr>
        <w:pStyle w:val="ItemStep"/>
        <w:outlineLvl w:val="9"/>
      </w:pPr>
      <w:r>
        <w:t>Ответ не приводится.</w:t>
      </w:r>
    </w:p>
    <w:p w14:paraId="7D24A0A1" w14:textId="77777777" w:rsidR="00BA0562" w:rsidRDefault="00BA0562" w:rsidP="002A299A">
      <w:r>
        <w:t>Основы сетевого программирования и автоматизации</w:t>
      </w:r>
    </w:p>
    <w:p w14:paraId="01334DBB" w14:textId="77777777" w:rsidR="00BA0562" w:rsidRDefault="0059255E" w:rsidP="00FD1A9F">
      <w:pPr>
        <w:pStyle w:val="ItemStep"/>
        <w:numPr>
          <w:ilvl w:val="6"/>
          <w:numId w:val="34"/>
        </w:numPr>
        <w:outlineLvl w:val="9"/>
      </w:pPr>
      <w:r>
        <w:t>Для написания сценария построчной настройки интерфейсов устройств воспользуйтесь функцией write() модуля telnetlib.</w:t>
      </w:r>
    </w:p>
    <w:p w14:paraId="2839C18C" w14:textId="77777777" w:rsidR="00BA0562" w:rsidRDefault="00BA0562" w:rsidP="002075CB">
      <w:pPr>
        <w:pStyle w:val="ItemStep"/>
        <w:outlineLvl w:val="9"/>
      </w:pPr>
      <w:r>
        <w:t>Подробнее см. стандартную библиотеку Python.</w:t>
      </w:r>
    </w:p>
    <w:sectPr w:rsidR="00BA0562" w:rsidSect="002075CB">
      <w:pgSz w:w="11906" w:h="16838" w:code="9"/>
      <w:pgMar w:top="1701" w:right="1134" w:bottom="1701" w:left="1134" w:header="567" w:footer="567"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D53FA1" w14:textId="77777777" w:rsidR="00110CF7" w:rsidRDefault="00110CF7">
      <w:r>
        <w:separator/>
      </w:r>
    </w:p>
  </w:endnote>
  <w:endnote w:type="continuationSeparator" w:id="0">
    <w:p w14:paraId="5E155C11" w14:textId="77777777" w:rsidR="00110CF7" w:rsidRDefault="00110C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Huawei Sans">
    <w:altName w:val="Corbel"/>
    <w:charset w:val="00"/>
    <w:family w:val="swiss"/>
    <w:pitch w:val="variable"/>
    <w:sig w:usb0="A00002FF" w:usb1="500078FB" w:usb2="00000008" w:usb3="00000000" w:csb0="0000009F" w:csb1="00000000"/>
  </w:font>
  <w:font w:name="方正兰亭黑简体">
    <w:altName w:val="Arial Unicode MS"/>
    <w:charset w:val="86"/>
    <w:family w:val="auto"/>
    <w:pitch w:val="variable"/>
    <w:sig w:usb0="00000000" w:usb1="080E0000" w:usb2="00000010" w:usb3="00000000" w:csb0="0004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KaiTi_GB2312">
    <w:altName w:val="楷体"/>
    <w:panose1 w:val="02010609060101010101"/>
    <w:charset w:val="86"/>
    <w:family w:val="modern"/>
    <w:pitch w:val="fixed"/>
    <w:sig w:usb0="00000001" w:usb1="080E0000" w:usb2="00000010" w:usb3="00000000" w:csb0="00040000" w:csb1="00000000"/>
  </w:font>
  <w:font w:name="HuaweiSans-Regular">
    <w:altName w:val="Times New Roman"/>
    <w:panose1 w:val="00000000000000000000"/>
    <w:charset w:val="00"/>
    <w:family w:val="roman"/>
    <w:notTrueType/>
    <w:pitch w:val="default"/>
  </w:font>
  <w:font w:name="Mangal">
    <w:panose1 w:val="02040503050203030202"/>
    <w:charset w:val="00"/>
    <w:family w:val="roman"/>
    <w:pitch w:val="variable"/>
    <w:sig w:usb0="00008003" w:usb1="00000000" w:usb2="00000000" w:usb3="00000000" w:csb0="00000001" w:csb1="00000000"/>
  </w:font>
  <w:font w:name="方正兰亭细黑简体">
    <w:altName w:val="Arial Unicode MS"/>
    <w:charset w:val="86"/>
    <w:family w:val="auto"/>
    <w:pitch w:val="variable"/>
    <w:sig w:usb0="00000001" w:usb1="080E0000" w:usb2="00000010" w:usb3="00000000" w:csb0="00040000" w:csb1="00000000"/>
  </w:font>
  <w:font w:name="Microsoft YaHei">
    <w:altName w:val="微软雅黑"/>
    <w:panose1 w:val="020B0503020204020204"/>
    <w:charset w:val="86"/>
    <w:family w:val="swiss"/>
    <w:pitch w:val="variable"/>
    <w:sig w:usb0="80000287" w:usb1="280F3C52" w:usb2="00000016" w:usb3="00000000" w:csb0="0004001F" w:csb1="00000000"/>
  </w:font>
  <w:font w:name="FrutigerNext LT Regular">
    <w:altName w:val="Calibri"/>
    <w:panose1 w:val="020B0503040504020204"/>
    <w:charset w:val="00"/>
    <w:family w:val="swiss"/>
    <w:pitch w:val="variable"/>
    <w:sig w:usb0="A00000AF" w:usb1="4000204A" w:usb2="00000000" w:usb3="00000000" w:csb0="00000111" w:csb1="00000000"/>
  </w:font>
  <w:font w:name="STXihei">
    <w:altName w:val="华文细黑"/>
    <w:charset w:val="86"/>
    <w:family w:val="auto"/>
    <w:pitch w:val="variable"/>
    <w:sig w:usb0="00000287" w:usb1="080F0000" w:usb2="00000010" w:usb3="00000000" w:csb0="0004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268"/>
      <w:gridCol w:w="5245"/>
      <w:gridCol w:w="2152"/>
    </w:tblGrid>
    <w:tr w:rsidR="00E84FF3" w:rsidRPr="007E0723" w14:paraId="3115551D" w14:textId="77777777" w:rsidTr="00FD1A9F">
      <w:trPr>
        <w:trHeight w:val="453"/>
      </w:trPr>
      <w:tc>
        <w:tcPr>
          <w:tcW w:w="2268" w:type="dxa"/>
        </w:tcPr>
        <w:p w14:paraId="0C91F64C" w14:textId="0D67F198" w:rsidR="00E84FF3" w:rsidRPr="006C36CF" w:rsidRDefault="00E84FF3" w:rsidP="002075CB">
          <w:pPr>
            <w:pStyle w:val="HeadingLeft"/>
          </w:pPr>
        </w:p>
      </w:tc>
      <w:tc>
        <w:tcPr>
          <w:tcW w:w="5245" w:type="dxa"/>
        </w:tcPr>
        <w:p w14:paraId="56A26A25" w14:textId="77777777" w:rsidR="00E84FF3" w:rsidRPr="003701B8" w:rsidRDefault="00E84FF3" w:rsidP="002075CB">
          <w:pPr>
            <w:pStyle w:val="HeadingMiddle"/>
          </w:pPr>
          <w:r>
            <w:t>Конфиденциальный документ Huawei.</w:t>
          </w:r>
        </w:p>
      </w:tc>
      <w:tc>
        <w:tcPr>
          <w:tcW w:w="2152" w:type="dxa"/>
        </w:tcPr>
        <w:p w14:paraId="2FCEF18C" w14:textId="77777777" w:rsidR="00E84FF3" w:rsidRPr="007E0723" w:rsidRDefault="00E84FF3" w:rsidP="002075CB">
          <w:pPr>
            <w:pStyle w:val="HeadingRight"/>
          </w:pPr>
          <w:r>
            <w:t xml:space="preserve">Страница </w:t>
          </w:r>
          <w:r>
            <w:fldChar w:fldCharType="begin"/>
          </w:r>
          <w:r>
            <w:instrText xml:space="preserve"> PAGE </w:instrText>
          </w:r>
          <w:r>
            <w:fldChar w:fldCharType="separate"/>
          </w:r>
          <w:r w:rsidR="00014344">
            <w:rPr>
              <w:noProof/>
            </w:rPr>
            <w:t>20</w:t>
          </w:r>
          <w:r>
            <w:fldChar w:fldCharType="end"/>
          </w:r>
          <w:r>
            <w:t xml:space="preserve"> из </w:t>
          </w:r>
          <w:r>
            <w:fldChar w:fldCharType="begin"/>
          </w:r>
          <w:r>
            <w:instrText xml:space="preserve"> NUMPAGES </w:instrText>
          </w:r>
          <w:r>
            <w:fldChar w:fldCharType="separate"/>
          </w:r>
          <w:r w:rsidR="00014344">
            <w:rPr>
              <w:noProof/>
            </w:rPr>
            <w:t>186</w:t>
          </w:r>
          <w:r>
            <w:fldChar w:fldCharType="end"/>
          </w:r>
        </w:p>
      </w:tc>
    </w:tr>
  </w:tbl>
  <w:p w14:paraId="1A6EF76E" w14:textId="77777777" w:rsidR="00E84FF3" w:rsidRDefault="00E84FF3" w:rsidP="00487F4A">
    <w:pPr>
      <w:pStyle w:val="Heading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9A2FBB" w14:textId="77777777" w:rsidR="00110CF7" w:rsidRDefault="00110CF7">
      <w:r>
        <w:separator/>
      </w:r>
    </w:p>
  </w:footnote>
  <w:footnote w:type="continuationSeparator" w:id="0">
    <w:p w14:paraId="76AC2C75" w14:textId="77777777" w:rsidR="00110CF7" w:rsidRDefault="00110C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DE2138" w14:textId="77777777" w:rsidR="00E84FF3" w:rsidRPr="00CA7D0F" w:rsidRDefault="00E84FF3" w:rsidP="00CA7D0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AFE345" w14:textId="77777777" w:rsidR="00E84FF3" w:rsidRDefault="00E84FF3" w:rsidP="00487F4A">
    <w:pPr>
      <w:pStyle w:val="Heading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605A08" w14:textId="77777777" w:rsidR="00E84FF3" w:rsidRPr="00CA7D0F" w:rsidRDefault="00E84FF3" w:rsidP="00CA7D0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jc w:val="center"/>
      <w:tblCellMar>
        <w:left w:w="57" w:type="dxa"/>
        <w:right w:w="57" w:type="dxa"/>
      </w:tblCellMar>
      <w:tblLook w:val="0000" w:firstRow="0" w:lastRow="0" w:firstColumn="0" w:lastColumn="0" w:noHBand="0" w:noVBand="0"/>
    </w:tblPr>
    <w:tblGrid>
      <w:gridCol w:w="949"/>
      <w:gridCol w:w="7549"/>
      <w:gridCol w:w="1141"/>
    </w:tblGrid>
    <w:tr w:rsidR="00E84FF3" w:rsidRPr="0052262C" w14:paraId="7E306FF6" w14:textId="77777777" w:rsidTr="00FD1A9F">
      <w:trPr>
        <w:cantSplit/>
        <w:trHeight w:val="912"/>
        <w:jc w:val="center"/>
      </w:trPr>
      <w:tc>
        <w:tcPr>
          <w:tcW w:w="492" w:type="pct"/>
          <w:tcBorders>
            <w:bottom w:val="single" w:sz="6" w:space="0" w:color="auto"/>
          </w:tcBorders>
          <w:vAlign w:val="bottom"/>
        </w:tcPr>
        <w:p w14:paraId="5974F370" w14:textId="77777777" w:rsidR="00E84FF3" w:rsidRPr="0052262C" w:rsidRDefault="00E84FF3" w:rsidP="002075CB">
          <w:pPr>
            <w:pStyle w:val="HeadingLeft"/>
          </w:pPr>
          <w:r>
            <w:rPr>
              <w:noProof/>
              <w:lang w:eastAsia="zh-TW"/>
            </w:rPr>
            <w:drawing>
              <wp:inline distT="0" distB="0" distL="0" distR="0" wp14:anchorId="717D0FDF" wp14:editId="65D6E1A9">
                <wp:extent cx="504825" cy="511810"/>
                <wp:effectExtent l="0" t="0" r="9525" b="2540"/>
                <wp:docPr id="3" name="图片 13" descr="C:\Users\l00317870\AppData\Roaming\eSpace_Desktop\UserData\l00317870\imagefiles\F4A6DBE1-A295-4A2E-8920-82357C4295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C:\Users\l00317870\AppData\Roaming\eSpace_Desktop\UserData\l00317870\imagefiles\F4A6DBE1-A295-4A2E-8920-82357C429575.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11810"/>
                        </a:xfrm>
                        <a:prstGeom prst="rect">
                          <a:avLst/>
                        </a:prstGeom>
                        <a:noFill/>
                        <a:ln>
                          <a:noFill/>
                        </a:ln>
                      </pic:spPr>
                    </pic:pic>
                  </a:graphicData>
                </a:graphic>
              </wp:inline>
            </w:drawing>
          </w:r>
        </w:p>
      </w:tc>
      <w:tc>
        <w:tcPr>
          <w:tcW w:w="3916" w:type="pct"/>
          <w:tcBorders>
            <w:bottom w:val="single" w:sz="6" w:space="0" w:color="auto"/>
          </w:tcBorders>
          <w:vAlign w:val="bottom"/>
        </w:tcPr>
        <w:p w14:paraId="76ABE8C6" w14:textId="3DBE61C0" w:rsidR="00E84FF3" w:rsidRPr="00285E0C" w:rsidRDefault="00E84FF3" w:rsidP="004163BA">
          <w:pPr>
            <w:pStyle w:val="HeadingLeft"/>
            <w:jc w:val="center"/>
          </w:pPr>
          <w:r>
            <w:t xml:space="preserve">Руководство по выполнению лабораторных работ </w:t>
          </w:r>
          <w:r>
            <w:br/>
            <w:t>для подготовки к сертификации HCIA-Datacom</w:t>
          </w:r>
        </w:p>
      </w:tc>
      <w:tc>
        <w:tcPr>
          <w:tcW w:w="592" w:type="pct"/>
          <w:tcBorders>
            <w:bottom w:val="single" w:sz="6" w:space="0" w:color="auto"/>
          </w:tcBorders>
          <w:vAlign w:val="bottom"/>
        </w:tcPr>
        <w:p w14:paraId="3C0DF302" w14:textId="1E5BF094" w:rsidR="00E84FF3" w:rsidRPr="0052262C" w:rsidRDefault="00E84FF3" w:rsidP="002075CB">
          <w:pPr>
            <w:pStyle w:val="HeadingRight"/>
          </w:pPr>
        </w:p>
      </w:tc>
    </w:tr>
  </w:tbl>
  <w:p w14:paraId="23442136" w14:textId="77777777" w:rsidR="00E84FF3" w:rsidRDefault="00E84FF3" w:rsidP="00487F4A">
    <w:pPr>
      <w:pStyle w:val="Heading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CB6DAA" w14:textId="77777777" w:rsidR="00E84FF3" w:rsidRPr="00CA7D0F" w:rsidRDefault="00E84FF3" w:rsidP="00CA7D0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DB2900"/>
    <w:multiLevelType w:val="multilevel"/>
    <w:tmpl w:val="74F098D0"/>
    <w:lvl w:ilvl="0">
      <w:start w:val="1"/>
      <w:numFmt w:val="bullet"/>
      <w:pStyle w:val="SubItemList"/>
      <w:lvlText w:val="−"/>
      <w:lvlJc w:val="left"/>
      <w:pPr>
        <w:tabs>
          <w:tab w:val="num" w:pos="2409"/>
        </w:tabs>
        <w:ind w:left="2410" w:hanging="284"/>
      </w:pPr>
      <w:rPr>
        <w:rFonts w:ascii="Huawei Sans" w:eastAsia="方正兰亭黑简体" w:hAnsi="Huawei Sans" w:hint="default"/>
        <w:sz w:val="16"/>
        <w:szCs w:val="16"/>
      </w:rPr>
    </w:lvl>
    <w:lvl w:ilvl="1">
      <w:start w:val="1"/>
      <w:numFmt w:val="bullet"/>
      <w:lvlText w:val="■"/>
      <w:lvlJc w:val="left"/>
      <w:pPr>
        <w:tabs>
          <w:tab w:val="num" w:pos="840"/>
        </w:tabs>
        <w:ind w:left="840" w:hanging="420"/>
      </w:pPr>
      <w:rPr>
        <w:rFonts w:ascii="Huawei Sans" w:eastAsia="方正兰亭黑简体" w:hAnsi="Huawei Sans" w:hint="default"/>
      </w:rPr>
    </w:lvl>
    <w:lvl w:ilvl="2">
      <w:start w:val="1"/>
      <w:numFmt w:val="bullet"/>
      <w:lvlText w:val="♦"/>
      <w:lvlJc w:val="left"/>
      <w:pPr>
        <w:tabs>
          <w:tab w:val="num" w:pos="1260"/>
        </w:tabs>
        <w:ind w:left="1260" w:hanging="420"/>
      </w:pPr>
      <w:rPr>
        <w:rFonts w:ascii="Huawei Sans" w:eastAsia="方正兰亭黑简体" w:hAnsi="Huawei Sans" w:hint="default"/>
      </w:rPr>
    </w:lvl>
    <w:lvl w:ilvl="3">
      <w:start w:val="1"/>
      <w:numFmt w:val="bullet"/>
      <w:lvlText w:val="●"/>
      <w:lvlJc w:val="left"/>
      <w:pPr>
        <w:tabs>
          <w:tab w:val="num" w:pos="1680"/>
        </w:tabs>
        <w:ind w:left="1680" w:hanging="420"/>
      </w:pPr>
      <w:rPr>
        <w:rFonts w:ascii="Huawei Sans" w:eastAsia="方正兰亭黑简体" w:hAnsi="Huawei Sans" w:hint="default"/>
        <w:color w:val="000000"/>
      </w:rPr>
    </w:lvl>
    <w:lvl w:ilvl="4">
      <w:start w:val="1"/>
      <w:numFmt w:val="bullet"/>
      <w:lvlText w:val="●"/>
      <w:lvlJc w:val="left"/>
      <w:pPr>
        <w:tabs>
          <w:tab w:val="num" w:pos="2100"/>
        </w:tabs>
        <w:ind w:left="2100" w:hanging="420"/>
      </w:pPr>
      <w:rPr>
        <w:rFonts w:ascii="Huawei Sans" w:eastAsia="方正兰亭黑简体" w:hAnsi="Huawei Sans" w:hint="default"/>
        <w:color w:val="000000"/>
      </w:rPr>
    </w:lvl>
    <w:lvl w:ilvl="5">
      <w:start w:val="1"/>
      <w:numFmt w:val="bullet"/>
      <w:lvlText w:val="♦"/>
      <w:lvlJc w:val="left"/>
      <w:pPr>
        <w:tabs>
          <w:tab w:val="num" w:pos="2520"/>
        </w:tabs>
        <w:ind w:left="2520" w:hanging="420"/>
      </w:pPr>
      <w:rPr>
        <w:rFonts w:ascii="Huawei Sans" w:eastAsia="方正兰亭黑简体" w:hAnsi="Huawei Sans" w:hint="default"/>
      </w:rPr>
    </w:lvl>
    <w:lvl w:ilvl="6">
      <w:start w:val="1"/>
      <w:numFmt w:val="decimal"/>
      <w:lvlText w:val="%7."/>
      <w:lvlJc w:val="left"/>
      <w:pPr>
        <w:tabs>
          <w:tab w:val="num" w:pos="2940"/>
        </w:tabs>
        <w:ind w:left="2940" w:hanging="420"/>
      </w:pPr>
      <w:rPr>
        <w:rFonts w:ascii="Huawei Sans" w:eastAsia="方正兰亭黑简体" w:hAnsi="Huawei Sans" w:hint="default"/>
      </w:rPr>
    </w:lvl>
    <w:lvl w:ilvl="7">
      <w:start w:val="1"/>
      <w:numFmt w:val="bullet"/>
      <w:lvlText w:val="■"/>
      <w:lvlJc w:val="left"/>
      <w:pPr>
        <w:tabs>
          <w:tab w:val="num" w:pos="3360"/>
        </w:tabs>
        <w:ind w:left="3360" w:hanging="420"/>
      </w:pPr>
      <w:rPr>
        <w:rFonts w:ascii="Huawei Sans" w:eastAsia="方正兰亭黑简体" w:hAnsi="Huawei Sans" w:hint="default"/>
      </w:rPr>
    </w:lvl>
    <w:lvl w:ilvl="8">
      <w:start w:val="1"/>
      <w:numFmt w:val="bullet"/>
      <w:lvlText w:val="♦"/>
      <w:lvlJc w:val="left"/>
      <w:pPr>
        <w:tabs>
          <w:tab w:val="num" w:pos="3780"/>
        </w:tabs>
        <w:ind w:left="3780" w:hanging="420"/>
      </w:pPr>
      <w:rPr>
        <w:rFonts w:ascii="Huawei Sans" w:eastAsia="方正兰亭黑简体" w:hAnsi="Huawei Sans" w:hint="default"/>
      </w:rPr>
    </w:lvl>
  </w:abstractNum>
  <w:abstractNum w:abstractNumId="1" w15:restartNumberingAfterBreak="0">
    <w:nsid w:val="10D97D94"/>
    <w:multiLevelType w:val="multilevel"/>
    <w:tmpl w:val="F31409A4"/>
    <w:lvl w:ilvl="0">
      <w:start w:val="1"/>
      <w:numFmt w:val="decimal"/>
      <w:suff w:val="space"/>
      <w:lvlText w:val="Задача %1."/>
      <w:lvlJc w:val="left"/>
      <w:pPr>
        <w:ind w:left="420" w:hanging="420"/>
      </w:pPr>
      <w:rPr>
        <w:rFonts w:ascii="Calibri" w:hAnsi="Calibri"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 w15:restartNumberingAfterBreak="0">
    <w:nsid w:val="1D5755D3"/>
    <w:multiLevelType w:val="multilevel"/>
    <w:tmpl w:val="9BFEFF40"/>
    <w:lvl w:ilvl="0">
      <w:start w:val="1"/>
      <w:numFmt w:val="bullet"/>
      <w:pStyle w:val="ItemList"/>
      <w:lvlText w:val="●"/>
      <w:lvlJc w:val="left"/>
      <w:pPr>
        <w:tabs>
          <w:tab w:val="num" w:pos="2126"/>
        </w:tabs>
        <w:ind w:left="2126" w:hanging="425"/>
      </w:pPr>
      <w:rPr>
        <w:rFonts w:ascii="Huawei Sans" w:hAnsi="Huawei Sans" w:hint="default"/>
        <w:b/>
        <w:bCs w:val="0"/>
        <w:i w:val="0"/>
        <w:iCs w:val="0"/>
        <w:caps w:val="0"/>
        <w:strike w:val="0"/>
        <w:dstrike w:val="0"/>
        <w:vanish w:val="0"/>
        <w:color w:val="auto"/>
        <w:spacing w:val="0"/>
        <w:w w:val="100"/>
        <w:position w:val="2"/>
        <w:sz w:val="21"/>
        <w:szCs w:val="21"/>
        <w:vertAlign w:val="baseline"/>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Huawei Sans" w:hAnsi="Huawei Sans" w:hint="default"/>
      </w:rPr>
    </w:lvl>
    <w:lvl w:ilvl="4">
      <w:start w:val="1"/>
      <w:numFmt w:val="bullet"/>
      <w:lvlText w:val="■"/>
      <w:lvlJc w:val="left"/>
      <w:pPr>
        <w:tabs>
          <w:tab w:val="num" w:pos="2100"/>
        </w:tabs>
        <w:ind w:left="2100" w:hanging="420"/>
      </w:pPr>
      <w:rPr>
        <w:rFonts w:ascii="Huawei Sans" w:hAnsi="Huawei San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3" w15:restartNumberingAfterBreak="0">
    <w:nsid w:val="20453EF0"/>
    <w:multiLevelType w:val="multilevel"/>
    <w:tmpl w:val="5DFC29C4"/>
    <w:lvl w:ilvl="0">
      <w:start w:val="1"/>
      <w:numFmt w:val="upperLetter"/>
      <w:pStyle w:val="ListBullet5"/>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 w15:restartNumberingAfterBreak="0">
    <w:nsid w:val="2152107C"/>
    <w:multiLevelType w:val="multilevel"/>
    <w:tmpl w:val="32E86598"/>
    <w:lvl w:ilvl="0">
      <w:start w:val="1"/>
      <w:numFmt w:val="decimal"/>
      <w:suff w:val="space"/>
      <w:lvlText w:val="Задача %1."/>
      <w:lvlJc w:val="left"/>
      <w:pPr>
        <w:ind w:left="420" w:hanging="420"/>
      </w:pPr>
      <w:rPr>
        <w:rFonts w:ascii="Calibri" w:hAnsi="Calibri"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 w15:restartNumberingAfterBreak="0">
    <w:nsid w:val="2C951E2A"/>
    <w:multiLevelType w:val="multilevel"/>
    <w:tmpl w:val="5E4CEFC8"/>
    <w:styleLink w:val="111111"/>
    <w:lvl w:ilvl="0">
      <w:start w:val="1"/>
      <w:numFmt w:val="bullet"/>
      <w:lvlText w:val=""/>
      <w:lvlJc w:val="left"/>
      <w:pPr>
        <w:tabs>
          <w:tab w:val="num" w:pos="425"/>
        </w:tabs>
        <w:ind w:left="425" w:hanging="425"/>
      </w:pPr>
      <w:rPr>
        <w:rFonts w:ascii="Wingdings" w:hAnsi="Wingdings" w:hint="default"/>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6" w15:restartNumberingAfterBreak="0">
    <w:nsid w:val="2DE26016"/>
    <w:multiLevelType w:val="hybridMultilevel"/>
    <w:tmpl w:val="D518864A"/>
    <w:lvl w:ilvl="0" w:tplc="1A744F8E">
      <w:start w:val="1"/>
      <w:numFmt w:val="bullet"/>
      <w:pStyle w:val="NotesTextListinTable"/>
      <w:lvlText w:val=""/>
      <w:lvlJc w:val="left"/>
      <w:pPr>
        <w:ind w:left="590" w:hanging="420"/>
      </w:pPr>
      <w:rPr>
        <w:rFonts w:ascii="Wingdings" w:hAnsi="Wingdings" w:hint="default"/>
        <w:b w:val="0"/>
        <w:i w:val="0"/>
        <w:sz w:val="13"/>
      </w:rPr>
    </w:lvl>
    <w:lvl w:ilvl="1" w:tplc="04090003" w:tentative="1">
      <w:start w:val="1"/>
      <w:numFmt w:val="bullet"/>
      <w:lvlText w:val=""/>
      <w:lvlJc w:val="left"/>
      <w:pPr>
        <w:ind w:left="1010" w:hanging="420"/>
      </w:pPr>
      <w:rPr>
        <w:rFonts w:ascii="Wingdings" w:hAnsi="Wingdings" w:hint="default"/>
      </w:rPr>
    </w:lvl>
    <w:lvl w:ilvl="2" w:tplc="04090005"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3" w:tentative="1">
      <w:start w:val="1"/>
      <w:numFmt w:val="bullet"/>
      <w:lvlText w:val=""/>
      <w:lvlJc w:val="left"/>
      <w:pPr>
        <w:ind w:left="2270" w:hanging="420"/>
      </w:pPr>
      <w:rPr>
        <w:rFonts w:ascii="Wingdings" w:hAnsi="Wingdings" w:hint="default"/>
      </w:rPr>
    </w:lvl>
    <w:lvl w:ilvl="5" w:tplc="04090005"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3" w:tentative="1">
      <w:start w:val="1"/>
      <w:numFmt w:val="bullet"/>
      <w:lvlText w:val=""/>
      <w:lvlJc w:val="left"/>
      <w:pPr>
        <w:ind w:left="3530" w:hanging="420"/>
      </w:pPr>
      <w:rPr>
        <w:rFonts w:ascii="Wingdings" w:hAnsi="Wingdings" w:hint="default"/>
      </w:rPr>
    </w:lvl>
    <w:lvl w:ilvl="8" w:tplc="04090005" w:tentative="1">
      <w:start w:val="1"/>
      <w:numFmt w:val="bullet"/>
      <w:lvlText w:val=""/>
      <w:lvlJc w:val="left"/>
      <w:pPr>
        <w:ind w:left="3950" w:hanging="420"/>
      </w:pPr>
      <w:rPr>
        <w:rFonts w:ascii="Wingdings" w:hAnsi="Wingdings" w:hint="default"/>
      </w:rPr>
    </w:lvl>
  </w:abstractNum>
  <w:abstractNum w:abstractNumId="7" w15:restartNumberingAfterBreak="0">
    <w:nsid w:val="30C821AA"/>
    <w:multiLevelType w:val="multilevel"/>
    <w:tmpl w:val="DBA86462"/>
    <w:lvl w:ilvl="0">
      <w:start w:val="1"/>
      <w:numFmt w:val="bullet"/>
      <w:pStyle w:val="CAUTIONTextList"/>
      <w:lvlText w:val="●"/>
      <w:lvlJc w:val="left"/>
      <w:pPr>
        <w:tabs>
          <w:tab w:val="num" w:pos="432"/>
        </w:tabs>
        <w:ind w:left="432" w:hanging="432"/>
      </w:pPr>
      <w:rPr>
        <w:rFonts w:ascii="Arial" w:hAnsi="Arial" w:hint="default"/>
        <w:color w:val="auto"/>
        <w:sz w:val="20"/>
        <w:szCs w:val="16"/>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8" w15:restartNumberingAfterBreak="0">
    <w:nsid w:val="42A046D5"/>
    <w:multiLevelType w:val="multilevel"/>
    <w:tmpl w:val="04090023"/>
    <w:styleLink w:val="ArticleSection"/>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15:restartNumberingAfterBreak="0">
    <w:nsid w:val="42FE570A"/>
    <w:multiLevelType w:val="multilevel"/>
    <w:tmpl w:val="B34E5A40"/>
    <w:lvl w:ilvl="0">
      <w:start w:val="1"/>
      <w:numFmt w:val="decimal"/>
      <w:pStyle w:val="ListNumber4"/>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0" w15:restartNumberingAfterBreak="0">
    <w:nsid w:val="463C3DB5"/>
    <w:multiLevelType w:val="hybridMultilevel"/>
    <w:tmpl w:val="ACA830C6"/>
    <w:lvl w:ilvl="0" w:tplc="97063ACC">
      <w:start w:val="1"/>
      <w:numFmt w:val="decimal"/>
      <w:pStyle w:val="ItemStepinTable"/>
      <w:lvlText w:val="%1."/>
      <w:lvlJc w:val="left"/>
      <w:pPr>
        <w:tabs>
          <w:tab w:val="num" w:pos="284"/>
        </w:tabs>
        <w:ind w:left="284" w:hanging="284"/>
      </w:pPr>
      <w:rPr>
        <w:rFonts w:hint="eastAsia"/>
      </w:rPr>
    </w:lvl>
    <w:lvl w:ilvl="1" w:tplc="FD729F6E" w:tentative="1">
      <w:start w:val="1"/>
      <w:numFmt w:val="lowerLetter"/>
      <w:lvlText w:val="%2)"/>
      <w:lvlJc w:val="left"/>
      <w:pPr>
        <w:tabs>
          <w:tab w:val="num" w:pos="840"/>
        </w:tabs>
        <w:ind w:left="840" w:hanging="420"/>
      </w:pPr>
    </w:lvl>
    <w:lvl w:ilvl="2" w:tplc="AC34F02C" w:tentative="1">
      <w:start w:val="1"/>
      <w:numFmt w:val="lowerRoman"/>
      <w:lvlText w:val="%3."/>
      <w:lvlJc w:val="right"/>
      <w:pPr>
        <w:tabs>
          <w:tab w:val="num" w:pos="1260"/>
        </w:tabs>
        <w:ind w:left="1260" w:hanging="420"/>
      </w:pPr>
    </w:lvl>
    <w:lvl w:ilvl="3" w:tplc="6D1412CE" w:tentative="1">
      <w:start w:val="1"/>
      <w:numFmt w:val="decimal"/>
      <w:lvlText w:val="%4."/>
      <w:lvlJc w:val="left"/>
      <w:pPr>
        <w:tabs>
          <w:tab w:val="num" w:pos="1680"/>
        </w:tabs>
        <w:ind w:left="1680" w:hanging="420"/>
      </w:pPr>
    </w:lvl>
    <w:lvl w:ilvl="4" w:tplc="A73A01FA" w:tentative="1">
      <w:start w:val="1"/>
      <w:numFmt w:val="lowerLetter"/>
      <w:lvlText w:val="%5)"/>
      <w:lvlJc w:val="left"/>
      <w:pPr>
        <w:tabs>
          <w:tab w:val="num" w:pos="2100"/>
        </w:tabs>
        <w:ind w:left="2100" w:hanging="420"/>
      </w:pPr>
    </w:lvl>
    <w:lvl w:ilvl="5" w:tplc="18A039C8" w:tentative="1">
      <w:start w:val="1"/>
      <w:numFmt w:val="lowerRoman"/>
      <w:lvlText w:val="%6."/>
      <w:lvlJc w:val="right"/>
      <w:pPr>
        <w:tabs>
          <w:tab w:val="num" w:pos="2520"/>
        </w:tabs>
        <w:ind w:left="2520" w:hanging="420"/>
      </w:pPr>
    </w:lvl>
    <w:lvl w:ilvl="6" w:tplc="1042FC9C" w:tentative="1">
      <w:start w:val="1"/>
      <w:numFmt w:val="decimal"/>
      <w:lvlText w:val="%7."/>
      <w:lvlJc w:val="left"/>
      <w:pPr>
        <w:tabs>
          <w:tab w:val="num" w:pos="2940"/>
        </w:tabs>
        <w:ind w:left="2940" w:hanging="420"/>
      </w:pPr>
    </w:lvl>
    <w:lvl w:ilvl="7" w:tplc="783E4DB2" w:tentative="1">
      <w:start w:val="1"/>
      <w:numFmt w:val="lowerLetter"/>
      <w:lvlText w:val="%8)"/>
      <w:lvlJc w:val="left"/>
      <w:pPr>
        <w:tabs>
          <w:tab w:val="num" w:pos="3360"/>
        </w:tabs>
        <w:ind w:left="3360" w:hanging="420"/>
      </w:pPr>
    </w:lvl>
    <w:lvl w:ilvl="8" w:tplc="FFA648D0" w:tentative="1">
      <w:start w:val="1"/>
      <w:numFmt w:val="lowerRoman"/>
      <w:lvlText w:val="%9."/>
      <w:lvlJc w:val="right"/>
      <w:pPr>
        <w:tabs>
          <w:tab w:val="num" w:pos="3780"/>
        </w:tabs>
        <w:ind w:left="3780" w:hanging="420"/>
      </w:pPr>
    </w:lvl>
  </w:abstractNum>
  <w:abstractNum w:abstractNumId="11" w15:restartNumberingAfterBreak="0">
    <w:nsid w:val="4DDA66D1"/>
    <w:multiLevelType w:val="multilevel"/>
    <w:tmpl w:val="864C7C0A"/>
    <w:lvl w:ilvl="0">
      <w:start w:val="1"/>
      <w:numFmt w:val="upperLetter"/>
      <w:pStyle w:val="Appendixheading1"/>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rPr>
    </w:lvl>
    <w:lvl w:ilvl="1">
      <w:start w:val="1"/>
      <w:numFmt w:val="decimal"/>
      <w:pStyle w:val="Appendixheading2"/>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rPr>
    </w:lvl>
    <w:lvl w:ilvl="2">
      <w:start w:val="1"/>
      <w:numFmt w:val="decimal"/>
      <w:pStyle w:val="Appendixheading3"/>
      <w:suff w:val="nothing"/>
      <w:lvlText w:val="%1.%2.%3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32"/>
        <w:szCs w:val="32"/>
        <w:vertAlign w:val="baseline"/>
      </w:rPr>
    </w:lvl>
    <w:lvl w:ilvl="3">
      <w:start w:val="1"/>
      <w:numFmt w:val="decimal"/>
      <w:pStyle w:val="Appendixheading4"/>
      <w:suff w:val="nothing"/>
      <w:lvlText w:val="%1.%2.%3.%4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28"/>
        <w:szCs w:val="28"/>
        <w:vertAlign w:val="baseline"/>
      </w:rPr>
    </w:lvl>
    <w:lvl w:ilvl="4">
      <w:start w:val="1"/>
      <w:numFmt w:val="decimal"/>
      <w:pStyle w:val="Appendixheading5"/>
      <w:suff w:val="nothing"/>
      <w:lvlText w:val="%1.%2.%3.%4.%5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24"/>
        <w:szCs w:val="24"/>
        <w:vertAlign w:val="baseline"/>
      </w:rPr>
    </w:lvl>
    <w:lvl w:ilvl="5">
      <w:start w:val="1"/>
      <w:numFmt w:val="decimal"/>
      <w:lvlText w:val="Step %6"/>
      <w:lvlJc w:val="right"/>
      <w:pPr>
        <w:tabs>
          <w:tab w:val="num" w:pos="1701"/>
        </w:tabs>
        <w:ind w:left="1701" w:hanging="159"/>
      </w:pPr>
      <w:rPr>
        <w:rFonts w:ascii="Huawei Sans" w:eastAsia="方正兰亭黑简体" w:hAnsi="Huawei Sans" w:cs="Times New Roman" w:hint="default"/>
        <w:b/>
        <w:bCs/>
        <w:i w:val="0"/>
        <w:iCs w:val="0"/>
        <w:sz w:val="21"/>
        <w:szCs w:val="21"/>
        <w:u w:val="none"/>
      </w:rPr>
    </w:lvl>
    <w:lvl w:ilvl="6">
      <w:start w:val="1"/>
      <w:numFmt w:val="decimal"/>
      <w:lvlText w:val="%7."/>
      <w:lvlJc w:val="left"/>
      <w:pPr>
        <w:tabs>
          <w:tab w:val="num" w:pos="2126"/>
        </w:tabs>
        <w:ind w:left="2126" w:hanging="425"/>
      </w:pPr>
      <w:rPr>
        <w:rFonts w:ascii="Huawei Sans" w:eastAsia="方正兰亭黑简体" w:hAnsi="Huawei Sans" w:cs="Times New Roman" w:hint="default"/>
        <w:b w:val="0"/>
        <w:bCs/>
        <w:i w:val="0"/>
        <w:iCs w:val="0"/>
        <w:color w:val="auto"/>
        <w:sz w:val="21"/>
        <w:szCs w:val="21"/>
      </w:rPr>
    </w:lvl>
    <w:lvl w:ilvl="7">
      <w:start w:val="1"/>
      <w:numFmt w:val="decimal"/>
      <w:lvlRestart w:val="1"/>
      <w:pStyle w:val="FigureDescriptioninAppendix"/>
      <w:suff w:val="space"/>
      <w:lvlText w:val="Figure %1-%8"/>
      <w:lvlJc w:val="left"/>
      <w:pPr>
        <w:ind w:left="1701" w:firstLine="0"/>
      </w:pPr>
      <w:rPr>
        <w:rFonts w:ascii="Huawei Sans" w:eastAsia="方正兰亭黑简体" w:hAnsi="Huawei Sans" w:cs="Book Antiqua" w:hint="default"/>
        <w:b/>
        <w:bCs/>
        <w:i w:val="0"/>
        <w:iCs w:val="0"/>
        <w:sz w:val="21"/>
        <w:szCs w:val="21"/>
        <w:u w:val="none"/>
      </w:rPr>
    </w:lvl>
    <w:lvl w:ilvl="8">
      <w:start w:val="1"/>
      <w:numFmt w:val="decimal"/>
      <w:lvlRestart w:val="1"/>
      <w:pStyle w:val="TableDescriptioninAppendix"/>
      <w:suff w:val="space"/>
      <w:lvlText w:val="Table %1-%9"/>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rPr>
    </w:lvl>
  </w:abstractNum>
  <w:abstractNum w:abstractNumId="12" w15:restartNumberingAfterBreak="0">
    <w:nsid w:val="501331DD"/>
    <w:multiLevelType w:val="multilevel"/>
    <w:tmpl w:val="A68272B6"/>
    <w:lvl w:ilvl="0">
      <w:start w:val="1"/>
      <w:numFmt w:val="decimal"/>
      <w:pStyle w:val="Heading1"/>
      <w:suff w:val="nothing"/>
      <w:lvlText w:val="%1 "/>
      <w:lvlJc w:val="left"/>
      <w:pPr>
        <w:ind w:left="0" w:firstLine="0"/>
      </w:pPr>
      <w:rPr>
        <w:rFonts w:asciiTheme="minorHAnsi" w:eastAsia="方正兰亭黑简体" w:hAnsiTheme="minorHAnsi" w:cs="Book Antiqua" w:hint="default"/>
        <w:b/>
        <w:bCs/>
        <w:i w:val="0"/>
        <w:iCs w:val="0"/>
        <w:caps w:val="0"/>
        <w:strike w:val="0"/>
        <w:dstrike w:val="0"/>
        <w:vanish w:val="0"/>
        <w:color w:val="000000"/>
        <w:sz w:val="144"/>
        <w:szCs w:val="144"/>
        <w:vertAlign w:val="baseline"/>
      </w:rPr>
    </w:lvl>
    <w:lvl w:ilvl="1">
      <w:start w:val="1"/>
      <w:numFmt w:val="decimal"/>
      <w:pStyle w:val="Heading2"/>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rPr>
    </w:lvl>
    <w:lvl w:ilvl="2">
      <w:start w:val="1"/>
      <w:numFmt w:val="decimal"/>
      <w:pStyle w:val="Heading3"/>
      <w:suff w:val="nothing"/>
      <w:lvlText w:val="%1.%2.%3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32"/>
        <w:szCs w:val="32"/>
        <w:vertAlign w:val="baseline"/>
      </w:rPr>
    </w:lvl>
    <w:lvl w:ilvl="3">
      <w:start w:val="1"/>
      <w:numFmt w:val="decimal"/>
      <w:pStyle w:val="Heading4"/>
      <w:suff w:val="nothing"/>
      <w:lvlText w:val="%1.%2.%3.%4 "/>
      <w:lvlJc w:val="left"/>
      <w:pPr>
        <w:ind w:left="0" w:firstLine="0"/>
      </w:pPr>
      <w:rPr>
        <w:rFonts w:ascii="Huawei Sans" w:eastAsia="方正兰亭黑简体" w:hAnsi="Huawei Sans" w:cs="Book Antiqua" w:hint="default"/>
        <w:b/>
        <w:bCs/>
        <w:i w:val="0"/>
        <w:iCs w:val="0"/>
        <w:caps w:val="0"/>
        <w:strike w:val="0"/>
        <w:dstrike w:val="0"/>
        <w:vanish w:val="0"/>
        <w:color w:val="000000"/>
        <w:sz w:val="28"/>
        <w:szCs w:val="28"/>
        <w:vertAlign w:val="baseline"/>
      </w:rPr>
    </w:lvl>
    <w:lvl w:ilvl="4">
      <w:start w:val="1"/>
      <w:numFmt w:val="decimal"/>
      <w:pStyle w:val="Heading5"/>
      <w:suff w:val="nothing"/>
      <w:lvlText w:val="%1.%2.%3.%4.%5 "/>
      <w:lvlJc w:val="left"/>
      <w:pPr>
        <w:ind w:left="0" w:firstLine="0"/>
      </w:pPr>
      <w:rPr>
        <w:rFonts w:ascii="Huawei Sans" w:eastAsia="方正兰亭黑简体" w:hAnsi="Huawei Sans" w:cs="Book Antiqua" w:hint="default"/>
        <w:b/>
        <w:bCs/>
        <w:i w:val="0"/>
        <w:iCs w:val="0"/>
        <w:caps w:val="0"/>
        <w:strike w:val="0"/>
        <w:dstrike w:val="0"/>
        <w:vanish w:val="0"/>
        <w:color w:val="000000"/>
        <w:sz w:val="24"/>
        <w:szCs w:val="24"/>
        <w:vertAlign w:val="baseline"/>
      </w:rPr>
    </w:lvl>
    <w:lvl w:ilvl="5">
      <w:start w:val="1"/>
      <w:numFmt w:val="decimal"/>
      <w:pStyle w:val="Step"/>
      <w:lvlText w:val="Шаг %6"/>
      <w:lvlJc w:val="right"/>
      <w:pPr>
        <w:tabs>
          <w:tab w:val="num" w:pos="1701"/>
        </w:tabs>
        <w:ind w:left="1701" w:hanging="159"/>
      </w:pPr>
      <w:rPr>
        <w:rFonts w:ascii="Huawei Sans" w:eastAsia="方正兰亭黑简体" w:hAnsi="Huawei Sans" w:cs="Arial" w:hint="default"/>
        <w:b/>
        <w:bCs/>
        <w:i w:val="0"/>
        <w:iCs w:val="0"/>
        <w:caps w:val="0"/>
        <w:strike w:val="0"/>
        <w:dstrike w:val="0"/>
        <w:vanish w:val="0"/>
        <w:color w:val="auto"/>
        <w:sz w:val="21"/>
        <w:szCs w:val="20"/>
        <w:vertAlign w:val="baseline"/>
      </w:rPr>
    </w:lvl>
    <w:lvl w:ilvl="6">
      <w:start w:val="1"/>
      <w:numFmt w:val="decimal"/>
      <w:pStyle w:val="ItemStep"/>
      <w:lvlText w:val="%7."/>
      <w:lvlJc w:val="left"/>
      <w:pPr>
        <w:tabs>
          <w:tab w:val="num" w:pos="2126"/>
        </w:tabs>
        <w:ind w:left="2126" w:hanging="425"/>
      </w:pPr>
      <w:rPr>
        <w:rFonts w:ascii="Huawei Sans" w:eastAsia="方正兰亭黑简体" w:hAnsi="Huawei Sans" w:cs="Times New Roman" w:hint="default"/>
        <w:b w:val="0"/>
        <w:bCs/>
        <w:i w:val="0"/>
        <w:iCs w:val="0"/>
        <w:color w:val="auto"/>
        <w:sz w:val="21"/>
        <w:szCs w:val="21"/>
      </w:rPr>
    </w:lvl>
    <w:lvl w:ilvl="7">
      <w:start w:val="1"/>
      <w:numFmt w:val="decimal"/>
      <w:lvlRestart w:val="1"/>
      <w:pStyle w:val="FigureDescription"/>
      <w:suff w:val="space"/>
      <w:lvlText w:val="Рис. %1-%8"/>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rPr>
    </w:lvl>
    <w:lvl w:ilvl="8">
      <w:start w:val="1"/>
      <w:numFmt w:val="decimal"/>
      <w:lvlRestart w:val="1"/>
      <w:pStyle w:val="TableDescription"/>
      <w:suff w:val="space"/>
      <w:lvlText w:val="Табл. %1-%9"/>
      <w:lvlJc w:val="left"/>
      <w:pPr>
        <w:ind w:left="1701" w:firstLine="0"/>
      </w:pPr>
      <w:rPr>
        <w:rFonts w:ascii="Huawei Sans" w:eastAsia="方正兰亭黑简体" w:hAnsi="Huawei Sans" w:hint="default"/>
        <w:b/>
        <w:bCs/>
        <w:i w:val="0"/>
        <w:iCs w:val="0"/>
        <w:color w:val="auto"/>
        <w:sz w:val="21"/>
        <w:szCs w:val="21"/>
      </w:rPr>
    </w:lvl>
  </w:abstractNum>
  <w:abstractNum w:abstractNumId="13" w15:restartNumberingAfterBreak="0">
    <w:nsid w:val="667437AC"/>
    <w:multiLevelType w:val="multilevel"/>
    <w:tmpl w:val="6F9E89AE"/>
    <w:lvl w:ilvl="0">
      <w:start w:val="1"/>
      <w:numFmt w:val="bullet"/>
      <w:pStyle w:val="NotesTextList"/>
      <w:lvlText w:val="●"/>
      <w:lvlJc w:val="left"/>
      <w:pPr>
        <w:tabs>
          <w:tab w:val="num" w:pos="2359"/>
        </w:tabs>
        <w:ind w:left="2359" w:hanging="284"/>
      </w:pPr>
      <w:rPr>
        <w:rFonts w:ascii="Huawei Sans" w:eastAsia="方正兰亭黑简体" w:hAnsi="Huawei Sans" w:hint="default"/>
        <w:color w:val="auto"/>
        <w:position w:val="1"/>
        <w:sz w:val="18"/>
        <w:szCs w:val="13"/>
        <w:effect w:val="none"/>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67DE040F"/>
    <w:multiLevelType w:val="hybridMultilevel"/>
    <w:tmpl w:val="A77CB840"/>
    <w:lvl w:ilvl="0" w:tplc="D4822188">
      <w:start w:val="1"/>
      <w:numFmt w:val="bullet"/>
      <w:pStyle w:val="a"/>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15" w15:restartNumberingAfterBreak="0">
    <w:nsid w:val="6B22420F"/>
    <w:multiLevelType w:val="hybridMultilevel"/>
    <w:tmpl w:val="EB9663CC"/>
    <w:lvl w:ilvl="0" w:tplc="EE747B38">
      <w:start w:val="1"/>
      <w:numFmt w:val="lowerLetter"/>
      <w:lvlText w:val="%1"/>
      <w:lvlJc w:val="left"/>
      <w:pPr>
        <w:ind w:left="2546" w:hanging="420"/>
      </w:pPr>
      <w:rPr>
        <w:rFonts w:hint="eastAsia"/>
      </w:rPr>
    </w:lvl>
    <w:lvl w:ilvl="1" w:tplc="04090019" w:tentative="1">
      <w:start w:val="1"/>
      <w:numFmt w:val="lowerLetter"/>
      <w:lvlText w:val="%2)"/>
      <w:lvlJc w:val="left"/>
      <w:pPr>
        <w:ind w:left="2966" w:hanging="420"/>
      </w:pPr>
    </w:lvl>
    <w:lvl w:ilvl="2" w:tplc="0409001B" w:tentative="1">
      <w:start w:val="1"/>
      <w:numFmt w:val="lowerRoman"/>
      <w:lvlText w:val="%3."/>
      <w:lvlJc w:val="right"/>
      <w:pPr>
        <w:ind w:left="3386" w:hanging="420"/>
      </w:pPr>
    </w:lvl>
    <w:lvl w:ilvl="3" w:tplc="0409000F" w:tentative="1">
      <w:start w:val="1"/>
      <w:numFmt w:val="decimal"/>
      <w:lvlText w:val="%4."/>
      <w:lvlJc w:val="left"/>
      <w:pPr>
        <w:ind w:left="3806" w:hanging="420"/>
      </w:pPr>
    </w:lvl>
    <w:lvl w:ilvl="4" w:tplc="04090019" w:tentative="1">
      <w:start w:val="1"/>
      <w:numFmt w:val="lowerLetter"/>
      <w:lvlText w:val="%5)"/>
      <w:lvlJc w:val="left"/>
      <w:pPr>
        <w:ind w:left="4226" w:hanging="420"/>
      </w:pPr>
    </w:lvl>
    <w:lvl w:ilvl="5" w:tplc="0409001B" w:tentative="1">
      <w:start w:val="1"/>
      <w:numFmt w:val="lowerRoman"/>
      <w:lvlText w:val="%6."/>
      <w:lvlJc w:val="right"/>
      <w:pPr>
        <w:ind w:left="4646" w:hanging="420"/>
      </w:pPr>
    </w:lvl>
    <w:lvl w:ilvl="6" w:tplc="0409000F" w:tentative="1">
      <w:start w:val="1"/>
      <w:numFmt w:val="decimal"/>
      <w:lvlText w:val="%7."/>
      <w:lvlJc w:val="left"/>
      <w:pPr>
        <w:ind w:left="5066" w:hanging="420"/>
      </w:pPr>
    </w:lvl>
    <w:lvl w:ilvl="7" w:tplc="04090019" w:tentative="1">
      <w:start w:val="1"/>
      <w:numFmt w:val="lowerLetter"/>
      <w:lvlText w:val="%8)"/>
      <w:lvlJc w:val="left"/>
      <w:pPr>
        <w:ind w:left="5486" w:hanging="420"/>
      </w:pPr>
    </w:lvl>
    <w:lvl w:ilvl="8" w:tplc="0409001B" w:tentative="1">
      <w:start w:val="1"/>
      <w:numFmt w:val="lowerRoman"/>
      <w:lvlText w:val="%9."/>
      <w:lvlJc w:val="right"/>
      <w:pPr>
        <w:ind w:left="5906" w:hanging="420"/>
      </w:pPr>
    </w:lvl>
  </w:abstractNum>
  <w:abstractNum w:abstractNumId="16" w15:restartNumberingAfterBreak="0">
    <w:nsid w:val="6C066CFC"/>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7" w15:restartNumberingAfterBreak="0">
    <w:nsid w:val="6E230785"/>
    <w:multiLevelType w:val="multilevel"/>
    <w:tmpl w:val="FC04B162"/>
    <w:lvl w:ilvl="0">
      <w:start w:val="1"/>
      <w:numFmt w:val="bullet"/>
      <w:pStyle w:val="ItemListinTable"/>
      <w:lvlText w:val="●"/>
      <w:lvlJc w:val="left"/>
      <w:pPr>
        <w:tabs>
          <w:tab w:val="num" w:pos="170"/>
        </w:tabs>
        <w:ind w:left="170" w:hanging="170"/>
      </w:pPr>
      <w:rPr>
        <w:rFonts w:ascii="Huawei Sans" w:hAnsi="Huawei Sans" w:hint="default"/>
        <w:b w:val="0"/>
        <w:i w:val="0"/>
        <w:color w:val="auto"/>
        <w:position w:val="3"/>
        <w:sz w:val="18"/>
        <w:szCs w:val="13"/>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Huawei Sans" w:hAnsi="Huawei Sans" w:hint="default"/>
        <w:color w:val="auto"/>
      </w:rPr>
    </w:lvl>
    <w:lvl w:ilvl="4">
      <w:start w:val="1"/>
      <w:numFmt w:val="bullet"/>
      <w:lvlText w:val="■"/>
      <w:lvlJc w:val="left"/>
      <w:pPr>
        <w:tabs>
          <w:tab w:val="num" w:pos="2100"/>
        </w:tabs>
        <w:ind w:left="2100" w:hanging="420"/>
      </w:pPr>
      <w:rPr>
        <w:rFonts w:ascii="Huawei Sans" w:hAnsi="Huawei Sans" w:hint="default"/>
      </w:rPr>
    </w:lvl>
    <w:lvl w:ilvl="5">
      <w:start w:val="1"/>
      <w:numFmt w:val="bullet"/>
      <w:lvlText w:val="♦"/>
      <w:lvlJc w:val="left"/>
      <w:pPr>
        <w:tabs>
          <w:tab w:val="num" w:pos="2520"/>
        </w:tabs>
        <w:ind w:left="2520" w:hanging="420"/>
      </w:pPr>
      <w:rPr>
        <w:rFonts w:ascii="Huawei Sans" w:hAnsi="Huawei Sans" w:hint="default"/>
      </w:rPr>
    </w:lvl>
    <w:lvl w:ilvl="6">
      <w:start w:val="1"/>
      <w:numFmt w:val="bullet"/>
      <w:lvlText w:val="●"/>
      <w:lvlJc w:val="left"/>
      <w:pPr>
        <w:tabs>
          <w:tab w:val="num" w:pos="2940"/>
        </w:tabs>
        <w:ind w:left="2940" w:hanging="420"/>
      </w:pPr>
      <w:rPr>
        <w:rFonts w:ascii="Huawei Sans" w:hAnsi="Huawei Sans" w:hint="default"/>
      </w:rPr>
    </w:lvl>
    <w:lvl w:ilvl="7">
      <w:start w:val="1"/>
      <w:numFmt w:val="bullet"/>
      <w:lvlText w:val="■"/>
      <w:lvlJc w:val="left"/>
      <w:pPr>
        <w:tabs>
          <w:tab w:val="num" w:pos="3360"/>
        </w:tabs>
        <w:ind w:left="3360" w:hanging="420"/>
      </w:pPr>
      <w:rPr>
        <w:rFonts w:ascii="Huawei Sans" w:hAnsi="Huawei Sans" w:hint="default"/>
      </w:rPr>
    </w:lvl>
    <w:lvl w:ilvl="8">
      <w:start w:val="1"/>
      <w:numFmt w:val="bullet"/>
      <w:lvlText w:val="♦"/>
      <w:lvlJc w:val="left"/>
      <w:pPr>
        <w:tabs>
          <w:tab w:val="num" w:pos="3780"/>
        </w:tabs>
        <w:ind w:left="3780" w:hanging="420"/>
      </w:pPr>
      <w:rPr>
        <w:rFonts w:ascii="Huawei Sans" w:hAnsi="Huawei Sans" w:hint="default"/>
      </w:rPr>
    </w:lvl>
  </w:abstractNum>
  <w:abstractNum w:abstractNumId="18" w15:restartNumberingAfterBreak="0">
    <w:nsid w:val="70553FEB"/>
    <w:multiLevelType w:val="multilevel"/>
    <w:tmpl w:val="B7F49E50"/>
    <w:lvl w:ilvl="0">
      <w:start w:val="1"/>
      <w:numFmt w:val="decimal"/>
      <w:suff w:val="space"/>
      <w:lvlText w:val="Задача %1."/>
      <w:lvlJc w:val="left"/>
      <w:pPr>
        <w:ind w:left="420" w:hanging="420"/>
      </w:pPr>
      <w:rPr>
        <w:rFonts w:ascii="Calibri" w:hAnsi="Calibri"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9" w15:restartNumberingAfterBreak="0">
    <w:nsid w:val="708C7AD2"/>
    <w:multiLevelType w:val="hybridMultilevel"/>
    <w:tmpl w:val="ED9634A4"/>
    <w:lvl w:ilvl="0" w:tplc="4A6EC15E">
      <w:start w:val="1"/>
      <w:numFmt w:val="decimal"/>
      <w:pStyle w:val="111"/>
      <w:lvlText w:val="2.%1"/>
      <w:lvlJc w:val="left"/>
      <w:pPr>
        <w:ind w:left="420" w:hanging="420"/>
      </w:pPr>
      <w:rPr>
        <w:rFonts w:hint="eastAsia"/>
      </w:rPr>
    </w:lvl>
    <w:lvl w:ilvl="1" w:tplc="D29C6C76">
      <w:start w:val="1"/>
      <w:numFmt w:val="lowerLetter"/>
      <w:lvlText w:val="%2)"/>
      <w:lvlJc w:val="left"/>
      <w:pPr>
        <w:ind w:left="840" w:hanging="420"/>
      </w:pPr>
    </w:lvl>
    <w:lvl w:ilvl="2" w:tplc="4350AA4E">
      <w:start w:val="1"/>
      <w:numFmt w:val="decimal"/>
      <w:lvlText w:val="%3."/>
      <w:lvlJc w:val="left"/>
      <w:pPr>
        <w:ind w:left="1260" w:hanging="420"/>
      </w:pPr>
    </w:lvl>
    <w:lvl w:ilvl="3" w:tplc="EE944670" w:tentative="1">
      <w:start w:val="1"/>
      <w:numFmt w:val="decimal"/>
      <w:lvlText w:val="%4."/>
      <w:lvlJc w:val="left"/>
      <w:pPr>
        <w:ind w:left="1680" w:hanging="420"/>
      </w:pPr>
    </w:lvl>
    <w:lvl w:ilvl="4" w:tplc="8E20C44C" w:tentative="1">
      <w:start w:val="1"/>
      <w:numFmt w:val="lowerLetter"/>
      <w:lvlText w:val="%5)"/>
      <w:lvlJc w:val="left"/>
      <w:pPr>
        <w:ind w:left="2100" w:hanging="420"/>
      </w:pPr>
    </w:lvl>
    <w:lvl w:ilvl="5" w:tplc="0A2EC282" w:tentative="1">
      <w:start w:val="1"/>
      <w:numFmt w:val="lowerRoman"/>
      <w:lvlText w:val="%6."/>
      <w:lvlJc w:val="right"/>
      <w:pPr>
        <w:ind w:left="2520" w:hanging="420"/>
      </w:pPr>
    </w:lvl>
    <w:lvl w:ilvl="6" w:tplc="7A6AB41C" w:tentative="1">
      <w:start w:val="1"/>
      <w:numFmt w:val="decimal"/>
      <w:lvlText w:val="%7."/>
      <w:lvlJc w:val="left"/>
      <w:pPr>
        <w:ind w:left="2940" w:hanging="420"/>
      </w:pPr>
    </w:lvl>
    <w:lvl w:ilvl="7" w:tplc="29028D3E" w:tentative="1">
      <w:start w:val="1"/>
      <w:numFmt w:val="lowerLetter"/>
      <w:lvlText w:val="%8)"/>
      <w:lvlJc w:val="left"/>
      <w:pPr>
        <w:ind w:left="3360" w:hanging="420"/>
      </w:pPr>
    </w:lvl>
    <w:lvl w:ilvl="8" w:tplc="2962D8AE" w:tentative="1">
      <w:start w:val="1"/>
      <w:numFmt w:val="lowerRoman"/>
      <w:lvlText w:val="%9."/>
      <w:lvlJc w:val="right"/>
      <w:pPr>
        <w:ind w:left="3780" w:hanging="420"/>
      </w:pPr>
    </w:lvl>
  </w:abstractNum>
  <w:abstractNum w:abstractNumId="20" w15:restartNumberingAfterBreak="0">
    <w:nsid w:val="72347E6A"/>
    <w:multiLevelType w:val="multilevel"/>
    <w:tmpl w:val="D4380878"/>
    <w:lvl w:ilvl="0">
      <w:start w:val="1"/>
      <w:numFmt w:val="upperLetter"/>
      <w:pStyle w:val="ListNumber"/>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1" w15:restartNumberingAfterBreak="0">
    <w:nsid w:val="741C157A"/>
    <w:multiLevelType w:val="multilevel"/>
    <w:tmpl w:val="445A93CE"/>
    <w:lvl w:ilvl="0">
      <w:start w:val="1"/>
      <w:numFmt w:val="decimal"/>
      <w:suff w:val="space"/>
      <w:lvlText w:val="Задача %1."/>
      <w:lvlJc w:val="left"/>
      <w:pPr>
        <w:ind w:left="420" w:hanging="420"/>
      </w:pPr>
      <w:rPr>
        <w:rFonts w:ascii="Calibri" w:hAnsi="Calibri"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2" w15:restartNumberingAfterBreak="0">
    <w:nsid w:val="752F501E"/>
    <w:multiLevelType w:val="hybridMultilevel"/>
    <w:tmpl w:val="9E1AD5DA"/>
    <w:lvl w:ilvl="0" w:tplc="9202BF30">
      <w:start w:val="1"/>
      <w:numFmt w:val="decimal"/>
      <w:lvlText w:val="(%1)"/>
      <w:lvlJc w:val="left"/>
      <w:pPr>
        <w:ind w:left="2546" w:hanging="420"/>
      </w:pPr>
      <w:rPr>
        <w:rFonts w:hint="eastAsia"/>
      </w:rPr>
    </w:lvl>
    <w:lvl w:ilvl="1" w:tplc="04090019" w:tentative="1">
      <w:start w:val="1"/>
      <w:numFmt w:val="lowerLetter"/>
      <w:lvlText w:val="%2)"/>
      <w:lvlJc w:val="left"/>
      <w:pPr>
        <w:ind w:left="2966" w:hanging="420"/>
      </w:pPr>
    </w:lvl>
    <w:lvl w:ilvl="2" w:tplc="0409001B" w:tentative="1">
      <w:start w:val="1"/>
      <w:numFmt w:val="lowerRoman"/>
      <w:lvlText w:val="%3."/>
      <w:lvlJc w:val="right"/>
      <w:pPr>
        <w:ind w:left="3386" w:hanging="420"/>
      </w:pPr>
    </w:lvl>
    <w:lvl w:ilvl="3" w:tplc="0409000F" w:tentative="1">
      <w:start w:val="1"/>
      <w:numFmt w:val="decimal"/>
      <w:lvlText w:val="%4."/>
      <w:lvlJc w:val="left"/>
      <w:pPr>
        <w:ind w:left="3806" w:hanging="420"/>
      </w:pPr>
    </w:lvl>
    <w:lvl w:ilvl="4" w:tplc="04090019" w:tentative="1">
      <w:start w:val="1"/>
      <w:numFmt w:val="lowerLetter"/>
      <w:lvlText w:val="%5)"/>
      <w:lvlJc w:val="left"/>
      <w:pPr>
        <w:ind w:left="4226" w:hanging="420"/>
      </w:pPr>
    </w:lvl>
    <w:lvl w:ilvl="5" w:tplc="0409001B" w:tentative="1">
      <w:start w:val="1"/>
      <w:numFmt w:val="lowerRoman"/>
      <w:lvlText w:val="%6."/>
      <w:lvlJc w:val="right"/>
      <w:pPr>
        <w:ind w:left="4646" w:hanging="420"/>
      </w:pPr>
    </w:lvl>
    <w:lvl w:ilvl="6" w:tplc="0409000F">
      <w:start w:val="1"/>
      <w:numFmt w:val="decimal"/>
      <w:lvlText w:val="%7."/>
      <w:lvlJc w:val="left"/>
      <w:pPr>
        <w:ind w:left="5066" w:hanging="420"/>
      </w:pPr>
    </w:lvl>
    <w:lvl w:ilvl="7" w:tplc="04090019" w:tentative="1">
      <w:start w:val="1"/>
      <w:numFmt w:val="lowerLetter"/>
      <w:lvlText w:val="%8)"/>
      <w:lvlJc w:val="left"/>
      <w:pPr>
        <w:ind w:left="5486" w:hanging="420"/>
      </w:pPr>
    </w:lvl>
    <w:lvl w:ilvl="8" w:tplc="0409001B" w:tentative="1">
      <w:start w:val="1"/>
      <w:numFmt w:val="lowerRoman"/>
      <w:lvlText w:val="%9."/>
      <w:lvlJc w:val="right"/>
      <w:pPr>
        <w:ind w:left="5906" w:hanging="420"/>
      </w:pPr>
    </w:lvl>
  </w:abstractNum>
  <w:num w:numId="1">
    <w:abstractNumId w:val="8"/>
  </w:num>
  <w:num w:numId="2">
    <w:abstractNumId w:val="16"/>
  </w:num>
  <w:num w:numId="3">
    <w:abstractNumId w:val="5"/>
  </w:num>
  <w:num w:numId="4">
    <w:abstractNumId w:val="20"/>
  </w:num>
  <w:num w:numId="5">
    <w:abstractNumId w:val="3"/>
  </w:num>
  <w:num w:numId="6">
    <w:abstractNumId w:val="9"/>
  </w:num>
  <w:num w:numId="7">
    <w:abstractNumId w:val="2"/>
  </w:num>
  <w:num w:numId="8">
    <w:abstractNumId w:val="17"/>
  </w:num>
  <w:num w:numId="9">
    <w:abstractNumId w:val="7"/>
  </w:num>
  <w:num w:numId="10">
    <w:abstractNumId w:val="0"/>
  </w:num>
  <w:num w:numId="11">
    <w:abstractNumId w:val="12"/>
  </w:num>
  <w:num w:numId="12">
    <w:abstractNumId w:val="6"/>
  </w:num>
  <w:num w:numId="13">
    <w:abstractNumId w:val="13"/>
  </w:num>
  <w:num w:numId="14">
    <w:abstractNumId w:val="11"/>
  </w:num>
  <w:num w:numId="15">
    <w:abstractNumId w:val="10"/>
  </w:num>
  <w:num w:numId="16">
    <w:abstractNumId w:val="19"/>
  </w:num>
  <w:num w:numId="17">
    <w:abstractNumId w:val="14"/>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
  </w:num>
  <w:num w:numId="37">
    <w:abstractNumId w:val="18"/>
  </w:num>
  <w:num w:numId="38">
    <w:abstractNumId w:val="1"/>
  </w:num>
  <w:num w:numId="39">
    <w:abstractNumId w:val="21"/>
  </w:num>
  <w:num w:numId="40">
    <w:abstractNumId w:val="22"/>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hideGrammatical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0562"/>
    <w:rsid w:val="00000724"/>
    <w:rsid w:val="0000102C"/>
    <w:rsid w:val="0000120B"/>
    <w:rsid w:val="0000387B"/>
    <w:rsid w:val="00003D28"/>
    <w:rsid w:val="0001079F"/>
    <w:rsid w:val="00011630"/>
    <w:rsid w:val="00014344"/>
    <w:rsid w:val="00014C0D"/>
    <w:rsid w:val="0001524D"/>
    <w:rsid w:val="00016AD8"/>
    <w:rsid w:val="000171EC"/>
    <w:rsid w:val="00017C40"/>
    <w:rsid w:val="0002025E"/>
    <w:rsid w:val="000210D2"/>
    <w:rsid w:val="0002246B"/>
    <w:rsid w:val="0002276F"/>
    <w:rsid w:val="0002376E"/>
    <w:rsid w:val="0002558E"/>
    <w:rsid w:val="00030293"/>
    <w:rsid w:val="00031FFE"/>
    <w:rsid w:val="000320BE"/>
    <w:rsid w:val="000321CB"/>
    <w:rsid w:val="00032761"/>
    <w:rsid w:val="00033243"/>
    <w:rsid w:val="00033D1E"/>
    <w:rsid w:val="00033F84"/>
    <w:rsid w:val="000375E9"/>
    <w:rsid w:val="00040CAB"/>
    <w:rsid w:val="00040CF1"/>
    <w:rsid w:val="00041907"/>
    <w:rsid w:val="00043B1A"/>
    <w:rsid w:val="000451E0"/>
    <w:rsid w:val="000504DB"/>
    <w:rsid w:val="00051A7C"/>
    <w:rsid w:val="00051CA2"/>
    <w:rsid w:val="000535E5"/>
    <w:rsid w:val="00054DE4"/>
    <w:rsid w:val="00064304"/>
    <w:rsid w:val="00064F80"/>
    <w:rsid w:val="0006678D"/>
    <w:rsid w:val="00066F4D"/>
    <w:rsid w:val="00074B6E"/>
    <w:rsid w:val="0008037B"/>
    <w:rsid w:val="0008048D"/>
    <w:rsid w:val="000805E5"/>
    <w:rsid w:val="00080838"/>
    <w:rsid w:val="00082C9D"/>
    <w:rsid w:val="000834DE"/>
    <w:rsid w:val="000854EA"/>
    <w:rsid w:val="00087B38"/>
    <w:rsid w:val="00090538"/>
    <w:rsid w:val="0009129A"/>
    <w:rsid w:val="00091B19"/>
    <w:rsid w:val="00093705"/>
    <w:rsid w:val="000942CB"/>
    <w:rsid w:val="0009621C"/>
    <w:rsid w:val="0009645D"/>
    <w:rsid w:val="00096488"/>
    <w:rsid w:val="00096A63"/>
    <w:rsid w:val="00097DE7"/>
    <w:rsid w:val="000A2674"/>
    <w:rsid w:val="000A585E"/>
    <w:rsid w:val="000A6566"/>
    <w:rsid w:val="000B1E79"/>
    <w:rsid w:val="000B245B"/>
    <w:rsid w:val="000B279C"/>
    <w:rsid w:val="000B5D7C"/>
    <w:rsid w:val="000B7B18"/>
    <w:rsid w:val="000B7EFF"/>
    <w:rsid w:val="000C06CE"/>
    <w:rsid w:val="000C0963"/>
    <w:rsid w:val="000C1E22"/>
    <w:rsid w:val="000C3F98"/>
    <w:rsid w:val="000C62CD"/>
    <w:rsid w:val="000D2379"/>
    <w:rsid w:val="000D41DD"/>
    <w:rsid w:val="000D562A"/>
    <w:rsid w:val="000D79DE"/>
    <w:rsid w:val="000E16AA"/>
    <w:rsid w:val="000E3396"/>
    <w:rsid w:val="000E3FA8"/>
    <w:rsid w:val="000E5B3B"/>
    <w:rsid w:val="000F21A1"/>
    <w:rsid w:val="000F443B"/>
    <w:rsid w:val="000F536E"/>
    <w:rsid w:val="000F6751"/>
    <w:rsid w:val="000F6A52"/>
    <w:rsid w:val="000F6AA5"/>
    <w:rsid w:val="000F712E"/>
    <w:rsid w:val="000F73A2"/>
    <w:rsid w:val="00100BC6"/>
    <w:rsid w:val="00100EB1"/>
    <w:rsid w:val="001017DC"/>
    <w:rsid w:val="00103986"/>
    <w:rsid w:val="00106460"/>
    <w:rsid w:val="00110CF7"/>
    <w:rsid w:val="00110F4C"/>
    <w:rsid w:val="001116C6"/>
    <w:rsid w:val="001129CA"/>
    <w:rsid w:val="00113274"/>
    <w:rsid w:val="0011379C"/>
    <w:rsid w:val="00114A3D"/>
    <w:rsid w:val="0011636E"/>
    <w:rsid w:val="00116DBF"/>
    <w:rsid w:val="00116FB8"/>
    <w:rsid w:val="00117634"/>
    <w:rsid w:val="00117C30"/>
    <w:rsid w:val="00120904"/>
    <w:rsid w:val="00120C0B"/>
    <w:rsid w:val="00122A8A"/>
    <w:rsid w:val="00125657"/>
    <w:rsid w:val="00125742"/>
    <w:rsid w:val="00131CAC"/>
    <w:rsid w:val="00134805"/>
    <w:rsid w:val="00135114"/>
    <w:rsid w:val="0014018A"/>
    <w:rsid w:val="00141351"/>
    <w:rsid w:val="0014145E"/>
    <w:rsid w:val="0014332B"/>
    <w:rsid w:val="0014385B"/>
    <w:rsid w:val="00144000"/>
    <w:rsid w:val="00144218"/>
    <w:rsid w:val="0014498F"/>
    <w:rsid w:val="00145A38"/>
    <w:rsid w:val="00153D84"/>
    <w:rsid w:val="00154ACF"/>
    <w:rsid w:val="00154D00"/>
    <w:rsid w:val="00160E48"/>
    <w:rsid w:val="001708C8"/>
    <w:rsid w:val="00172E55"/>
    <w:rsid w:val="00172F4D"/>
    <w:rsid w:val="0017451A"/>
    <w:rsid w:val="00176B45"/>
    <w:rsid w:val="00180259"/>
    <w:rsid w:val="00180E3E"/>
    <w:rsid w:val="00183841"/>
    <w:rsid w:val="00185231"/>
    <w:rsid w:val="00185EEE"/>
    <w:rsid w:val="00186B0F"/>
    <w:rsid w:val="00187508"/>
    <w:rsid w:val="00190A41"/>
    <w:rsid w:val="00191323"/>
    <w:rsid w:val="001921A9"/>
    <w:rsid w:val="0019604F"/>
    <w:rsid w:val="00197385"/>
    <w:rsid w:val="001A268C"/>
    <w:rsid w:val="001A42A4"/>
    <w:rsid w:val="001A7817"/>
    <w:rsid w:val="001B1020"/>
    <w:rsid w:val="001B38FF"/>
    <w:rsid w:val="001B3B2E"/>
    <w:rsid w:val="001B4737"/>
    <w:rsid w:val="001B4FA3"/>
    <w:rsid w:val="001B5D02"/>
    <w:rsid w:val="001B6FAC"/>
    <w:rsid w:val="001B70B6"/>
    <w:rsid w:val="001C0E12"/>
    <w:rsid w:val="001C0F7A"/>
    <w:rsid w:val="001C428C"/>
    <w:rsid w:val="001C463C"/>
    <w:rsid w:val="001C559C"/>
    <w:rsid w:val="001C5FF3"/>
    <w:rsid w:val="001C7124"/>
    <w:rsid w:val="001C7F6E"/>
    <w:rsid w:val="001D5CF2"/>
    <w:rsid w:val="001D669F"/>
    <w:rsid w:val="001D6842"/>
    <w:rsid w:val="001D7DDA"/>
    <w:rsid w:val="001E30B9"/>
    <w:rsid w:val="001E5B72"/>
    <w:rsid w:val="001E71BD"/>
    <w:rsid w:val="001F1309"/>
    <w:rsid w:val="001F3661"/>
    <w:rsid w:val="001F487F"/>
    <w:rsid w:val="001F53FD"/>
    <w:rsid w:val="001F54BE"/>
    <w:rsid w:val="002006D4"/>
    <w:rsid w:val="00206335"/>
    <w:rsid w:val="002075CB"/>
    <w:rsid w:val="002116A0"/>
    <w:rsid w:val="0021235C"/>
    <w:rsid w:val="002134C0"/>
    <w:rsid w:val="00216D88"/>
    <w:rsid w:val="00220B4F"/>
    <w:rsid w:val="002226E2"/>
    <w:rsid w:val="00222BCA"/>
    <w:rsid w:val="002243AA"/>
    <w:rsid w:val="002245F2"/>
    <w:rsid w:val="0022530D"/>
    <w:rsid w:val="00225DA0"/>
    <w:rsid w:val="00226141"/>
    <w:rsid w:val="002315E3"/>
    <w:rsid w:val="0023253B"/>
    <w:rsid w:val="002331A8"/>
    <w:rsid w:val="00233E48"/>
    <w:rsid w:val="00234CC4"/>
    <w:rsid w:val="002352DE"/>
    <w:rsid w:val="00241626"/>
    <w:rsid w:val="00242D9E"/>
    <w:rsid w:val="00244EA6"/>
    <w:rsid w:val="002461C9"/>
    <w:rsid w:val="00246E3D"/>
    <w:rsid w:val="002512A2"/>
    <w:rsid w:val="0025733C"/>
    <w:rsid w:val="00262636"/>
    <w:rsid w:val="00263D84"/>
    <w:rsid w:val="002652D5"/>
    <w:rsid w:val="00266178"/>
    <w:rsid w:val="00266978"/>
    <w:rsid w:val="002711F9"/>
    <w:rsid w:val="00273DF1"/>
    <w:rsid w:val="00274DC5"/>
    <w:rsid w:val="0027653D"/>
    <w:rsid w:val="00276BD2"/>
    <w:rsid w:val="00276BF7"/>
    <w:rsid w:val="002819BC"/>
    <w:rsid w:val="00284CBB"/>
    <w:rsid w:val="00286305"/>
    <w:rsid w:val="002867B5"/>
    <w:rsid w:val="002867C1"/>
    <w:rsid w:val="0029076F"/>
    <w:rsid w:val="002907EC"/>
    <w:rsid w:val="002910BF"/>
    <w:rsid w:val="002935E0"/>
    <w:rsid w:val="00294AF7"/>
    <w:rsid w:val="00294C23"/>
    <w:rsid w:val="00296E4D"/>
    <w:rsid w:val="002978F8"/>
    <w:rsid w:val="00297AEF"/>
    <w:rsid w:val="002A2995"/>
    <w:rsid w:val="002A299A"/>
    <w:rsid w:val="002A2E79"/>
    <w:rsid w:val="002A33AF"/>
    <w:rsid w:val="002A3EF0"/>
    <w:rsid w:val="002A73E2"/>
    <w:rsid w:val="002A777F"/>
    <w:rsid w:val="002B0C86"/>
    <w:rsid w:val="002B41AF"/>
    <w:rsid w:val="002B5115"/>
    <w:rsid w:val="002B65D6"/>
    <w:rsid w:val="002C1190"/>
    <w:rsid w:val="002C189D"/>
    <w:rsid w:val="002C22D4"/>
    <w:rsid w:val="002C2318"/>
    <w:rsid w:val="002C3278"/>
    <w:rsid w:val="002C48D7"/>
    <w:rsid w:val="002C5BEE"/>
    <w:rsid w:val="002C5EE9"/>
    <w:rsid w:val="002C61B3"/>
    <w:rsid w:val="002C6505"/>
    <w:rsid w:val="002D3CFD"/>
    <w:rsid w:val="002D489E"/>
    <w:rsid w:val="002D52CA"/>
    <w:rsid w:val="002E0A95"/>
    <w:rsid w:val="002E2D0E"/>
    <w:rsid w:val="002E48D0"/>
    <w:rsid w:val="002E5399"/>
    <w:rsid w:val="002F16D9"/>
    <w:rsid w:val="002F33D3"/>
    <w:rsid w:val="002F41B8"/>
    <w:rsid w:val="002F6142"/>
    <w:rsid w:val="002F64F1"/>
    <w:rsid w:val="002F7B08"/>
    <w:rsid w:val="003006C9"/>
    <w:rsid w:val="00300D0D"/>
    <w:rsid w:val="00303D9D"/>
    <w:rsid w:val="003065E5"/>
    <w:rsid w:val="00307DBA"/>
    <w:rsid w:val="0031148A"/>
    <w:rsid w:val="00311697"/>
    <w:rsid w:val="00312DF1"/>
    <w:rsid w:val="00314574"/>
    <w:rsid w:val="0031649D"/>
    <w:rsid w:val="0031692E"/>
    <w:rsid w:val="00316C8E"/>
    <w:rsid w:val="00316D53"/>
    <w:rsid w:val="00321154"/>
    <w:rsid w:val="0032137C"/>
    <w:rsid w:val="00322063"/>
    <w:rsid w:val="00332CBE"/>
    <w:rsid w:val="00333340"/>
    <w:rsid w:val="00333B88"/>
    <w:rsid w:val="003344D9"/>
    <w:rsid w:val="00337A16"/>
    <w:rsid w:val="00345CA8"/>
    <w:rsid w:val="003461B0"/>
    <w:rsid w:val="00350893"/>
    <w:rsid w:val="00352F23"/>
    <w:rsid w:val="00353AC6"/>
    <w:rsid w:val="00354F26"/>
    <w:rsid w:val="00360713"/>
    <w:rsid w:val="003610EF"/>
    <w:rsid w:val="003615B5"/>
    <w:rsid w:val="003629CB"/>
    <w:rsid w:val="0036631D"/>
    <w:rsid w:val="003668FD"/>
    <w:rsid w:val="00366C3F"/>
    <w:rsid w:val="00366E4B"/>
    <w:rsid w:val="00370DC3"/>
    <w:rsid w:val="003748C4"/>
    <w:rsid w:val="00376945"/>
    <w:rsid w:val="00382427"/>
    <w:rsid w:val="00382637"/>
    <w:rsid w:val="00382FCF"/>
    <w:rsid w:val="003844FB"/>
    <w:rsid w:val="003860AA"/>
    <w:rsid w:val="0038612C"/>
    <w:rsid w:val="0038624B"/>
    <w:rsid w:val="0039057F"/>
    <w:rsid w:val="00390D3B"/>
    <w:rsid w:val="003932E1"/>
    <w:rsid w:val="003938C4"/>
    <w:rsid w:val="003944FC"/>
    <w:rsid w:val="0039711D"/>
    <w:rsid w:val="003A2236"/>
    <w:rsid w:val="003A27F5"/>
    <w:rsid w:val="003A2C21"/>
    <w:rsid w:val="003A3E7D"/>
    <w:rsid w:val="003A3F0D"/>
    <w:rsid w:val="003A539B"/>
    <w:rsid w:val="003A5BE8"/>
    <w:rsid w:val="003A7C9C"/>
    <w:rsid w:val="003B0C21"/>
    <w:rsid w:val="003B22E9"/>
    <w:rsid w:val="003B2CEF"/>
    <w:rsid w:val="003B49A7"/>
    <w:rsid w:val="003B4CE7"/>
    <w:rsid w:val="003C1978"/>
    <w:rsid w:val="003C39E6"/>
    <w:rsid w:val="003C5BE1"/>
    <w:rsid w:val="003C69C9"/>
    <w:rsid w:val="003C7EBC"/>
    <w:rsid w:val="003D2786"/>
    <w:rsid w:val="003D33D7"/>
    <w:rsid w:val="003D4088"/>
    <w:rsid w:val="003E1F44"/>
    <w:rsid w:val="003E211E"/>
    <w:rsid w:val="003E3A83"/>
    <w:rsid w:val="003E5313"/>
    <w:rsid w:val="003E7FEC"/>
    <w:rsid w:val="003F0719"/>
    <w:rsid w:val="003F0B45"/>
    <w:rsid w:val="003F23E1"/>
    <w:rsid w:val="003F43CE"/>
    <w:rsid w:val="003F4C77"/>
    <w:rsid w:val="003F5868"/>
    <w:rsid w:val="00401302"/>
    <w:rsid w:val="00403032"/>
    <w:rsid w:val="004040EF"/>
    <w:rsid w:val="004046BE"/>
    <w:rsid w:val="00404F63"/>
    <w:rsid w:val="004053C6"/>
    <w:rsid w:val="004053CB"/>
    <w:rsid w:val="0041039A"/>
    <w:rsid w:val="004103AF"/>
    <w:rsid w:val="00413400"/>
    <w:rsid w:val="0041409F"/>
    <w:rsid w:val="004163BA"/>
    <w:rsid w:val="004204BF"/>
    <w:rsid w:val="00422748"/>
    <w:rsid w:val="0042505E"/>
    <w:rsid w:val="004251EA"/>
    <w:rsid w:val="004278B5"/>
    <w:rsid w:val="004350AF"/>
    <w:rsid w:val="00435FAE"/>
    <w:rsid w:val="0043675F"/>
    <w:rsid w:val="00436804"/>
    <w:rsid w:val="00436B92"/>
    <w:rsid w:val="0044282D"/>
    <w:rsid w:val="00445BA1"/>
    <w:rsid w:val="0044681F"/>
    <w:rsid w:val="00450E12"/>
    <w:rsid w:val="004518AB"/>
    <w:rsid w:val="00451CF6"/>
    <w:rsid w:val="0045366D"/>
    <w:rsid w:val="004547B4"/>
    <w:rsid w:val="0046045D"/>
    <w:rsid w:val="00462D8E"/>
    <w:rsid w:val="00463820"/>
    <w:rsid w:val="004644BD"/>
    <w:rsid w:val="00466677"/>
    <w:rsid w:val="0046676C"/>
    <w:rsid w:val="004722EF"/>
    <w:rsid w:val="004723D6"/>
    <w:rsid w:val="00473FEF"/>
    <w:rsid w:val="0047446F"/>
    <w:rsid w:val="004821F6"/>
    <w:rsid w:val="00483F9A"/>
    <w:rsid w:val="004852DB"/>
    <w:rsid w:val="00486E75"/>
    <w:rsid w:val="00487F4A"/>
    <w:rsid w:val="0049007A"/>
    <w:rsid w:val="0049250C"/>
    <w:rsid w:val="00494AA9"/>
    <w:rsid w:val="004957AB"/>
    <w:rsid w:val="004A2642"/>
    <w:rsid w:val="004A2673"/>
    <w:rsid w:val="004A3992"/>
    <w:rsid w:val="004A3B9B"/>
    <w:rsid w:val="004A6AE9"/>
    <w:rsid w:val="004B0D41"/>
    <w:rsid w:val="004B29CD"/>
    <w:rsid w:val="004B38F1"/>
    <w:rsid w:val="004B3AE9"/>
    <w:rsid w:val="004B3D5C"/>
    <w:rsid w:val="004B4DE1"/>
    <w:rsid w:val="004B7A61"/>
    <w:rsid w:val="004C1137"/>
    <w:rsid w:val="004C5021"/>
    <w:rsid w:val="004C7563"/>
    <w:rsid w:val="004D2AC9"/>
    <w:rsid w:val="004D2C13"/>
    <w:rsid w:val="004D4383"/>
    <w:rsid w:val="004D5500"/>
    <w:rsid w:val="004D5CF1"/>
    <w:rsid w:val="004D5DC8"/>
    <w:rsid w:val="004D7E43"/>
    <w:rsid w:val="004E05F6"/>
    <w:rsid w:val="004E0672"/>
    <w:rsid w:val="004E101C"/>
    <w:rsid w:val="004E1362"/>
    <w:rsid w:val="004E2FEA"/>
    <w:rsid w:val="004E56AB"/>
    <w:rsid w:val="004F38AE"/>
    <w:rsid w:val="004F697C"/>
    <w:rsid w:val="004F6CED"/>
    <w:rsid w:val="005016A8"/>
    <w:rsid w:val="0050171B"/>
    <w:rsid w:val="00501EA8"/>
    <w:rsid w:val="00501FD1"/>
    <w:rsid w:val="0050376F"/>
    <w:rsid w:val="0050379E"/>
    <w:rsid w:val="00503848"/>
    <w:rsid w:val="00503D14"/>
    <w:rsid w:val="005043EF"/>
    <w:rsid w:val="00505E33"/>
    <w:rsid w:val="0050614A"/>
    <w:rsid w:val="0051246D"/>
    <w:rsid w:val="005135D9"/>
    <w:rsid w:val="00513773"/>
    <w:rsid w:val="005214A7"/>
    <w:rsid w:val="00521750"/>
    <w:rsid w:val="0052224A"/>
    <w:rsid w:val="00522580"/>
    <w:rsid w:val="00522F57"/>
    <w:rsid w:val="00523C28"/>
    <w:rsid w:val="0052474E"/>
    <w:rsid w:val="00526952"/>
    <w:rsid w:val="00526BBC"/>
    <w:rsid w:val="00530302"/>
    <w:rsid w:val="00530D24"/>
    <w:rsid w:val="00537472"/>
    <w:rsid w:val="005417B1"/>
    <w:rsid w:val="0054515E"/>
    <w:rsid w:val="00545A3D"/>
    <w:rsid w:val="005476F7"/>
    <w:rsid w:val="00554D12"/>
    <w:rsid w:val="0055595D"/>
    <w:rsid w:val="00556DB2"/>
    <w:rsid w:val="00562E3E"/>
    <w:rsid w:val="00563999"/>
    <w:rsid w:val="00567A8A"/>
    <w:rsid w:val="00571644"/>
    <w:rsid w:val="00571B40"/>
    <w:rsid w:val="00572064"/>
    <w:rsid w:val="005724A1"/>
    <w:rsid w:val="0057438C"/>
    <w:rsid w:val="0057502B"/>
    <w:rsid w:val="00577A5F"/>
    <w:rsid w:val="00577A8B"/>
    <w:rsid w:val="00581962"/>
    <w:rsid w:val="0058233E"/>
    <w:rsid w:val="00585B68"/>
    <w:rsid w:val="00587539"/>
    <w:rsid w:val="0059255E"/>
    <w:rsid w:val="005A097A"/>
    <w:rsid w:val="005A0AAD"/>
    <w:rsid w:val="005A1A80"/>
    <w:rsid w:val="005A2F4E"/>
    <w:rsid w:val="005A53D7"/>
    <w:rsid w:val="005A55EB"/>
    <w:rsid w:val="005A6703"/>
    <w:rsid w:val="005A751D"/>
    <w:rsid w:val="005B0949"/>
    <w:rsid w:val="005B2518"/>
    <w:rsid w:val="005B5054"/>
    <w:rsid w:val="005C3701"/>
    <w:rsid w:val="005C4B55"/>
    <w:rsid w:val="005C4E64"/>
    <w:rsid w:val="005C7BE2"/>
    <w:rsid w:val="005C7FAB"/>
    <w:rsid w:val="005D203C"/>
    <w:rsid w:val="005D2DB6"/>
    <w:rsid w:val="005D4B94"/>
    <w:rsid w:val="005D4C6C"/>
    <w:rsid w:val="005E004F"/>
    <w:rsid w:val="005E0257"/>
    <w:rsid w:val="005E11E2"/>
    <w:rsid w:val="005E4B56"/>
    <w:rsid w:val="005E4C5B"/>
    <w:rsid w:val="005E5310"/>
    <w:rsid w:val="005F10B1"/>
    <w:rsid w:val="005F26D0"/>
    <w:rsid w:val="005F2A85"/>
    <w:rsid w:val="005F3963"/>
    <w:rsid w:val="005F5536"/>
    <w:rsid w:val="0060106F"/>
    <w:rsid w:val="00604E9C"/>
    <w:rsid w:val="00606353"/>
    <w:rsid w:val="006072A9"/>
    <w:rsid w:val="00610C3F"/>
    <w:rsid w:val="006120E1"/>
    <w:rsid w:val="006132A9"/>
    <w:rsid w:val="00614715"/>
    <w:rsid w:val="00614FD9"/>
    <w:rsid w:val="00620B4A"/>
    <w:rsid w:val="00621B0C"/>
    <w:rsid w:val="00621C09"/>
    <w:rsid w:val="00622AD7"/>
    <w:rsid w:val="00623D93"/>
    <w:rsid w:val="00624F47"/>
    <w:rsid w:val="00627321"/>
    <w:rsid w:val="00630DA8"/>
    <w:rsid w:val="006320F1"/>
    <w:rsid w:val="0063284F"/>
    <w:rsid w:val="00633087"/>
    <w:rsid w:val="006339B3"/>
    <w:rsid w:val="00634469"/>
    <w:rsid w:val="00634DF4"/>
    <w:rsid w:val="0063661E"/>
    <w:rsid w:val="0064088A"/>
    <w:rsid w:val="00640FAB"/>
    <w:rsid w:val="006420EA"/>
    <w:rsid w:val="00644D97"/>
    <w:rsid w:val="0065116F"/>
    <w:rsid w:val="00652A23"/>
    <w:rsid w:val="00655365"/>
    <w:rsid w:val="00656D35"/>
    <w:rsid w:val="00656DFB"/>
    <w:rsid w:val="00661235"/>
    <w:rsid w:val="00661C4F"/>
    <w:rsid w:val="00662E2B"/>
    <w:rsid w:val="00665B0E"/>
    <w:rsid w:val="0066728E"/>
    <w:rsid w:val="00672951"/>
    <w:rsid w:val="00674A4C"/>
    <w:rsid w:val="0067580C"/>
    <w:rsid w:val="00676C2A"/>
    <w:rsid w:val="00680585"/>
    <w:rsid w:val="00682447"/>
    <w:rsid w:val="00683953"/>
    <w:rsid w:val="0068422F"/>
    <w:rsid w:val="00691C48"/>
    <w:rsid w:val="00691CA6"/>
    <w:rsid w:val="0069554C"/>
    <w:rsid w:val="00695D19"/>
    <w:rsid w:val="006A144A"/>
    <w:rsid w:val="006A22A1"/>
    <w:rsid w:val="006A36F9"/>
    <w:rsid w:val="006A5922"/>
    <w:rsid w:val="006A7AB4"/>
    <w:rsid w:val="006B09F9"/>
    <w:rsid w:val="006B1C57"/>
    <w:rsid w:val="006B57EA"/>
    <w:rsid w:val="006B58EE"/>
    <w:rsid w:val="006C17C6"/>
    <w:rsid w:val="006C1E0B"/>
    <w:rsid w:val="006C2886"/>
    <w:rsid w:val="006C559F"/>
    <w:rsid w:val="006C65AA"/>
    <w:rsid w:val="006C7FCD"/>
    <w:rsid w:val="006D622A"/>
    <w:rsid w:val="006E2F9F"/>
    <w:rsid w:val="006E5250"/>
    <w:rsid w:val="006F206B"/>
    <w:rsid w:val="006F23AF"/>
    <w:rsid w:val="006F2845"/>
    <w:rsid w:val="006F2A6C"/>
    <w:rsid w:val="006F3081"/>
    <w:rsid w:val="006F492A"/>
    <w:rsid w:val="006F58F0"/>
    <w:rsid w:val="006F5D6E"/>
    <w:rsid w:val="00701332"/>
    <w:rsid w:val="007029D0"/>
    <w:rsid w:val="0070376F"/>
    <w:rsid w:val="007042AA"/>
    <w:rsid w:val="007044A2"/>
    <w:rsid w:val="007153FB"/>
    <w:rsid w:val="00715907"/>
    <w:rsid w:val="00716916"/>
    <w:rsid w:val="00722684"/>
    <w:rsid w:val="00722AE1"/>
    <w:rsid w:val="00723E2B"/>
    <w:rsid w:val="00725F91"/>
    <w:rsid w:val="00730D01"/>
    <w:rsid w:val="007317BB"/>
    <w:rsid w:val="00731863"/>
    <w:rsid w:val="00731ADC"/>
    <w:rsid w:val="00733628"/>
    <w:rsid w:val="00733BDB"/>
    <w:rsid w:val="00733CC5"/>
    <w:rsid w:val="00733E4B"/>
    <w:rsid w:val="00737E11"/>
    <w:rsid w:val="00737EF0"/>
    <w:rsid w:val="00742F68"/>
    <w:rsid w:val="00747E76"/>
    <w:rsid w:val="0075561F"/>
    <w:rsid w:val="007556FA"/>
    <w:rsid w:val="00757266"/>
    <w:rsid w:val="00762127"/>
    <w:rsid w:val="00766126"/>
    <w:rsid w:val="0076735B"/>
    <w:rsid w:val="007673B1"/>
    <w:rsid w:val="00771F53"/>
    <w:rsid w:val="00774DDB"/>
    <w:rsid w:val="007750B2"/>
    <w:rsid w:val="00775422"/>
    <w:rsid w:val="0078266A"/>
    <w:rsid w:val="0078422C"/>
    <w:rsid w:val="0078558A"/>
    <w:rsid w:val="00790482"/>
    <w:rsid w:val="00791C57"/>
    <w:rsid w:val="00791DD8"/>
    <w:rsid w:val="00792F48"/>
    <w:rsid w:val="007934E9"/>
    <w:rsid w:val="007A0830"/>
    <w:rsid w:val="007A099B"/>
    <w:rsid w:val="007A2E34"/>
    <w:rsid w:val="007A4202"/>
    <w:rsid w:val="007B1662"/>
    <w:rsid w:val="007C0A8A"/>
    <w:rsid w:val="007C0C8B"/>
    <w:rsid w:val="007C3CA1"/>
    <w:rsid w:val="007C58EA"/>
    <w:rsid w:val="007D0F25"/>
    <w:rsid w:val="007D0FA4"/>
    <w:rsid w:val="007D1DFD"/>
    <w:rsid w:val="007D2A02"/>
    <w:rsid w:val="007D410C"/>
    <w:rsid w:val="007E106D"/>
    <w:rsid w:val="007E1945"/>
    <w:rsid w:val="007E30DF"/>
    <w:rsid w:val="007E5E20"/>
    <w:rsid w:val="007E770B"/>
    <w:rsid w:val="007F5A96"/>
    <w:rsid w:val="007F6FCE"/>
    <w:rsid w:val="008015D6"/>
    <w:rsid w:val="008024EB"/>
    <w:rsid w:val="008030B3"/>
    <w:rsid w:val="008054F9"/>
    <w:rsid w:val="00806486"/>
    <w:rsid w:val="0081081A"/>
    <w:rsid w:val="00810D42"/>
    <w:rsid w:val="00811280"/>
    <w:rsid w:val="00811EA4"/>
    <w:rsid w:val="0081257B"/>
    <w:rsid w:val="008134E2"/>
    <w:rsid w:val="008143C5"/>
    <w:rsid w:val="00814578"/>
    <w:rsid w:val="00817623"/>
    <w:rsid w:val="008178E2"/>
    <w:rsid w:val="0082028F"/>
    <w:rsid w:val="00820D56"/>
    <w:rsid w:val="00821416"/>
    <w:rsid w:val="0082194A"/>
    <w:rsid w:val="008226AF"/>
    <w:rsid w:val="00823835"/>
    <w:rsid w:val="008251CB"/>
    <w:rsid w:val="00826AC1"/>
    <w:rsid w:val="00830D2F"/>
    <w:rsid w:val="0083639D"/>
    <w:rsid w:val="00837A50"/>
    <w:rsid w:val="00837F50"/>
    <w:rsid w:val="00841556"/>
    <w:rsid w:val="00843274"/>
    <w:rsid w:val="00843817"/>
    <w:rsid w:val="008461E7"/>
    <w:rsid w:val="00850B14"/>
    <w:rsid w:val="00852EDF"/>
    <w:rsid w:val="008558AA"/>
    <w:rsid w:val="0086134D"/>
    <w:rsid w:val="00865C51"/>
    <w:rsid w:val="00867FB1"/>
    <w:rsid w:val="00870DBF"/>
    <w:rsid w:val="00873CC2"/>
    <w:rsid w:val="00874470"/>
    <w:rsid w:val="0087575D"/>
    <w:rsid w:val="008809EF"/>
    <w:rsid w:val="008815FE"/>
    <w:rsid w:val="00881B1F"/>
    <w:rsid w:val="00883E98"/>
    <w:rsid w:val="0088640B"/>
    <w:rsid w:val="00887F79"/>
    <w:rsid w:val="0089024A"/>
    <w:rsid w:val="00890492"/>
    <w:rsid w:val="00890E6E"/>
    <w:rsid w:val="0089106F"/>
    <w:rsid w:val="00892ED7"/>
    <w:rsid w:val="008933CA"/>
    <w:rsid w:val="00894601"/>
    <w:rsid w:val="00894B1A"/>
    <w:rsid w:val="008A0CDC"/>
    <w:rsid w:val="008A2DD9"/>
    <w:rsid w:val="008A3727"/>
    <w:rsid w:val="008A3B06"/>
    <w:rsid w:val="008A5921"/>
    <w:rsid w:val="008A6DD6"/>
    <w:rsid w:val="008B17EE"/>
    <w:rsid w:val="008B34F2"/>
    <w:rsid w:val="008B4D70"/>
    <w:rsid w:val="008B5835"/>
    <w:rsid w:val="008B5F05"/>
    <w:rsid w:val="008C2910"/>
    <w:rsid w:val="008C30F4"/>
    <w:rsid w:val="008C5037"/>
    <w:rsid w:val="008C7B05"/>
    <w:rsid w:val="008C7F85"/>
    <w:rsid w:val="008E0285"/>
    <w:rsid w:val="008E322E"/>
    <w:rsid w:val="008E4219"/>
    <w:rsid w:val="008E6235"/>
    <w:rsid w:val="008E72B4"/>
    <w:rsid w:val="008F08A0"/>
    <w:rsid w:val="008F7FF9"/>
    <w:rsid w:val="00901A4D"/>
    <w:rsid w:val="009026D9"/>
    <w:rsid w:val="00903192"/>
    <w:rsid w:val="00904FB7"/>
    <w:rsid w:val="009058A8"/>
    <w:rsid w:val="00907F52"/>
    <w:rsid w:val="00912E2F"/>
    <w:rsid w:val="009165B7"/>
    <w:rsid w:val="00925318"/>
    <w:rsid w:val="009301F6"/>
    <w:rsid w:val="00931412"/>
    <w:rsid w:val="009342AB"/>
    <w:rsid w:val="0093470F"/>
    <w:rsid w:val="00941E23"/>
    <w:rsid w:val="00947A35"/>
    <w:rsid w:val="00950A31"/>
    <w:rsid w:val="0095131F"/>
    <w:rsid w:val="009574FE"/>
    <w:rsid w:val="009608A3"/>
    <w:rsid w:val="00964E90"/>
    <w:rsid w:val="00967337"/>
    <w:rsid w:val="00971778"/>
    <w:rsid w:val="0097211B"/>
    <w:rsid w:val="0097664E"/>
    <w:rsid w:val="00982BE1"/>
    <w:rsid w:val="00983660"/>
    <w:rsid w:val="00984F4D"/>
    <w:rsid w:val="0098700B"/>
    <w:rsid w:val="00987F76"/>
    <w:rsid w:val="009902C5"/>
    <w:rsid w:val="0099118D"/>
    <w:rsid w:val="00991782"/>
    <w:rsid w:val="00993624"/>
    <w:rsid w:val="009937EB"/>
    <w:rsid w:val="0099614E"/>
    <w:rsid w:val="009975BE"/>
    <w:rsid w:val="00997EF2"/>
    <w:rsid w:val="009A108F"/>
    <w:rsid w:val="009A2185"/>
    <w:rsid w:val="009A65E8"/>
    <w:rsid w:val="009A6B73"/>
    <w:rsid w:val="009A7644"/>
    <w:rsid w:val="009B15B3"/>
    <w:rsid w:val="009B499C"/>
    <w:rsid w:val="009B783C"/>
    <w:rsid w:val="009C0538"/>
    <w:rsid w:val="009C0C2E"/>
    <w:rsid w:val="009C3DB8"/>
    <w:rsid w:val="009C460F"/>
    <w:rsid w:val="009C52CF"/>
    <w:rsid w:val="009D0212"/>
    <w:rsid w:val="009D19D5"/>
    <w:rsid w:val="009D2C7C"/>
    <w:rsid w:val="009D2F56"/>
    <w:rsid w:val="009D5453"/>
    <w:rsid w:val="009D586E"/>
    <w:rsid w:val="009D5E16"/>
    <w:rsid w:val="009D744F"/>
    <w:rsid w:val="009E169C"/>
    <w:rsid w:val="009E1B18"/>
    <w:rsid w:val="009E1F10"/>
    <w:rsid w:val="009E59AC"/>
    <w:rsid w:val="009E6A6E"/>
    <w:rsid w:val="009E6D66"/>
    <w:rsid w:val="009F1275"/>
    <w:rsid w:val="009F5D6B"/>
    <w:rsid w:val="009F73E8"/>
    <w:rsid w:val="00A002BA"/>
    <w:rsid w:val="00A01367"/>
    <w:rsid w:val="00A01EBD"/>
    <w:rsid w:val="00A02BB6"/>
    <w:rsid w:val="00A02EF3"/>
    <w:rsid w:val="00A03BF9"/>
    <w:rsid w:val="00A048CA"/>
    <w:rsid w:val="00A05DF1"/>
    <w:rsid w:val="00A1080D"/>
    <w:rsid w:val="00A13D67"/>
    <w:rsid w:val="00A14A4A"/>
    <w:rsid w:val="00A20093"/>
    <w:rsid w:val="00A20DAD"/>
    <w:rsid w:val="00A21931"/>
    <w:rsid w:val="00A22743"/>
    <w:rsid w:val="00A22BAD"/>
    <w:rsid w:val="00A22CED"/>
    <w:rsid w:val="00A24D5C"/>
    <w:rsid w:val="00A32195"/>
    <w:rsid w:val="00A328AE"/>
    <w:rsid w:val="00A34E60"/>
    <w:rsid w:val="00A40B3C"/>
    <w:rsid w:val="00A42333"/>
    <w:rsid w:val="00A432DB"/>
    <w:rsid w:val="00A438CD"/>
    <w:rsid w:val="00A43989"/>
    <w:rsid w:val="00A44324"/>
    <w:rsid w:val="00A45374"/>
    <w:rsid w:val="00A47302"/>
    <w:rsid w:val="00A47728"/>
    <w:rsid w:val="00A51A89"/>
    <w:rsid w:val="00A531D2"/>
    <w:rsid w:val="00A53288"/>
    <w:rsid w:val="00A539FD"/>
    <w:rsid w:val="00A5523D"/>
    <w:rsid w:val="00A5717F"/>
    <w:rsid w:val="00A57D65"/>
    <w:rsid w:val="00A61F42"/>
    <w:rsid w:val="00A621E5"/>
    <w:rsid w:val="00A6744F"/>
    <w:rsid w:val="00A70DBA"/>
    <w:rsid w:val="00A70EF6"/>
    <w:rsid w:val="00A71804"/>
    <w:rsid w:val="00A72208"/>
    <w:rsid w:val="00A74B4D"/>
    <w:rsid w:val="00A76E5D"/>
    <w:rsid w:val="00A80E3E"/>
    <w:rsid w:val="00A8531B"/>
    <w:rsid w:val="00A854CC"/>
    <w:rsid w:val="00A93FAC"/>
    <w:rsid w:val="00A9519A"/>
    <w:rsid w:val="00A961DC"/>
    <w:rsid w:val="00A96587"/>
    <w:rsid w:val="00A965B7"/>
    <w:rsid w:val="00A97E4A"/>
    <w:rsid w:val="00AA0054"/>
    <w:rsid w:val="00AA1C68"/>
    <w:rsid w:val="00AA31C3"/>
    <w:rsid w:val="00AA5CD8"/>
    <w:rsid w:val="00AA66AA"/>
    <w:rsid w:val="00AA76F9"/>
    <w:rsid w:val="00AB3B4E"/>
    <w:rsid w:val="00AB429D"/>
    <w:rsid w:val="00AB440A"/>
    <w:rsid w:val="00AB4692"/>
    <w:rsid w:val="00AB4E49"/>
    <w:rsid w:val="00AC0FE4"/>
    <w:rsid w:val="00AC263C"/>
    <w:rsid w:val="00AC33AE"/>
    <w:rsid w:val="00AC3B01"/>
    <w:rsid w:val="00AC3F87"/>
    <w:rsid w:val="00AC40C5"/>
    <w:rsid w:val="00AC7227"/>
    <w:rsid w:val="00AC7F0E"/>
    <w:rsid w:val="00AD0914"/>
    <w:rsid w:val="00AD1C1B"/>
    <w:rsid w:val="00AD1EE1"/>
    <w:rsid w:val="00AD442D"/>
    <w:rsid w:val="00AD482A"/>
    <w:rsid w:val="00AD5327"/>
    <w:rsid w:val="00AD6D29"/>
    <w:rsid w:val="00AD7A12"/>
    <w:rsid w:val="00AD7D83"/>
    <w:rsid w:val="00AE6172"/>
    <w:rsid w:val="00AF0E6A"/>
    <w:rsid w:val="00AF18DD"/>
    <w:rsid w:val="00AF2E9B"/>
    <w:rsid w:val="00AF729E"/>
    <w:rsid w:val="00AF7915"/>
    <w:rsid w:val="00B039AF"/>
    <w:rsid w:val="00B03F48"/>
    <w:rsid w:val="00B04A7C"/>
    <w:rsid w:val="00B0531F"/>
    <w:rsid w:val="00B0626D"/>
    <w:rsid w:val="00B062AB"/>
    <w:rsid w:val="00B0736F"/>
    <w:rsid w:val="00B10FF9"/>
    <w:rsid w:val="00B121F3"/>
    <w:rsid w:val="00B1346D"/>
    <w:rsid w:val="00B175C1"/>
    <w:rsid w:val="00B22966"/>
    <w:rsid w:val="00B23A0F"/>
    <w:rsid w:val="00B32B98"/>
    <w:rsid w:val="00B34D44"/>
    <w:rsid w:val="00B35C33"/>
    <w:rsid w:val="00B36442"/>
    <w:rsid w:val="00B4225D"/>
    <w:rsid w:val="00B424E6"/>
    <w:rsid w:val="00B43347"/>
    <w:rsid w:val="00B46258"/>
    <w:rsid w:val="00B51FE4"/>
    <w:rsid w:val="00B542FB"/>
    <w:rsid w:val="00B546C4"/>
    <w:rsid w:val="00B55F9B"/>
    <w:rsid w:val="00B56EBF"/>
    <w:rsid w:val="00B57AFF"/>
    <w:rsid w:val="00B60EC4"/>
    <w:rsid w:val="00B628A5"/>
    <w:rsid w:val="00B63EA5"/>
    <w:rsid w:val="00B6735C"/>
    <w:rsid w:val="00B71840"/>
    <w:rsid w:val="00B719A2"/>
    <w:rsid w:val="00B74580"/>
    <w:rsid w:val="00B820FA"/>
    <w:rsid w:val="00B829E3"/>
    <w:rsid w:val="00B83916"/>
    <w:rsid w:val="00B83DFF"/>
    <w:rsid w:val="00B90C54"/>
    <w:rsid w:val="00B91F4C"/>
    <w:rsid w:val="00B94AAC"/>
    <w:rsid w:val="00B94FB4"/>
    <w:rsid w:val="00B95E78"/>
    <w:rsid w:val="00B9624E"/>
    <w:rsid w:val="00B96F98"/>
    <w:rsid w:val="00B974F7"/>
    <w:rsid w:val="00BA0562"/>
    <w:rsid w:val="00BA1D85"/>
    <w:rsid w:val="00BA33D5"/>
    <w:rsid w:val="00BA528E"/>
    <w:rsid w:val="00BA662C"/>
    <w:rsid w:val="00BA6772"/>
    <w:rsid w:val="00BA67CE"/>
    <w:rsid w:val="00BA6A02"/>
    <w:rsid w:val="00BA777D"/>
    <w:rsid w:val="00BB1121"/>
    <w:rsid w:val="00BB13B1"/>
    <w:rsid w:val="00BB1B45"/>
    <w:rsid w:val="00BB71D0"/>
    <w:rsid w:val="00BC0D46"/>
    <w:rsid w:val="00BC50B6"/>
    <w:rsid w:val="00BC7C37"/>
    <w:rsid w:val="00BD0135"/>
    <w:rsid w:val="00BD30A4"/>
    <w:rsid w:val="00BD38BD"/>
    <w:rsid w:val="00BE174A"/>
    <w:rsid w:val="00BE1DA9"/>
    <w:rsid w:val="00BE2A61"/>
    <w:rsid w:val="00BE5A13"/>
    <w:rsid w:val="00BE6A13"/>
    <w:rsid w:val="00BE6DB4"/>
    <w:rsid w:val="00BF1822"/>
    <w:rsid w:val="00BF1B54"/>
    <w:rsid w:val="00BF5626"/>
    <w:rsid w:val="00BF6169"/>
    <w:rsid w:val="00BF64F4"/>
    <w:rsid w:val="00BF6D0B"/>
    <w:rsid w:val="00C066BC"/>
    <w:rsid w:val="00C07C21"/>
    <w:rsid w:val="00C07E78"/>
    <w:rsid w:val="00C104F9"/>
    <w:rsid w:val="00C1569C"/>
    <w:rsid w:val="00C160D0"/>
    <w:rsid w:val="00C165A1"/>
    <w:rsid w:val="00C1742D"/>
    <w:rsid w:val="00C21CA7"/>
    <w:rsid w:val="00C235DF"/>
    <w:rsid w:val="00C23CF1"/>
    <w:rsid w:val="00C266F5"/>
    <w:rsid w:val="00C34331"/>
    <w:rsid w:val="00C40614"/>
    <w:rsid w:val="00C407F7"/>
    <w:rsid w:val="00C40F11"/>
    <w:rsid w:val="00C41742"/>
    <w:rsid w:val="00C41B58"/>
    <w:rsid w:val="00C438D7"/>
    <w:rsid w:val="00C43C76"/>
    <w:rsid w:val="00C46510"/>
    <w:rsid w:val="00C5363D"/>
    <w:rsid w:val="00C54293"/>
    <w:rsid w:val="00C5465E"/>
    <w:rsid w:val="00C54A99"/>
    <w:rsid w:val="00C57360"/>
    <w:rsid w:val="00C57803"/>
    <w:rsid w:val="00C602AF"/>
    <w:rsid w:val="00C63397"/>
    <w:rsid w:val="00C658CA"/>
    <w:rsid w:val="00C67061"/>
    <w:rsid w:val="00C672C6"/>
    <w:rsid w:val="00C73484"/>
    <w:rsid w:val="00C75DD3"/>
    <w:rsid w:val="00C81B42"/>
    <w:rsid w:val="00C82BCB"/>
    <w:rsid w:val="00C838C1"/>
    <w:rsid w:val="00C84622"/>
    <w:rsid w:val="00C87587"/>
    <w:rsid w:val="00C9043E"/>
    <w:rsid w:val="00C919E6"/>
    <w:rsid w:val="00C91D8E"/>
    <w:rsid w:val="00C92BC4"/>
    <w:rsid w:val="00C941EA"/>
    <w:rsid w:val="00C95961"/>
    <w:rsid w:val="00C95C6E"/>
    <w:rsid w:val="00C97018"/>
    <w:rsid w:val="00CA29F8"/>
    <w:rsid w:val="00CA563B"/>
    <w:rsid w:val="00CA5B38"/>
    <w:rsid w:val="00CA7D0F"/>
    <w:rsid w:val="00CB0AAD"/>
    <w:rsid w:val="00CB12B5"/>
    <w:rsid w:val="00CB1B23"/>
    <w:rsid w:val="00CB32ED"/>
    <w:rsid w:val="00CB472C"/>
    <w:rsid w:val="00CB76A4"/>
    <w:rsid w:val="00CC0FB5"/>
    <w:rsid w:val="00CC5335"/>
    <w:rsid w:val="00CC76F3"/>
    <w:rsid w:val="00CC7F17"/>
    <w:rsid w:val="00CD1F3E"/>
    <w:rsid w:val="00CD3083"/>
    <w:rsid w:val="00CD510E"/>
    <w:rsid w:val="00CE3268"/>
    <w:rsid w:val="00CE6CCA"/>
    <w:rsid w:val="00CE7B4C"/>
    <w:rsid w:val="00CE7CCC"/>
    <w:rsid w:val="00CF12BE"/>
    <w:rsid w:val="00CF1D76"/>
    <w:rsid w:val="00CF1D9C"/>
    <w:rsid w:val="00CF29BC"/>
    <w:rsid w:val="00D059B6"/>
    <w:rsid w:val="00D06403"/>
    <w:rsid w:val="00D12A88"/>
    <w:rsid w:val="00D14B03"/>
    <w:rsid w:val="00D157DD"/>
    <w:rsid w:val="00D1698C"/>
    <w:rsid w:val="00D202A7"/>
    <w:rsid w:val="00D2174E"/>
    <w:rsid w:val="00D21A3D"/>
    <w:rsid w:val="00D22B29"/>
    <w:rsid w:val="00D23189"/>
    <w:rsid w:val="00D256C4"/>
    <w:rsid w:val="00D25F09"/>
    <w:rsid w:val="00D26DAA"/>
    <w:rsid w:val="00D277C9"/>
    <w:rsid w:val="00D31358"/>
    <w:rsid w:val="00D3574A"/>
    <w:rsid w:val="00D36AE0"/>
    <w:rsid w:val="00D37CCD"/>
    <w:rsid w:val="00D40F54"/>
    <w:rsid w:val="00D41398"/>
    <w:rsid w:val="00D46064"/>
    <w:rsid w:val="00D46C7D"/>
    <w:rsid w:val="00D546F0"/>
    <w:rsid w:val="00D54DA0"/>
    <w:rsid w:val="00D5597A"/>
    <w:rsid w:val="00D56A0D"/>
    <w:rsid w:val="00D56ABF"/>
    <w:rsid w:val="00D570F3"/>
    <w:rsid w:val="00D576E4"/>
    <w:rsid w:val="00D5798F"/>
    <w:rsid w:val="00D61983"/>
    <w:rsid w:val="00D63012"/>
    <w:rsid w:val="00D67D46"/>
    <w:rsid w:val="00D72DB1"/>
    <w:rsid w:val="00D73066"/>
    <w:rsid w:val="00D73314"/>
    <w:rsid w:val="00D7434C"/>
    <w:rsid w:val="00D747A4"/>
    <w:rsid w:val="00D75851"/>
    <w:rsid w:val="00D76A65"/>
    <w:rsid w:val="00D807AB"/>
    <w:rsid w:val="00D831FC"/>
    <w:rsid w:val="00D84170"/>
    <w:rsid w:val="00D844BA"/>
    <w:rsid w:val="00D8581C"/>
    <w:rsid w:val="00D8584C"/>
    <w:rsid w:val="00D85D05"/>
    <w:rsid w:val="00D90198"/>
    <w:rsid w:val="00D916B4"/>
    <w:rsid w:val="00D91CEE"/>
    <w:rsid w:val="00D93007"/>
    <w:rsid w:val="00D94568"/>
    <w:rsid w:val="00D94588"/>
    <w:rsid w:val="00DA0684"/>
    <w:rsid w:val="00DA1D8F"/>
    <w:rsid w:val="00DA210F"/>
    <w:rsid w:val="00DB5A41"/>
    <w:rsid w:val="00DC1DCE"/>
    <w:rsid w:val="00DC238E"/>
    <w:rsid w:val="00DC33B4"/>
    <w:rsid w:val="00DC3A73"/>
    <w:rsid w:val="00DC5BE1"/>
    <w:rsid w:val="00DC6DD9"/>
    <w:rsid w:val="00DC7DA3"/>
    <w:rsid w:val="00DD0015"/>
    <w:rsid w:val="00DD0109"/>
    <w:rsid w:val="00DD0189"/>
    <w:rsid w:val="00DD3ABB"/>
    <w:rsid w:val="00DD5B11"/>
    <w:rsid w:val="00DD7EA6"/>
    <w:rsid w:val="00DE0907"/>
    <w:rsid w:val="00DE2D12"/>
    <w:rsid w:val="00DF0619"/>
    <w:rsid w:val="00DF0A7D"/>
    <w:rsid w:val="00DF588F"/>
    <w:rsid w:val="00E00406"/>
    <w:rsid w:val="00E01469"/>
    <w:rsid w:val="00E0528B"/>
    <w:rsid w:val="00E05F59"/>
    <w:rsid w:val="00E107EC"/>
    <w:rsid w:val="00E132AD"/>
    <w:rsid w:val="00E134B9"/>
    <w:rsid w:val="00E13F7D"/>
    <w:rsid w:val="00E2309E"/>
    <w:rsid w:val="00E3083B"/>
    <w:rsid w:val="00E32948"/>
    <w:rsid w:val="00E330A8"/>
    <w:rsid w:val="00E36635"/>
    <w:rsid w:val="00E37736"/>
    <w:rsid w:val="00E40267"/>
    <w:rsid w:val="00E40671"/>
    <w:rsid w:val="00E40AF7"/>
    <w:rsid w:val="00E41C34"/>
    <w:rsid w:val="00E4461D"/>
    <w:rsid w:val="00E44B38"/>
    <w:rsid w:val="00E52E41"/>
    <w:rsid w:val="00E53059"/>
    <w:rsid w:val="00E53D67"/>
    <w:rsid w:val="00E53FDB"/>
    <w:rsid w:val="00E6037D"/>
    <w:rsid w:val="00E60CFD"/>
    <w:rsid w:val="00E619A2"/>
    <w:rsid w:val="00E63113"/>
    <w:rsid w:val="00E65C68"/>
    <w:rsid w:val="00E66289"/>
    <w:rsid w:val="00E670C2"/>
    <w:rsid w:val="00E70255"/>
    <w:rsid w:val="00E7444B"/>
    <w:rsid w:val="00E80E29"/>
    <w:rsid w:val="00E83F9E"/>
    <w:rsid w:val="00E84541"/>
    <w:rsid w:val="00E84FF3"/>
    <w:rsid w:val="00E85019"/>
    <w:rsid w:val="00E85A93"/>
    <w:rsid w:val="00E862DA"/>
    <w:rsid w:val="00E9111D"/>
    <w:rsid w:val="00E91BBA"/>
    <w:rsid w:val="00E91CFC"/>
    <w:rsid w:val="00E933ED"/>
    <w:rsid w:val="00E93620"/>
    <w:rsid w:val="00E97254"/>
    <w:rsid w:val="00E974D5"/>
    <w:rsid w:val="00E975C5"/>
    <w:rsid w:val="00E976B1"/>
    <w:rsid w:val="00EA0AF8"/>
    <w:rsid w:val="00EA0D18"/>
    <w:rsid w:val="00EA2855"/>
    <w:rsid w:val="00EA3F25"/>
    <w:rsid w:val="00EA585B"/>
    <w:rsid w:val="00EA6654"/>
    <w:rsid w:val="00EA66B5"/>
    <w:rsid w:val="00EB12DC"/>
    <w:rsid w:val="00EC077F"/>
    <w:rsid w:val="00EC2C02"/>
    <w:rsid w:val="00EC7822"/>
    <w:rsid w:val="00EC7E78"/>
    <w:rsid w:val="00ED0BE7"/>
    <w:rsid w:val="00ED23AD"/>
    <w:rsid w:val="00ED4DC8"/>
    <w:rsid w:val="00ED5A32"/>
    <w:rsid w:val="00ED68EE"/>
    <w:rsid w:val="00EE2404"/>
    <w:rsid w:val="00EE2DF2"/>
    <w:rsid w:val="00EE55CD"/>
    <w:rsid w:val="00EF6554"/>
    <w:rsid w:val="00EF76F8"/>
    <w:rsid w:val="00F01DE7"/>
    <w:rsid w:val="00F04521"/>
    <w:rsid w:val="00F04A3F"/>
    <w:rsid w:val="00F064EA"/>
    <w:rsid w:val="00F073BE"/>
    <w:rsid w:val="00F07B66"/>
    <w:rsid w:val="00F11A16"/>
    <w:rsid w:val="00F1237A"/>
    <w:rsid w:val="00F126A8"/>
    <w:rsid w:val="00F12A84"/>
    <w:rsid w:val="00F20933"/>
    <w:rsid w:val="00F22DAE"/>
    <w:rsid w:val="00F22E0F"/>
    <w:rsid w:val="00F33F84"/>
    <w:rsid w:val="00F34D8C"/>
    <w:rsid w:val="00F35791"/>
    <w:rsid w:val="00F40D8B"/>
    <w:rsid w:val="00F41950"/>
    <w:rsid w:val="00F42FB8"/>
    <w:rsid w:val="00F434D5"/>
    <w:rsid w:val="00F43E0A"/>
    <w:rsid w:val="00F45242"/>
    <w:rsid w:val="00F46D70"/>
    <w:rsid w:val="00F5170C"/>
    <w:rsid w:val="00F53A66"/>
    <w:rsid w:val="00F60D1E"/>
    <w:rsid w:val="00F62169"/>
    <w:rsid w:val="00F64E13"/>
    <w:rsid w:val="00F65914"/>
    <w:rsid w:val="00F71844"/>
    <w:rsid w:val="00F719DD"/>
    <w:rsid w:val="00F71DE4"/>
    <w:rsid w:val="00F73215"/>
    <w:rsid w:val="00F738F5"/>
    <w:rsid w:val="00F749B0"/>
    <w:rsid w:val="00F74C6B"/>
    <w:rsid w:val="00F75204"/>
    <w:rsid w:val="00F75C29"/>
    <w:rsid w:val="00F8174E"/>
    <w:rsid w:val="00F8338E"/>
    <w:rsid w:val="00F85AF1"/>
    <w:rsid w:val="00F909AD"/>
    <w:rsid w:val="00F936A3"/>
    <w:rsid w:val="00F948D6"/>
    <w:rsid w:val="00F967FE"/>
    <w:rsid w:val="00F96BA0"/>
    <w:rsid w:val="00F970AA"/>
    <w:rsid w:val="00FA1991"/>
    <w:rsid w:val="00FA264A"/>
    <w:rsid w:val="00FA7295"/>
    <w:rsid w:val="00FB1848"/>
    <w:rsid w:val="00FB4062"/>
    <w:rsid w:val="00FB5073"/>
    <w:rsid w:val="00FB5363"/>
    <w:rsid w:val="00FB59F1"/>
    <w:rsid w:val="00FC188E"/>
    <w:rsid w:val="00FC1A07"/>
    <w:rsid w:val="00FC2E70"/>
    <w:rsid w:val="00FC3AAC"/>
    <w:rsid w:val="00FC7539"/>
    <w:rsid w:val="00FC77D7"/>
    <w:rsid w:val="00FD0ED5"/>
    <w:rsid w:val="00FD15DD"/>
    <w:rsid w:val="00FD1A9F"/>
    <w:rsid w:val="00FD7A39"/>
    <w:rsid w:val="00FE2B14"/>
    <w:rsid w:val="00FE401B"/>
    <w:rsid w:val="00FE5E39"/>
    <w:rsid w:val="00FE6FE3"/>
    <w:rsid w:val="00FE71DC"/>
    <w:rsid w:val="00FF25F6"/>
    <w:rsid w:val="00FF638A"/>
    <w:rsid w:val="00FF7E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9BEFC6"/>
  <w15:docId w15:val="{AB3160AF-ABA1-4716-A032-64958EC3D1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Huawei Sans" w:eastAsia="方正兰亭黑简体" w:hAnsi="Huawei Sans" w:cs="Times New Roman"/>
        <w:lang w:val="ru-RU"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6"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Context"/>
    <w:qFormat/>
    <w:rsid w:val="00E83F9E"/>
    <w:pPr>
      <w:topLinePunct/>
      <w:adjustRightInd w:val="0"/>
      <w:snapToGrid w:val="0"/>
      <w:spacing w:before="160" w:after="160" w:line="240" w:lineRule="atLeast"/>
      <w:ind w:left="1701"/>
    </w:pPr>
    <w:rPr>
      <w:sz w:val="21"/>
    </w:rPr>
  </w:style>
  <w:style w:type="paragraph" w:styleId="Heading1">
    <w:name w:val="heading 1"/>
    <w:aliases w:val="heading 1,ALT+1"/>
    <w:basedOn w:val="Normal"/>
    <w:next w:val="Heading2"/>
    <w:link w:val="Heading1Char"/>
    <w:qFormat/>
    <w:rsid w:val="00FB59F1"/>
    <w:pPr>
      <w:keepNext/>
      <w:numPr>
        <w:numId w:val="11"/>
      </w:numPr>
      <w:pBdr>
        <w:bottom w:val="single" w:sz="12" w:space="1" w:color="auto"/>
      </w:pBdr>
      <w:spacing w:before="720" w:after="720"/>
      <w:jc w:val="right"/>
      <w:outlineLvl w:val="0"/>
    </w:pPr>
    <w:rPr>
      <w:rFonts w:cs="Book Antiqua"/>
      <w:b/>
      <w:bCs/>
      <w:sz w:val="44"/>
      <w:szCs w:val="44"/>
    </w:rPr>
  </w:style>
  <w:style w:type="paragraph" w:styleId="Heading2">
    <w:name w:val="heading 2"/>
    <w:aliases w:val="heading 2,ALT+2"/>
    <w:basedOn w:val="Normal"/>
    <w:next w:val="Heading3"/>
    <w:link w:val="Heading2Char"/>
    <w:qFormat/>
    <w:rsid w:val="00DF0A7D"/>
    <w:pPr>
      <w:keepNext/>
      <w:keepLines/>
      <w:numPr>
        <w:ilvl w:val="1"/>
        <w:numId w:val="11"/>
      </w:numPr>
      <w:spacing w:before="600"/>
      <w:outlineLvl w:val="1"/>
    </w:pPr>
    <w:rPr>
      <w:rFonts w:cs="Book Antiqua"/>
      <w:b/>
      <w:bCs/>
      <w:noProof/>
      <w:sz w:val="36"/>
      <w:szCs w:val="36"/>
      <w:lang w:eastAsia="en-US"/>
    </w:rPr>
  </w:style>
  <w:style w:type="paragraph" w:styleId="Heading3">
    <w:name w:val="heading 3"/>
    <w:aliases w:val="heading 3,ALT+3"/>
    <w:basedOn w:val="Normal"/>
    <w:next w:val="Heading4"/>
    <w:link w:val="Heading3Char"/>
    <w:qFormat/>
    <w:rsid w:val="00DF0A7D"/>
    <w:pPr>
      <w:keepNext/>
      <w:keepLines/>
      <w:numPr>
        <w:ilvl w:val="2"/>
        <w:numId w:val="11"/>
      </w:numPr>
      <w:spacing w:before="200"/>
      <w:outlineLvl w:val="2"/>
    </w:pPr>
    <w:rPr>
      <w:rFonts w:cs="SimSun"/>
      <w:b/>
      <w:noProof/>
      <w:sz w:val="32"/>
      <w:szCs w:val="32"/>
    </w:rPr>
  </w:style>
  <w:style w:type="paragraph" w:styleId="Heading4">
    <w:name w:val="heading 4"/>
    <w:aliases w:val="heading 4,ALT+4"/>
    <w:basedOn w:val="Normal"/>
    <w:next w:val="Heading5"/>
    <w:link w:val="Heading4Char"/>
    <w:qFormat/>
    <w:rsid w:val="00FE6FE3"/>
    <w:pPr>
      <w:keepNext/>
      <w:keepLines/>
      <w:numPr>
        <w:ilvl w:val="3"/>
        <w:numId w:val="11"/>
      </w:numPr>
      <w:outlineLvl w:val="3"/>
    </w:pPr>
    <w:rPr>
      <w:rFonts w:cs="SimSun" w:hint="eastAsia"/>
      <w:b/>
      <w:noProof/>
      <w:sz w:val="28"/>
      <w:szCs w:val="28"/>
    </w:rPr>
  </w:style>
  <w:style w:type="paragraph" w:styleId="Heading5">
    <w:name w:val="heading 5"/>
    <w:aliases w:val="heading 5,ALT+5"/>
    <w:basedOn w:val="Normal"/>
    <w:next w:val="BlockLabel"/>
    <w:rsid w:val="00FE6FE3"/>
    <w:pPr>
      <w:keepNext/>
      <w:keepLines/>
      <w:numPr>
        <w:ilvl w:val="4"/>
        <w:numId w:val="11"/>
      </w:numPr>
      <w:outlineLvl w:val="4"/>
    </w:pPr>
    <w:rPr>
      <w:rFonts w:cs="SimSun" w:hint="eastAsia"/>
      <w:b/>
      <w:noProof/>
      <w:sz w:val="24"/>
      <w:szCs w:val="24"/>
    </w:rPr>
  </w:style>
  <w:style w:type="paragraph" w:styleId="Heading6">
    <w:name w:val="heading 6"/>
    <w:basedOn w:val="Normal"/>
    <w:next w:val="Normal"/>
    <w:semiHidden/>
    <w:qFormat/>
    <w:rsid w:val="00FE6FE3"/>
    <w:pPr>
      <w:keepNext/>
      <w:keepLines/>
      <w:spacing w:before="240" w:after="64" w:line="320" w:lineRule="atLeast"/>
      <w:outlineLvl w:val="5"/>
    </w:pPr>
    <w:rPr>
      <w:rFonts w:eastAsia="SimHei"/>
      <w:b/>
      <w:bCs/>
    </w:rPr>
  </w:style>
  <w:style w:type="paragraph" w:styleId="Heading7">
    <w:name w:val="heading 7"/>
    <w:aliases w:val="heading 7"/>
    <w:basedOn w:val="Heading1"/>
    <w:next w:val="Heading8"/>
    <w:rsid w:val="00FE6FE3"/>
    <w:pPr>
      <w:keepLines/>
      <w:numPr>
        <w:numId w:val="0"/>
      </w:numPr>
      <w:topLinePunct w:val="0"/>
      <w:outlineLvl w:val="6"/>
    </w:pPr>
    <w:rPr>
      <w:bCs w:val="0"/>
    </w:rPr>
  </w:style>
  <w:style w:type="paragraph" w:styleId="Heading8">
    <w:name w:val="heading 8"/>
    <w:aliases w:val="heading 8"/>
    <w:basedOn w:val="Heading2"/>
    <w:next w:val="Heading9"/>
    <w:rsid w:val="00FE6FE3"/>
    <w:pPr>
      <w:numPr>
        <w:ilvl w:val="0"/>
        <w:numId w:val="0"/>
      </w:numPr>
      <w:topLinePunct w:val="0"/>
      <w:spacing w:before="200"/>
      <w:outlineLvl w:val="7"/>
    </w:pPr>
    <w:rPr>
      <w:rFonts w:cs="Times New Roman"/>
    </w:rPr>
  </w:style>
  <w:style w:type="paragraph" w:styleId="Heading9">
    <w:name w:val="heading 9"/>
    <w:aliases w:val="heading 9"/>
    <w:basedOn w:val="Heading3"/>
    <w:next w:val="Normal"/>
    <w:rsid w:val="00FE6FE3"/>
    <w:pPr>
      <w:numPr>
        <w:ilvl w:val="0"/>
        <w:numId w:val="0"/>
      </w:numPr>
      <w:topLinePunct w:val="0"/>
      <w:outlineLvl w:val="8"/>
    </w:pPr>
    <w:rPr>
      <w:rFonts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lockLabel">
    <w:name w:val="Block Label"/>
    <w:basedOn w:val="Normal"/>
    <w:next w:val="Normal"/>
    <w:rsid w:val="008C2910"/>
    <w:pPr>
      <w:keepNext/>
      <w:keepLines/>
      <w:spacing w:before="300" w:after="80"/>
      <w:ind w:left="0"/>
    </w:pPr>
    <w:rPr>
      <w:rFonts w:cs="Book Antiqua"/>
      <w:b/>
      <w:bCs/>
      <w:sz w:val="26"/>
      <w:szCs w:val="26"/>
    </w:rPr>
  </w:style>
  <w:style w:type="paragraph" w:customStyle="1" w:styleId="Cover1">
    <w:name w:val="Cover1"/>
    <w:basedOn w:val="Normal"/>
    <w:rsid w:val="00D202A7"/>
    <w:pPr>
      <w:spacing w:before="80" w:after="80" w:line="240" w:lineRule="auto"/>
      <w:ind w:left="0"/>
    </w:pPr>
    <w:rPr>
      <w:b/>
      <w:bCs/>
      <w:noProof/>
      <w:sz w:val="48"/>
      <w:szCs w:val="48"/>
    </w:rPr>
  </w:style>
  <w:style w:type="paragraph" w:customStyle="1" w:styleId="Cover4">
    <w:name w:val="Cover 4"/>
    <w:basedOn w:val="Cover3"/>
    <w:rsid w:val="00FE6FE3"/>
    <w:pPr>
      <w:spacing w:before="0" w:after="0" w:line="240" w:lineRule="auto"/>
      <w:jc w:val="both"/>
    </w:pPr>
    <w:rPr>
      <w:sz w:val="21"/>
      <w:szCs w:val="21"/>
    </w:rPr>
  </w:style>
  <w:style w:type="paragraph" w:customStyle="1" w:styleId="Cover5">
    <w:name w:val="Cover 5"/>
    <w:basedOn w:val="Normal"/>
    <w:rsid w:val="00FE6FE3"/>
    <w:pPr>
      <w:widowControl w:val="0"/>
      <w:spacing w:before="0" w:after="0" w:line="240" w:lineRule="auto"/>
      <w:ind w:left="0"/>
    </w:pPr>
    <w:rPr>
      <w:sz w:val="18"/>
      <w:szCs w:val="18"/>
    </w:rPr>
  </w:style>
  <w:style w:type="table" w:customStyle="1" w:styleId="TableNoFrame">
    <w:name w:val="Table No Frame"/>
    <w:basedOn w:val="TableGrid"/>
    <w:rsid w:val="00FE6FE3"/>
    <w:pPr>
      <w:adjustRightInd/>
      <w:snapToGrid/>
      <w:jc w:val="left"/>
    </w:pPr>
    <w:tblPr/>
    <w:trPr>
      <w:cantSplit/>
    </w:trPr>
  </w:style>
  <w:style w:type="paragraph" w:customStyle="1" w:styleId="Figure">
    <w:name w:val="Figure"/>
    <w:basedOn w:val="Normal"/>
    <w:next w:val="Normal"/>
    <w:rsid w:val="00FE6FE3"/>
  </w:style>
  <w:style w:type="paragraph" w:customStyle="1" w:styleId="FigureDescription">
    <w:name w:val="Figure Description"/>
    <w:next w:val="Figure"/>
    <w:link w:val="FigureDescription0"/>
    <w:rsid w:val="008C2910"/>
    <w:pPr>
      <w:keepNext/>
      <w:numPr>
        <w:ilvl w:val="7"/>
        <w:numId w:val="11"/>
      </w:numPr>
      <w:adjustRightInd w:val="0"/>
      <w:snapToGrid w:val="0"/>
      <w:spacing w:before="320" w:after="80" w:line="240" w:lineRule="atLeast"/>
      <w:outlineLvl w:val="7"/>
    </w:pPr>
    <w:rPr>
      <w:rFonts w:cs="Arial"/>
      <w:spacing w:val="-4"/>
      <w:kern w:val="2"/>
      <w:sz w:val="21"/>
      <w:szCs w:val="21"/>
    </w:rPr>
  </w:style>
  <w:style w:type="paragraph" w:customStyle="1" w:styleId="FigureText">
    <w:name w:val="Figure Text"/>
    <w:rsid w:val="008C2910"/>
    <w:pPr>
      <w:widowControl w:val="0"/>
      <w:adjustRightInd w:val="0"/>
      <w:snapToGrid w:val="0"/>
      <w:spacing w:line="240" w:lineRule="atLeast"/>
    </w:pPr>
    <w:rPr>
      <w:rFonts w:cs="Arial"/>
      <w:sz w:val="18"/>
      <w:szCs w:val="18"/>
      <w:lang w:eastAsia="en-US"/>
    </w:rPr>
  </w:style>
  <w:style w:type="paragraph" w:customStyle="1" w:styleId="HeadingLeft">
    <w:name w:val="Heading Left"/>
    <w:basedOn w:val="Normal"/>
    <w:rsid w:val="00FE6FE3"/>
    <w:pPr>
      <w:spacing w:before="0" w:after="0"/>
      <w:ind w:left="0"/>
    </w:pPr>
  </w:style>
  <w:style w:type="paragraph" w:customStyle="1" w:styleId="HeadingRight">
    <w:name w:val="Heading Right"/>
    <w:basedOn w:val="Normal"/>
    <w:rsid w:val="00FE6FE3"/>
    <w:pPr>
      <w:spacing w:before="0" w:after="0"/>
      <w:ind w:left="0"/>
      <w:jc w:val="right"/>
    </w:pPr>
  </w:style>
  <w:style w:type="paragraph" w:customStyle="1" w:styleId="Heading1NoNumber">
    <w:name w:val="Heading1 No Number"/>
    <w:basedOn w:val="Heading1"/>
    <w:next w:val="Normal"/>
    <w:link w:val="Heading1NoNumber0"/>
    <w:rsid w:val="00623D93"/>
    <w:pPr>
      <w:pageBreakBefore/>
      <w:numPr>
        <w:numId w:val="0"/>
      </w:numPr>
    </w:pPr>
  </w:style>
  <w:style w:type="paragraph" w:customStyle="1" w:styleId="Heading2NoNumber">
    <w:name w:val="Heading2 No Number"/>
    <w:basedOn w:val="Heading2"/>
    <w:next w:val="Normal"/>
    <w:link w:val="Heading2NoNumber0"/>
    <w:rsid w:val="00623D93"/>
    <w:pPr>
      <w:numPr>
        <w:ilvl w:val="0"/>
        <w:numId w:val="0"/>
      </w:numPr>
      <w:outlineLvl w:val="9"/>
    </w:pPr>
  </w:style>
  <w:style w:type="paragraph" w:customStyle="1" w:styleId="Heading3NoNumber">
    <w:name w:val="Heading3 No Number"/>
    <w:basedOn w:val="Heading3"/>
    <w:next w:val="Normal"/>
    <w:link w:val="Heading3NoNumber0"/>
    <w:autoRedefine/>
    <w:rsid w:val="00623D93"/>
    <w:pPr>
      <w:numPr>
        <w:ilvl w:val="0"/>
        <w:numId w:val="0"/>
      </w:numPr>
      <w:outlineLvl w:val="9"/>
    </w:pPr>
    <w:rPr>
      <w:rFonts w:cs="Book Antiqua"/>
      <w:sz w:val="26"/>
    </w:rPr>
  </w:style>
  <w:style w:type="paragraph" w:customStyle="1" w:styleId="Heading4NoNumber">
    <w:name w:val="Heading4 No Number"/>
    <w:basedOn w:val="Normal"/>
    <w:semiHidden/>
    <w:rsid w:val="00FE6FE3"/>
    <w:pPr>
      <w:keepNext/>
      <w:spacing w:before="200"/>
    </w:pPr>
    <w:rPr>
      <w:rFonts w:eastAsia="SimHei"/>
      <w:bCs/>
      <w:spacing w:val="-4"/>
    </w:rPr>
  </w:style>
  <w:style w:type="paragraph" w:customStyle="1" w:styleId="AboutThisChapter">
    <w:name w:val="About This Chapter"/>
    <w:basedOn w:val="Heading2NoNumber"/>
    <w:next w:val="Normal"/>
    <w:rsid w:val="008C2910"/>
    <w:pPr>
      <w:spacing w:after="560"/>
    </w:pPr>
  </w:style>
  <w:style w:type="numbering" w:styleId="111111">
    <w:name w:val="Outline List 2"/>
    <w:basedOn w:val="NoList"/>
    <w:semiHidden/>
    <w:rsid w:val="00FE6FE3"/>
    <w:pPr>
      <w:numPr>
        <w:numId w:val="3"/>
      </w:numPr>
    </w:pPr>
  </w:style>
  <w:style w:type="paragraph" w:customStyle="1" w:styleId="ItemList">
    <w:name w:val="Item List"/>
    <w:link w:val="ItemList0"/>
    <w:rsid w:val="008C2910"/>
    <w:pPr>
      <w:numPr>
        <w:numId w:val="7"/>
      </w:numPr>
      <w:adjustRightInd w:val="0"/>
      <w:snapToGrid w:val="0"/>
      <w:spacing w:before="80" w:after="80" w:line="240" w:lineRule="atLeast"/>
    </w:pPr>
    <w:rPr>
      <w:rFonts w:cs="Arial"/>
      <w:kern w:val="2"/>
      <w:sz w:val="21"/>
      <w:szCs w:val="21"/>
    </w:rPr>
  </w:style>
  <w:style w:type="paragraph" w:customStyle="1" w:styleId="ItemListinTable">
    <w:name w:val="Item List in Table"/>
    <w:basedOn w:val="Normal"/>
    <w:rsid w:val="00FE6FE3"/>
    <w:pPr>
      <w:numPr>
        <w:numId w:val="8"/>
      </w:numPr>
      <w:tabs>
        <w:tab w:val="left" w:pos="284"/>
      </w:tabs>
      <w:spacing w:before="80" w:after="80"/>
    </w:pPr>
  </w:style>
  <w:style w:type="paragraph" w:customStyle="1" w:styleId="ItemListText">
    <w:name w:val="Item List Text"/>
    <w:rsid w:val="008C2910"/>
    <w:pPr>
      <w:adjustRightInd w:val="0"/>
      <w:snapToGrid w:val="0"/>
      <w:spacing w:before="80" w:after="80" w:line="240" w:lineRule="atLeast"/>
      <w:ind w:left="2126"/>
    </w:pPr>
    <w:rPr>
      <w:kern w:val="2"/>
      <w:sz w:val="21"/>
      <w:szCs w:val="21"/>
    </w:rPr>
  </w:style>
  <w:style w:type="paragraph" w:customStyle="1" w:styleId="ItemStep">
    <w:name w:val="Item Step"/>
    <w:rsid w:val="008C2910"/>
    <w:pPr>
      <w:numPr>
        <w:ilvl w:val="6"/>
        <w:numId w:val="11"/>
      </w:numPr>
      <w:adjustRightInd w:val="0"/>
      <w:snapToGrid w:val="0"/>
      <w:spacing w:before="80" w:after="80" w:line="240" w:lineRule="atLeast"/>
      <w:outlineLvl w:val="6"/>
    </w:pPr>
    <w:rPr>
      <w:rFonts w:cs="Arial"/>
      <w:sz w:val="21"/>
      <w:szCs w:val="21"/>
    </w:rPr>
  </w:style>
  <w:style w:type="paragraph" w:customStyle="1" w:styleId="ManualTitle1">
    <w:name w:val="Manual Title1"/>
    <w:semiHidden/>
    <w:rsid w:val="00FE6FE3"/>
    <w:rPr>
      <w:rFonts w:eastAsia="SimHei"/>
      <w:noProof/>
      <w:sz w:val="30"/>
      <w:lang w:eastAsia="en-US"/>
    </w:rPr>
  </w:style>
  <w:style w:type="paragraph" w:customStyle="1" w:styleId="CAUTIONHeading">
    <w:name w:val="CAUTION Heading"/>
    <w:basedOn w:val="Normal"/>
    <w:rsid w:val="008C2910"/>
    <w:pPr>
      <w:keepNext/>
      <w:pBdr>
        <w:top w:val="single" w:sz="12" w:space="4" w:color="auto"/>
      </w:pBdr>
      <w:spacing w:before="80" w:after="80"/>
    </w:pPr>
    <w:rPr>
      <w:bCs/>
      <w:noProof/>
    </w:rPr>
  </w:style>
  <w:style w:type="paragraph" w:customStyle="1" w:styleId="NotesHeadinginTable">
    <w:name w:val="Notes Heading in Table"/>
    <w:next w:val="NotesTextinTable"/>
    <w:rsid w:val="006B1C57"/>
    <w:pPr>
      <w:keepNext/>
      <w:adjustRightInd w:val="0"/>
      <w:snapToGrid w:val="0"/>
      <w:spacing w:before="80" w:after="40" w:line="240" w:lineRule="atLeast"/>
    </w:pPr>
    <w:rPr>
      <w:rFonts w:cs="Arial"/>
      <w:bCs/>
      <w:kern w:val="2"/>
      <w:sz w:val="18"/>
      <w:szCs w:val="18"/>
    </w:rPr>
  </w:style>
  <w:style w:type="paragraph" w:customStyle="1" w:styleId="CAUTIONText">
    <w:name w:val="CAUTION Text"/>
    <w:basedOn w:val="Normal"/>
    <w:rsid w:val="008C2910"/>
    <w:pPr>
      <w:keepLines/>
      <w:pBdr>
        <w:bottom w:val="single" w:sz="12" w:space="4" w:color="auto"/>
      </w:pBdr>
      <w:spacing w:before="80" w:after="80"/>
    </w:pPr>
    <w:rPr>
      <w:iCs/>
    </w:rPr>
  </w:style>
  <w:style w:type="paragraph" w:customStyle="1" w:styleId="NotesTextinTable">
    <w:name w:val="Notes Text in Table"/>
    <w:rsid w:val="006B1C57"/>
    <w:pPr>
      <w:widowControl w:val="0"/>
      <w:adjustRightInd w:val="0"/>
      <w:snapToGrid w:val="0"/>
      <w:spacing w:before="40" w:after="80" w:line="240" w:lineRule="atLeast"/>
      <w:ind w:left="170"/>
    </w:pPr>
    <w:rPr>
      <w:rFonts w:cs="Arial"/>
      <w:iCs/>
      <w:kern w:val="2"/>
      <w:sz w:val="18"/>
      <w:szCs w:val="18"/>
    </w:rPr>
  </w:style>
  <w:style w:type="paragraph" w:customStyle="1" w:styleId="CAUTIONTextList">
    <w:name w:val="CAUTION Text List"/>
    <w:basedOn w:val="CAUTIONText"/>
    <w:rsid w:val="00FE6FE3"/>
    <w:pPr>
      <w:keepNext/>
      <w:numPr>
        <w:numId w:val="9"/>
      </w:numPr>
      <w:tabs>
        <w:tab w:val="left" w:pos="1985"/>
      </w:tabs>
    </w:pPr>
  </w:style>
  <w:style w:type="table" w:customStyle="1" w:styleId="Table">
    <w:name w:val="Table"/>
    <w:basedOn w:val="TableProfessional"/>
    <w:rsid w:val="00FE6FE3"/>
    <w:pPr>
      <w:jc w:val="left"/>
    </w:pPr>
    <w:rPr>
      <w:rFonts w:cs="Arial"/>
      <w:lang w:eastAsia="zh-TW" w:bidi="ne-NP"/>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RemarksTable">
    <w:name w:val="Remarks Table"/>
    <w:basedOn w:val="TableGrid"/>
    <w:rsid w:val="00FE6FE3"/>
    <w:pPr>
      <w:jc w:val="left"/>
    </w:pPr>
    <w:rPr>
      <w:rFonts w:cs="Arial"/>
      <w:sz w:val="21"/>
      <w:szCs w:val="21"/>
    </w:rPr>
    <w:tblPr>
      <w:tblInd w:w="1814" w:type="dxa"/>
    </w:tblPr>
    <w:trPr>
      <w:cantSplit/>
    </w:trPr>
  </w:style>
  <w:style w:type="table" w:styleId="TableGrid">
    <w:name w:val="Table Grid"/>
    <w:basedOn w:val="TableNormal"/>
    <w:rsid w:val="00FE6FE3"/>
    <w:pPr>
      <w:widowControl w:val="0"/>
      <w:adjustRightInd w:val="0"/>
      <w:snapToGrid w:val="0"/>
      <w:jc w:val="both"/>
    </w:pPr>
    <w:tblPr>
      <w:tblInd w:w="113" w:type="dxa"/>
    </w:tblPr>
  </w:style>
  <w:style w:type="paragraph" w:customStyle="1" w:styleId="Step">
    <w:name w:val="Step"/>
    <w:basedOn w:val="Normal"/>
    <w:link w:val="Step0"/>
    <w:rsid w:val="00FE6FE3"/>
    <w:pPr>
      <w:numPr>
        <w:ilvl w:val="5"/>
        <w:numId w:val="11"/>
      </w:numPr>
      <w:outlineLvl w:val="5"/>
    </w:pPr>
    <w:rPr>
      <w:snapToGrid w:val="0"/>
    </w:rPr>
  </w:style>
  <w:style w:type="paragraph" w:customStyle="1" w:styleId="SubItemList">
    <w:name w:val="Sub Item List"/>
    <w:basedOn w:val="Normal"/>
    <w:rsid w:val="00FE6FE3"/>
    <w:pPr>
      <w:numPr>
        <w:numId w:val="10"/>
      </w:numPr>
      <w:spacing w:before="80" w:after="80"/>
    </w:pPr>
  </w:style>
  <w:style w:type="paragraph" w:customStyle="1" w:styleId="SubItemListText">
    <w:name w:val="Sub Item List Text"/>
    <w:rsid w:val="006B1C57"/>
    <w:pPr>
      <w:adjustRightInd w:val="0"/>
      <w:snapToGrid w:val="0"/>
      <w:spacing w:before="80" w:after="80" w:line="240" w:lineRule="atLeast"/>
      <w:ind w:left="2410"/>
    </w:pPr>
    <w:rPr>
      <w:kern w:val="2"/>
      <w:sz w:val="21"/>
      <w:szCs w:val="21"/>
    </w:rPr>
  </w:style>
  <w:style w:type="paragraph" w:styleId="Title">
    <w:name w:val="Title"/>
    <w:basedOn w:val="Normal"/>
    <w:semiHidden/>
    <w:qFormat/>
    <w:rsid w:val="00FE6FE3"/>
    <w:pPr>
      <w:spacing w:before="240" w:after="60"/>
      <w:jc w:val="center"/>
      <w:outlineLvl w:val="0"/>
    </w:pPr>
    <w:rPr>
      <w:b/>
      <w:bCs/>
      <w:sz w:val="32"/>
      <w:szCs w:val="32"/>
    </w:rPr>
  </w:style>
  <w:style w:type="table" w:styleId="TableProfessional">
    <w:name w:val="Table Professional"/>
    <w:basedOn w:val="TableNormal"/>
    <w:semiHidden/>
    <w:rsid w:val="00FE6FE3"/>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Normal"/>
    <w:next w:val="Normal"/>
    <w:link w:val="TableDescription0"/>
    <w:rsid w:val="00DF0A7D"/>
    <w:pPr>
      <w:keepNext/>
      <w:numPr>
        <w:ilvl w:val="8"/>
        <w:numId w:val="11"/>
      </w:numPr>
      <w:topLinePunct w:val="0"/>
      <w:spacing w:before="320" w:after="80"/>
      <w:outlineLvl w:val="8"/>
    </w:pPr>
    <w:rPr>
      <w:spacing w:val="-4"/>
    </w:rPr>
  </w:style>
  <w:style w:type="paragraph" w:customStyle="1" w:styleId="TableNote">
    <w:name w:val="Table Note"/>
    <w:basedOn w:val="Normal"/>
    <w:rsid w:val="00FE6FE3"/>
    <w:pPr>
      <w:spacing w:before="80" w:after="80"/>
    </w:pPr>
    <w:rPr>
      <w:sz w:val="18"/>
      <w:szCs w:val="18"/>
    </w:rPr>
  </w:style>
  <w:style w:type="paragraph" w:customStyle="1" w:styleId="TerminalDisplay">
    <w:name w:val="Terminal Display"/>
    <w:qFormat/>
    <w:rsid w:val="006B1C57"/>
    <w:pPr>
      <w:shd w:val="clear" w:color="auto" w:fill="F2F2F2"/>
      <w:snapToGrid w:val="0"/>
      <w:spacing w:line="240" w:lineRule="atLeast"/>
      <w:ind w:left="1701"/>
    </w:pPr>
    <w:rPr>
      <w:rFonts w:cs="Courier New"/>
      <w:snapToGrid w:val="0"/>
      <w:spacing w:val="-1"/>
      <w:sz w:val="16"/>
      <w:szCs w:val="16"/>
    </w:rPr>
  </w:style>
  <w:style w:type="paragraph" w:styleId="TOC1">
    <w:name w:val="toc 1"/>
    <w:basedOn w:val="Normal"/>
    <w:next w:val="Normal"/>
    <w:uiPriority w:val="39"/>
    <w:rsid w:val="00FE6FE3"/>
    <w:pPr>
      <w:spacing w:after="80"/>
      <w:ind w:left="0"/>
    </w:pPr>
    <w:rPr>
      <w:rFonts w:cs="Book Antiqua"/>
      <w:b/>
      <w:bCs/>
      <w:sz w:val="24"/>
      <w:szCs w:val="24"/>
    </w:rPr>
  </w:style>
  <w:style w:type="paragraph" w:styleId="TOC2">
    <w:name w:val="toc 2"/>
    <w:basedOn w:val="Normal"/>
    <w:next w:val="Normal"/>
    <w:uiPriority w:val="39"/>
    <w:rsid w:val="00FE6FE3"/>
    <w:pPr>
      <w:spacing w:before="80" w:after="80"/>
      <w:ind w:left="0"/>
    </w:pPr>
    <w:rPr>
      <w:noProof/>
    </w:rPr>
  </w:style>
  <w:style w:type="paragraph" w:styleId="TOC3">
    <w:name w:val="toc 3"/>
    <w:basedOn w:val="Normal"/>
    <w:next w:val="Normal"/>
    <w:uiPriority w:val="39"/>
    <w:rsid w:val="00FE6FE3"/>
    <w:pPr>
      <w:spacing w:before="80" w:after="80"/>
      <w:ind w:left="0"/>
    </w:pPr>
    <w:rPr>
      <w:noProof/>
    </w:rPr>
  </w:style>
  <w:style w:type="paragraph" w:styleId="TOC4">
    <w:name w:val="toc 4"/>
    <w:basedOn w:val="Normal"/>
    <w:next w:val="Normal"/>
    <w:uiPriority w:val="39"/>
    <w:rsid w:val="00FE6FE3"/>
    <w:pPr>
      <w:spacing w:before="80" w:after="80"/>
      <w:ind w:left="0"/>
    </w:pPr>
  </w:style>
  <w:style w:type="paragraph" w:styleId="TOC5">
    <w:name w:val="toc 5"/>
    <w:basedOn w:val="Normal"/>
    <w:next w:val="Normal"/>
    <w:uiPriority w:val="39"/>
    <w:rsid w:val="00FE6FE3"/>
    <w:pPr>
      <w:spacing w:before="80" w:after="80"/>
      <w:ind w:left="0"/>
    </w:pPr>
  </w:style>
  <w:style w:type="paragraph" w:styleId="TOC6">
    <w:name w:val="toc 6"/>
    <w:basedOn w:val="Normal"/>
    <w:next w:val="Normal"/>
    <w:autoRedefine/>
    <w:uiPriority w:val="39"/>
    <w:rsid w:val="00FE6FE3"/>
    <w:pPr>
      <w:ind w:left="2100"/>
    </w:pPr>
    <w:rPr>
      <w:sz w:val="24"/>
    </w:rPr>
  </w:style>
  <w:style w:type="paragraph" w:styleId="TOC7">
    <w:name w:val="toc 7"/>
    <w:basedOn w:val="Normal"/>
    <w:next w:val="Normal"/>
    <w:autoRedefine/>
    <w:uiPriority w:val="39"/>
    <w:rsid w:val="00FE6FE3"/>
    <w:pPr>
      <w:ind w:left="2520"/>
    </w:pPr>
    <w:rPr>
      <w:sz w:val="24"/>
    </w:rPr>
  </w:style>
  <w:style w:type="paragraph" w:styleId="TOC8">
    <w:name w:val="toc 8"/>
    <w:basedOn w:val="Normal"/>
    <w:next w:val="Normal"/>
    <w:autoRedefine/>
    <w:uiPriority w:val="39"/>
    <w:rsid w:val="00FE6FE3"/>
    <w:pPr>
      <w:ind w:left="2940"/>
    </w:pPr>
    <w:rPr>
      <w:sz w:val="24"/>
    </w:rPr>
  </w:style>
  <w:style w:type="paragraph" w:styleId="TOC9">
    <w:name w:val="toc 9"/>
    <w:basedOn w:val="Normal"/>
    <w:next w:val="Normal"/>
    <w:autoRedefine/>
    <w:uiPriority w:val="39"/>
    <w:rsid w:val="00FE6FE3"/>
    <w:pPr>
      <w:ind w:left="3360"/>
    </w:pPr>
    <w:rPr>
      <w:sz w:val="24"/>
    </w:rPr>
  </w:style>
  <w:style w:type="paragraph" w:styleId="Index1">
    <w:name w:val="index 1"/>
    <w:basedOn w:val="Normal"/>
    <w:next w:val="Normal"/>
    <w:autoRedefine/>
    <w:semiHidden/>
    <w:rsid w:val="00FE6FE3"/>
    <w:rPr>
      <w:sz w:val="24"/>
    </w:rPr>
  </w:style>
  <w:style w:type="paragraph" w:styleId="Index2">
    <w:name w:val="index 2"/>
    <w:basedOn w:val="Normal"/>
    <w:next w:val="Normal"/>
    <w:autoRedefine/>
    <w:semiHidden/>
    <w:rsid w:val="00FE6FE3"/>
    <w:pPr>
      <w:ind w:leftChars="200" w:left="200"/>
    </w:pPr>
    <w:rPr>
      <w:sz w:val="24"/>
    </w:rPr>
  </w:style>
  <w:style w:type="paragraph" w:styleId="Index3">
    <w:name w:val="index 3"/>
    <w:basedOn w:val="Normal"/>
    <w:next w:val="Normal"/>
    <w:autoRedefine/>
    <w:semiHidden/>
    <w:rsid w:val="00FE6FE3"/>
    <w:pPr>
      <w:ind w:leftChars="400" w:left="400"/>
    </w:pPr>
    <w:rPr>
      <w:sz w:val="24"/>
    </w:rPr>
  </w:style>
  <w:style w:type="paragraph" w:styleId="Index5">
    <w:name w:val="index 5"/>
    <w:basedOn w:val="Normal"/>
    <w:next w:val="Normal"/>
    <w:autoRedefine/>
    <w:semiHidden/>
    <w:rsid w:val="00FE6FE3"/>
    <w:pPr>
      <w:ind w:left="1050" w:hanging="210"/>
    </w:pPr>
  </w:style>
  <w:style w:type="paragraph" w:styleId="Index6">
    <w:name w:val="index 6"/>
    <w:basedOn w:val="Normal"/>
    <w:next w:val="Normal"/>
    <w:autoRedefine/>
    <w:semiHidden/>
    <w:rsid w:val="00FE6FE3"/>
    <w:pPr>
      <w:ind w:left="1260" w:hanging="210"/>
    </w:pPr>
  </w:style>
  <w:style w:type="paragraph" w:styleId="Index7">
    <w:name w:val="index 7"/>
    <w:basedOn w:val="Normal"/>
    <w:next w:val="Normal"/>
    <w:autoRedefine/>
    <w:semiHidden/>
    <w:rsid w:val="00FE6FE3"/>
    <w:pPr>
      <w:ind w:left="1470" w:hanging="210"/>
    </w:pPr>
  </w:style>
  <w:style w:type="paragraph" w:styleId="Index8">
    <w:name w:val="index 8"/>
    <w:basedOn w:val="Normal"/>
    <w:next w:val="Normal"/>
    <w:autoRedefine/>
    <w:semiHidden/>
    <w:rsid w:val="00FE6FE3"/>
    <w:pPr>
      <w:ind w:left="1680" w:hanging="210"/>
    </w:pPr>
  </w:style>
  <w:style w:type="paragraph" w:styleId="Index9">
    <w:name w:val="index 9"/>
    <w:basedOn w:val="Normal"/>
    <w:next w:val="Normal"/>
    <w:autoRedefine/>
    <w:semiHidden/>
    <w:rsid w:val="00FE6FE3"/>
    <w:pPr>
      <w:ind w:left="1890" w:hanging="210"/>
    </w:pPr>
  </w:style>
  <w:style w:type="paragraph" w:styleId="TableofFigures">
    <w:name w:val="table of figures"/>
    <w:basedOn w:val="Normal"/>
    <w:next w:val="Normal"/>
    <w:semiHidden/>
    <w:rsid w:val="00FE6FE3"/>
    <w:pPr>
      <w:spacing w:afterLines="50"/>
      <w:ind w:leftChars="300" w:left="300"/>
    </w:pPr>
  </w:style>
  <w:style w:type="paragraph" w:styleId="DocumentMap">
    <w:name w:val="Document Map"/>
    <w:basedOn w:val="Normal"/>
    <w:semiHidden/>
    <w:rsid w:val="00FE6FE3"/>
    <w:pPr>
      <w:shd w:val="clear" w:color="auto" w:fill="000080"/>
    </w:pPr>
  </w:style>
  <w:style w:type="paragraph" w:styleId="Footer">
    <w:name w:val="footer"/>
    <w:basedOn w:val="HeadingLeft"/>
    <w:link w:val="FooterChar"/>
    <w:uiPriority w:val="99"/>
    <w:rsid w:val="00FE6FE3"/>
    <w:pPr>
      <w:spacing w:before="200" w:after="200" w:line="20" w:lineRule="atLeast"/>
      <w:jc w:val="center"/>
    </w:pPr>
    <w:rPr>
      <w:b/>
      <w:bCs/>
      <w:sz w:val="2"/>
      <w:szCs w:val="2"/>
    </w:rPr>
  </w:style>
  <w:style w:type="paragraph" w:customStyle="1" w:styleId="TerminalDisplayinTable">
    <w:name w:val="Terminal Display in Table"/>
    <w:rsid w:val="006B1C57"/>
    <w:pPr>
      <w:widowControl w:val="0"/>
      <w:shd w:val="clear" w:color="auto" w:fill="F2F2F2"/>
      <w:adjustRightInd w:val="0"/>
      <w:snapToGrid w:val="0"/>
      <w:spacing w:before="80" w:after="80" w:line="240" w:lineRule="atLeast"/>
    </w:pPr>
    <w:rPr>
      <w:rFonts w:cs="Courier New"/>
      <w:snapToGrid w:val="0"/>
      <w:spacing w:val="-1"/>
      <w:sz w:val="16"/>
      <w:szCs w:val="16"/>
    </w:rPr>
  </w:style>
  <w:style w:type="paragraph" w:styleId="Header">
    <w:name w:val="header"/>
    <w:basedOn w:val="Normal"/>
    <w:link w:val="HeaderChar"/>
    <w:semiHidden/>
    <w:rsid w:val="00FE6FE3"/>
    <w:pPr>
      <w:tabs>
        <w:tab w:val="center" w:pos="4153"/>
        <w:tab w:val="right" w:pos="8306"/>
      </w:tabs>
      <w:spacing w:before="0" w:after="0" w:line="20" w:lineRule="atLeast"/>
      <w:ind w:left="0"/>
      <w:jc w:val="right"/>
    </w:pPr>
    <w:rPr>
      <w:sz w:val="2"/>
      <w:szCs w:val="2"/>
    </w:rPr>
  </w:style>
  <w:style w:type="character" w:styleId="Hyperlink">
    <w:name w:val="Hyperlink"/>
    <w:uiPriority w:val="99"/>
    <w:rsid w:val="006B1C57"/>
    <w:rPr>
      <w:rFonts w:ascii="Huawei Sans" w:eastAsia="方正兰亭黑简体" w:hAnsi="Huawei Sans"/>
      <w:color w:val="0000FF"/>
      <w:u w:val="none"/>
    </w:rPr>
  </w:style>
  <w:style w:type="paragraph" w:customStyle="1" w:styleId="CopyrightDeclaration">
    <w:name w:val="Copyright Declaration"/>
    <w:semiHidden/>
    <w:rsid w:val="00FE6FE3"/>
    <w:pPr>
      <w:spacing w:before="80" w:after="80"/>
    </w:pPr>
    <w:rPr>
      <w:rFonts w:eastAsia="SimHei"/>
      <w:sz w:val="36"/>
    </w:rPr>
  </w:style>
  <w:style w:type="numbering" w:styleId="1ai">
    <w:name w:val="Outline List 1"/>
    <w:basedOn w:val="NoList"/>
    <w:semiHidden/>
    <w:rsid w:val="00FE6FE3"/>
    <w:pPr>
      <w:numPr>
        <w:numId w:val="2"/>
      </w:numPr>
    </w:pPr>
  </w:style>
  <w:style w:type="paragraph" w:customStyle="1" w:styleId="TableHeading">
    <w:name w:val="Table Heading"/>
    <w:basedOn w:val="Normal"/>
    <w:link w:val="TableHeading0"/>
    <w:rsid w:val="00DF0A7D"/>
    <w:pPr>
      <w:keepNext/>
      <w:widowControl w:val="0"/>
      <w:spacing w:before="80" w:after="80"/>
      <w:ind w:left="0"/>
    </w:pPr>
    <w:rPr>
      <w:rFonts w:cs="Book Antiqua"/>
      <w:b/>
      <w:bCs/>
      <w:snapToGrid w:val="0"/>
    </w:rPr>
  </w:style>
  <w:style w:type="paragraph" w:customStyle="1" w:styleId="TableText">
    <w:name w:val="Table Text"/>
    <w:basedOn w:val="Normal"/>
    <w:link w:val="TableText0"/>
    <w:rsid w:val="00FE6FE3"/>
    <w:pPr>
      <w:widowControl w:val="0"/>
      <w:spacing w:before="80" w:after="80"/>
      <w:ind w:left="0"/>
    </w:pPr>
    <w:rPr>
      <w:snapToGrid w:val="0"/>
    </w:rPr>
  </w:style>
  <w:style w:type="paragraph" w:customStyle="1" w:styleId="HeadingMiddle">
    <w:name w:val="Heading Middle"/>
    <w:rsid w:val="008C2910"/>
    <w:pPr>
      <w:adjustRightInd w:val="0"/>
      <w:snapToGrid w:val="0"/>
      <w:spacing w:line="240" w:lineRule="atLeast"/>
      <w:jc w:val="center"/>
    </w:pPr>
    <w:rPr>
      <w:rFonts w:cs="Arial"/>
      <w:snapToGrid w:val="0"/>
    </w:rPr>
  </w:style>
  <w:style w:type="paragraph" w:styleId="MacroText">
    <w:name w:val="macro"/>
    <w:semiHidden/>
    <w:rsid w:val="00FE6FE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cs="Courier New"/>
      <w:kern w:val="2"/>
      <w:sz w:val="24"/>
      <w:szCs w:val="24"/>
    </w:rPr>
  </w:style>
  <w:style w:type="paragraph" w:styleId="FootnoteText">
    <w:name w:val="footnote text"/>
    <w:basedOn w:val="Normal"/>
    <w:link w:val="FootnoteTextChar"/>
    <w:uiPriority w:val="99"/>
    <w:rsid w:val="00FE6FE3"/>
    <w:rPr>
      <w:sz w:val="18"/>
      <w:szCs w:val="18"/>
    </w:rPr>
  </w:style>
  <w:style w:type="character" w:styleId="FootnoteReference">
    <w:name w:val="footnote reference"/>
    <w:semiHidden/>
    <w:rsid w:val="00FE6FE3"/>
    <w:rPr>
      <w:vertAlign w:val="superscript"/>
    </w:rPr>
  </w:style>
  <w:style w:type="paragraph" w:styleId="BalloonText">
    <w:name w:val="Balloon Text"/>
    <w:basedOn w:val="Normal"/>
    <w:semiHidden/>
    <w:rsid w:val="00FE6FE3"/>
    <w:rPr>
      <w:sz w:val="18"/>
      <w:szCs w:val="18"/>
    </w:rPr>
  </w:style>
  <w:style w:type="paragraph" w:styleId="CommentText">
    <w:name w:val="annotation text"/>
    <w:basedOn w:val="Normal"/>
    <w:semiHidden/>
    <w:rsid w:val="00FE6FE3"/>
  </w:style>
  <w:style w:type="character" w:styleId="CommentReference">
    <w:name w:val="annotation reference"/>
    <w:semiHidden/>
    <w:rsid w:val="00FE6FE3"/>
    <w:rPr>
      <w:sz w:val="21"/>
      <w:szCs w:val="21"/>
    </w:rPr>
  </w:style>
  <w:style w:type="paragraph" w:styleId="CommentSubject">
    <w:name w:val="annotation subject"/>
    <w:basedOn w:val="CommentText"/>
    <w:next w:val="CommentText"/>
    <w:semiHidden/>
    <w:rsid w:val="00FE6FE3"/>
    <w:rPr>
      <w:b/>
      <w:bCs/>
    </w:rPr>
  </w:style>
  <w:style w:type="paragraph" w:styleId="Index4">
    <w:name w:val="index 4"/>
    <w:basedOn w:val="Normal"/>
    <w:next w:val="Normal"/>
    <w:autoRedefine/>
    <w:semiHidden/>
    <w:rsid w:val="00FE6FE3"/>
    <w:pPr>
      <w:ind w:left="1260"/>
    </w:pPr>
  </w:style>
  <w:style w:type="paragraph" w:styleId="IndexHeading">
    <w:name w:val="index heading"/>
    <w:basedOn w:val="Normal"/>
    <w:next w:val="Index1"/>
    <w:semiHidden/>
    <w:rsid w:val="00FE6FE3"/>
    <w:rPr>
      <w:b/>
      <w:bCs/>
    </w:rPr>
  </w:style>
  <w:style w:type="paragraph" w:styleId="Caption">
    <w:name w:val="caption"/>
    <w:basedOn w:val="Normal"/>
    <w:next w:val="Normal"/>
    <w:semiHidden/>
    <w:qFormat/>
    <w:rsid w:val="00FE6FE3"/>
    <w:pPr>
      <w:spacing w:before="152"/>
    </w:pPr>
    <w:rPr>
      <w:rFonts w:eastAsia="SimHei"/>
    </w:rPr>
  </w:style>
  <w:style w:type="paragraph" w:styleId="EndnoteText">
    <w:name w:val="endnote text"/>
    <w:basedOn w:val="Normal"/>
    <w:semiHidden/>
    <w:rsid w:val="00FE6FE3"/>
  </w:style>
  <w:style w:type="character" w:styleId="EndnoteReference">
    <w:name w:val="endnote reference"/>
    <w:semiHidden/>
    <w:rsid w:val="00FE6FE3"/>
    <w:rPr>
      <w:vertAlign w:val="superscript"/>
    </w:rPr>
  </w:style>
  <w:style w:type="paragraph" w:styleId="TableofAuthorities">
    <w:name w:val="table of authorities"/>
    <w:basedOn w:val="Normal"/>
    <w:next w:val="Normal"/>
    <w:semiHidden/>
    <w:rsid w:val="00FE6FE3"/>
    <w:pPr>
      <w:ind w:left="420"/>
    </w:pPr>
  </w:style>
  <w:style w:type="paragraph" w:styleId="TOAHeading">
    <w:name w:val="toa heading"/>
    <w:basedOn w:val="Normal"/>
    <w:next w:val="Normal"/>
    <w:semiHidden/>
    <w:rsid w:val="00FE6FE3"/>
    <w:pPr>
      <w:spacing w:before="120"/>
    </w:pPr>
  </w:style>
  <w:style w:type="paragraph" w:customStyle="1" w:styleId="Contents">
    <w:name w:val="Contents"/>
    <w:basedOn w:val="Heading1NoNumber"/>
    <w:rsid w:val="00D202A7"/>
    <w:pPr>
      <w:outlineLvl w:val="9"/>
    </w:pPr>
  </w:style>
  <w:style w:type="character" w:styleId="HTMLVariable">
    <w:name w:val="HTML Variable"/>
    <w:semiHidden/>
    <w:rsid w:val="00FE6FE3"/>
    <w:rPr>
      <w:i/>
      <w:iCs/>
    </w:rPr>
  </w:style>
  <w:style w:type="character" w:styleId="HTMLTypewriter">
    <w:name w:val="HTML Typewriter"/>
    <w:semiHidden/>
    <w:rsid w:val="00FE6FE3"/>
    <w:rPr>
      <w:rFonts w:ascii="Courier New" w:hAnsi="Courier New" w:cs="Courier New"/>
      <w:sz w:val="20"/>
      <w:szCs w:val="20"/>
    </w:rPr>
  </w:style>
  <w:style w:type="character" w:styleId="HTMLCode">
    <w:name w:val="HTML Code"/>
    <w:semiHidden/>
    <w:rsid w:val="00FE6FE3"/>
    <w:rPr>
      <w:rFonts w:ascii="Courier New" w:hAnsi="Courier New" w:cs="Courier New"/>
      <w:sz w:val="20"/>
      <w:szCs w:val="20"/>
    </w:rPr>
  </w:style>
  <w:style w:type="paragraph" w:styleId="HTMLAddress">
    <w:name w:val="HTML Address"/>
    <w:basedOn w:val="Normal"/>
    <w:semiHidden/>
    <w:rsid w:val="00FE6FE3"/>
    <w:rPr>
      <w:i/>
      <w:iCs/>
    </w:rPr>
  </w:style>
  <w:style w:type="character" w:styleId="HTMLDefinition">
    <w:name w:val="HTML Definition"/>
    <w:semiHidden/>
    <w:rsid w:val="00FE6FE3"/>
    <w:rPr>
      <w:i/>
      <w:iCs/>
    </w:rPr>
  </w:style>
  <w:style w:type="character" w:styleId="HTMLKeyboard">
    <w:name w:val="HTML Keyboard"/>
    <w:semiHidden/>
    <w:rsid w:val="00FE6FE3"/>
    <w:rPr>
      <w:rFonts w:ascii="Courier New" w:hAnsi="Courier New" w:cs="Courier New"/>
      <w:sz w:val="20"/>
      <w:szCs w:val="20"/>
    </w:rPr>
  </w:style>
  <w:style w:type="character" w:styleId="HTMLAcronym">
    <w:name w:val="HTML Acronym"/>
    <w:basedOn w:val="DefaultParagraphFont"/>
    <w:semiHidden/>
    <w:rsid w:val="00FE6FE3"/>
  </w:style>
  <w:style w:type="character" w:styleId="HTMLSample">
    <w:name w:val="HTML Sample"/>
    <w:semiHidden/>
    <w:rsid w:val="00FE6FE3"/>
    <w:rPr>
      <w:rFonts w:ascii="Courier New" w:hAnsi="Courier New" w:cs="Courier New"/>
    </w:rPr>
  </w:style>
  <w:style w:type="character" w:styleId="HTMLCite">
    <w:name w:val="HTML Cite"/>
    <w:semiHidden/>
    <w:rsid w:val="00FE6FE3"/>
    <w:rPr>
      <w:i/>
      <w:iCs/>
    </w:rPr>
  </w:style>
  <w:style w:type="paragraph" w:styleId="HTMLPreformatted">
    <w:name w:val="HTML Preformatted"/>
    <w:basedOn w:val="Normal"/>
    <w:semiHidden/>
    <w:rsid w:val="00FE6FE3"/>
    <w:rPr>
      <w:rFonts w:ascii="Courier New" w:hAnsi="Courier New" w:cs="Courier New"/>
    </w:rPr>
  </w:style>
  <w:style w:type="table" w:styleId="TableWeb1">
    <w:name w:val="Table Web 1"/>
    <w:basedOn w:val="TableNormal"/>
    <w:semiHidden/>
    <w:rsid w:val="00FE6FE3"/>
    <w:pPr>
      <w:adjustRightInd w:val="0"/>
      <w:snapToGrid w:val="0"/>
      <w:spacing w:before="160" w:after="160" w:line="240" w:lineRule="atLeast"/>
      <w:ind w:left="170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FE6FE3"/>
    <w:pPr>
      <w:adjustRightInd w:val="0"/>
      <w:snapToGrid w:val="0"/>
      <w:spacing w:before="160" w:after="160" w:line="240" w:lineRule="atLeast"/>
      <w:ind w:left="170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FE6FE3"/>
    <w:pPr>
      <w:adjustRightInd w:val="0"/>
      <w:snapToGrid w:val="0"/>
      <w:spacing w:before="160" w:after="160" w:line="240" w:lineRule="atLeast"/>
      <w:ind w:left="170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Theme">
    <w:name w:val="Table Theme"/>
    <w:basedOn w:val="TableNormal"/>
    <w:semiHidden/>
    <w:rsid w:val="00FE6FE3"/>
    <w:pPr>
      <w:adjustRightInd w:val="0"/>
      <w:snapToGrid w:val="0"/>
      <w:spacing w:before="160" w:after="160" w:line="240" w:lineRule="atLeast"/>
      <w:ind w:left="170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lorful1">
    <w:name w:val="Table Colorful 1"/>
    <w:basedOn w:val="TableNormal"/>
    <w:semiHidden/>
    <w:rsid w:val="00FE6FE3"/>
    <w:pPr>
      <w:adjustRightInd w:val="0"/>
      <w:snapToGrid w:val="0"/>
      <w:spacing w:before="160" w:after="160" w:line="240" w:lineRule="atLeast"/>
      <w:ind w:left="170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FE6FE3"/>
    <w:pPr>
      <w:adjustRightInd w:val="0"/>
      <w:snapToGrid w:val="0"/>
      <w:spacing w:before="160" w:after="160" w:line="240" w:lineRule="atLeast"/>
      <w:ind w:left="170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FE6FE3"/>
    <w:pPr>
      <w:adjustRightInd w:val="0"/>
      <w:snapToGrid w:val="0"/>
      <w:spacing w:before="160" w:after="160" w:line="240" w:lineRule="atLeast"/>
      <w:ind w:left="170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Salutation">
    <w:name w:val="Salutation"/>
    <w:basedOn w:val="Normal"/>
    <w:next w:val="Normal"/>
    <w:semiHidden/>
    <w:rsid w:val="00FE6FE3"/>
  </w:style>
  <w:style w:type="paragraph" w:styleId="PlainText">
    <w:name w:val="Plain Text"/>
    <w:basedOn w:val="Normal"/>
    <w:semiHidden/>
    <w:rsid w:val="00FE6FE3"/>
    <w:rPr>
      <w:rFonts w:ascii="SimSun" w:hAnsi="Courier New" w:cs="Courier New"/>
    </w:rPr>
  </w:style>
  <w:style w:type="table" w:styleId="TableElegant">
    <w:name w:val="Table Elegant"/>
    <w:basedOn w:val="TableNormal"/>
    <w:semiHidden/>
    <w:rsid w:val="00FE6FE3"/>
    <w:pPr>
      <w:adjustRightInd w:val="0"/>
      <w:snapToGrid w:val="0"/>
      <w:spacing w:before="160" w:after="160" w:line="240" w:lineRule="atLeast"/>
      <w:ind w:left="170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E-mailSignature">
    <w:name w:val="E-mail Signature"/>
    <w:basedOn w:val="Normal"/>
    <w:semiHidden/>
    <w:rsid w:val="00FE6FE3"/>
  </w:style>
  <w:style w:type="paragraph" w:styleId="Subtitle">
    <w:name w:val="Subtitle"/>
    <w:basedOn w:val="Normal"/>
    <w:semiHidden/>
    <w:qFormat/>
    <w:rsid w:val="00FE6FE3"/>
    <w:pPr>
      <w:spacing w:before="240" w:after="60" w:line="312" w:lineRule="atLeast"/>
      <w:jc w:val="center"/>
      <w:outlineLvl w:val="1"/>
    </w:pPr>
    <w:rPr>
      <w:b/>
      <w:bCs/>
      <w:kern w:val="28"/>
      <w:sz w:val="32"/>
      <w:szCs w:val="32"/>
    </w:rPr>
  </w:style>
  <w:style w:type="table" w:styleId="TableClassic1">
    <w:name w:val="Table Classic 1"/>
    <w:basedOn w:val="TableNormal"/>
    <w:semiHidden/>
    <w:rsid w:val="00FE6FE3"/>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FE6FE3"/>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FE6FE3"/>
    <w:pPr>
      <w:adjustRightInd w:val="0"/>
      <w:snapToGrid w:val="0"/>
      <w:spacing w:before="160" w:after="160" w:line="240" w:lineRule="atLeast"/>
      <w:ind w:left="170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FE6FE3"/>
    <w:pPr>
      <w:adjustRightInd w:val="0"/>
      <w:snapToGrid w:val="0"/>
      <w:spacing w:before="160" w:after="160" w:line="240" w:lineRule="atLeast"/>
      <w:ind w:left="170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EnvelopeReturn">
    <w:name w:val="envelope return"/>
    <w:basedOn w:val="Normal"/>
    <w:semiHidden/>
    <w:rsid w:val="00FE6FE3"/>
  </w:style>
  <w:style w:type="table" w:styleId="TableSimple1">
    <w:name w:val="Table Simple 1"/>
    <w:basedOn w:val="TableNormal"/>
    <w:semiHidden/>
    <w:rsid w:val="00FE6FE3"/>
    <w:pPr>
      <w:adjustRightInd w:val="0"/>
      <w:snapToGrid w:val="0"/>
      <w:spacing w:before="160" w:after="160" w:line="240" w:lineRule="atLeast"/>
      <w:ind w:left="170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FE6FE3"/>
    <w:pPr>
      <w:adjustRightInd w:val="0"/>
      <w:snapToGrid w:val="0"/>
      <w:spacing w:before="160" w:after="160" w:line="240" w:lineRule="atLeast"/>
      <w:ind w:left="170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FE6FE3"/>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Closing">
    <w:name w:val="Closing"/>
    <w:basedOn w:val="Normal"/>
    <w:semiHidden/>
    <w:rsid w:val="00FE6FE3"/>
    <w:pPr>
      <w:ind w:leftChars="2100" w:left="100"/>
    </w:pPr>
  </w:style>
  <w:style w:type="table" w:styleId="TableSubtle1">
    <w:name w:val="Table Subtle 1"/>
    <w:basedOn w:val="TableNormal"/>
    <w:semiHidden/>
    <w:rsid w:val="00FE6FE3"/>
    <w:pPr>
      <w:adjustRightInd w:val="0"/>
      <w:snapToGrid w:val="0"/>
      <w:spacing w:before="160" w:after="160" w:line="240" w:lineRule="atLeast"/>
      <w:ind w:left="170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FE6FE3"/>
    <w:pPr>
      <w:adjustRightInd w:val="0"/>
      <w:snapToGrid w:val="0"/>
      <w:spacing w:before="160" w:after="160" w:line="240" w:lineRule="atLeast"/>
      <w:ind w:left="170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1">
    <w:name w:val="Table 3D effects 1"/>
    <w:basedOn w:val="TableNormal"/>
    <w:semiHidden/>
    <w:rsid w:val="00FE6FE3"/>
    <w:pPr>
      <w:adjustRightInd w:val="0"/>
      <w:snapToGrid w:val="0"/>
      <w:spacing w:before="160" w:after="160" w:line="240" w:lineRule="atLeast"/>
      <w:ind w:left="1701"/>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FE6FE3"/>
    <w:pPr>
      <w:adjustRightInd w:val="0"/>
      <w:snapToGrid w:val="0"/>
      <w:spacing w:before="160" w:after="160" w:line="240" w:lineRule="atLeast"/>
      <w:ind w:left="1701"/>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FE6FE3"/>
    <w:pPr>
      <w:adjustRightInd w:val="0"/>
      <w:snapToGrid w:val="0"/>
      <w:spacing w:before="160" w:after="160" w:line="240" w:lineRule="atLeast"/>
      <w:ind w:left="1701"/>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List">
    <w:name w:val="List"/>
    <w:basedOn w:val="Normal"/>
    <w:semiHidden/>
    <w:rsid w:val="00FE6FE3"/>
    <w:pPr>
      <w:ind w:left="200" w:hangingChars="200" w:hanging="200"/>
    </w:pPr>
  </w:style>
  <w:style w:type="paragraph" w:styleId="List2">
    <w:name w:val="List 2"/>
    <w:basedOn w:val="Normal"/>
    <w:semiHidden/>
    <w:rsid w:val="00FE6FE3"/>
    <w:pPr>
      <w:ind w:leftChars="200" w:left="100" w:hangingChars="200" w:hanging="200"/>
    </w:pPr>
  </w:style>
  <w:style w:type="paragraph" w:styleId="List3">
    <w:name w:val="List 3"/>
    <w:basedOn w:val="Normal"/>
    <w:semiHidden/>
    <w:rsid w:val="00FE6FE3"/>
    <w:pPr>
      <w:ind w:leftChars="400" w:left="100" w:hangingChars="200" w:hanging="200"/>
    </w:pPr>
  </w:style>
  <w:style w:type="paragraph" w:styleId="List4">
    <w:name w:val="List 4"/>
    <w:basedOn w:val="Normal"/>
    <w:semiHidden/>
    <w:rsid w:val="00FE6FE3"/>
    <w:pPr>
      <w:ind w:leftChars="600" w:left="100" w:hangingChars="200" w:hanging="200"/>
    </w:pPr>
  </w:style>
  <w:style w:type="paragraph" w:styleId="List5">
    <w:name w:val="List 5"/>
    <w:basedOn w:val="Normal"/>
    <w:semiHidden/>
    <w:rsid w:val="00FE6FE3"/>
    <w:pPr>
      <w:ind w:leftChars="800" w:left="100" w:hangingChars="200" w:hanging="200"/>
    </w:pPr>
  </w:style>
  <w:style w:type="paragraph" w:styleId="ListNumber">
    <w:name w:val="List Number"/>
    <w:basedOn w:val="Normal"/>
    <w:semiHidden/>
    <w:rsid w:val="00FE6FE3"/>
    <w:pPr>
      <w:numPr>
        <w:numId w:val="4"/>
      </w:numPr>
    </w:pPr>
  </w:style>
  <w:style w:type="paragraph" w:styleId="ListNumber2">
    <w:name w:val="List Number 2"/>
    <w:basedOn w:val="Normal"/>
    <w:semiHidden/>
    <w:rsid w:val="00FE6FE3"/>
    <w:pPr>
      <w:tabs>
        <w:tab w:val="num" w:pos="432"/>
      </w:tabs>
      <w:ind w:left="432" w:hanging="432"/>
    </w:pPr>
  </w:style>
  <w:style w:type="paragraph" w:styleId="ListNumber3">
    <w:name w:val="List Number 3"/>
    <w:basedOn w:val="Normal"/>
    <w:semiHidden/>
    <w:rsid w:val="00FE6FE3"/>
    <w:pPr>
      <w:tabs>
        <w:tab w:val="num" w:pos="432"/>
      </w:tabs>
      <w:ind w:left="432" w:hanging="432"/>
    </w:pPr>
  </w:style>
  <w:style w:type="paragraph" w:styleId="ListNumber4">
    <w:name w:val="List Number 4"/>
    <w:basedOn w:val="Normal"/>
    <w:semiHidden/>
    <w:rsid w:val="00FE6FE3"/>
    <w:pPr>
      <w:numPr>
        <w:numId w:val="6"/>
      </w:numPr>
    </w:pPr>
  </w:style>
  <w:style w:type="paragraph" w:styleId="ListNumber5">
    <w:name w:val="List Number 5"/>
    <w:basedOn w:val="Normal"/>
    <w:semiHidden/>
    <w:rsid w:val="00FE6FE3"/>
    <w:pPr>
      <w:ind w:left="0"/>
    </w:pPr>
  </w:style>
  <w:style w:type="paragraph" w:styleId="ListContinue">
    <w:name w:val="List Continue"/>
    <w:basedOn w:val="Normal"/>
    <w:semiHidden/>
    <w:rsid w:val="00FE6FE3"/>
    <w:pPr>
      <w:spacing w:after="120"/>
      <w:ind w:leftChars="200" w:left="420"/>
    </w:pPr>
  </w:style>
  <w:style w:type="paragraph" w:styleId="ListContinue2">
    <w:name w:val="List Continue 2"/>
    <w:basedOn w:val="Normal"/>
    <w:semiHidden/>
    <w:rsid w:val="00FE6FE3"/>
    <w:pPr>
      <w:spacing w:after="120"/>
      <w:ind w:leftChars="400" w:left="840"/>
    </w:pPr>
  </w:style>
  <w:style w:type="paragraph" w:styleId="ListContinue3">
    <w:name w:val="List Continue 3"/>
    <w:basedOn w:val="Normal"/>
    <w:semiHidden/>
    <w:rsid w:val="00FE6FE3"/>
    <w:pPr>
      <w:spacing w:after="120"/>
      <w:ind w:leftChars="600" w:left="1260"/>
    </w:pPr>
  </w:style>
  <w:style w:type="paragraph" w:styleId="ListContinue4">
    <w:name w:val="List Continue 4"/>
    <w:basedOn w:val="Normal"/>
    <w:semiHidden/>
    <w:rsid w:val="00FE6FE3"/>
    <w:pPr>
      <w:spacing w:after="120"/>
      <w:ind w:leftChars="800" w:left="1680"/>
    </w:pPr>
  </w:style>
  <w:style w:type="paragraph" w:styleId="ListContinue5">
    <w:name w:val="List Continue 5"/>
    <w:basedOn w:val="Normal"/>
    <w:semiHidden/>
    <w:rsid w:val="00FE6FE3"/>
    <w:pPr>
      <w:spacing w:after="120"/>
      <w:ind w:leftChars="1000" w:left="2100"/>
    </w:pPr>
  </w:style>
  <w:style w:type="paragraph" w:styleId="ListBullet">
    <w:name w:val="List Bullet"/>
    <w:basedOn w:val="Normal"/>
    <w:autoRedefine/>
    <w:semiHidden/>
    <w:rsid w:val="00FE6FE3"/>
    <w:pPr>
      <w:tabs>
        <w:tab w:val="num" w:pos="432"/>
      </w:tabs>
      <w:ind w:left="432" w:hanging="432"/>
    </w:pPr>
  </w:style>
  <w:style w:type="paragraph" w:styleId="ListBullet2">
    <w:name w:val="List Bullet 2"/>
    <w:basedOn w:val="Normal"/>
    <w:autoRedefine/>
    <w:semiHidden/>
    <w:rsid w:val="00FE6FE3"/>
    <w:pPr>
      <w:tabs>
        <w:tab w:val="num" w:pos="432"/>
      </w:tabs>
      <w:ind w:left="432" w:hanging="432"/>
    </w:pPr>
  </w:style>
  <w:style w:type="paragraph" w:styleId="ListBullet3">
    <w:name w:val="List Bullet 3"/>
    <w:basedOn w:val="Normal"/>
    <w:autoRedefine/>
    <w:semiHidden/>
    <w:rsid w:val="00FE6FE3"/>
    <w:pPr>
      <w:tabs>
        <w:tab w:val="num" w:pos="432"/>
      </w:tabs>
      <w:ind w:left="432" w:hanging="432"/>
    </w:pPr>
  </w:style>
  <w:style w:type="paragraph" w:styleId="ListBullet4">
    <w:name w:val="List Bullet 4"/>
    <w:basedOn w:val="Normal"/>
    <w:autoRedefine/>
    <w:semiHidden/>
    <w:rsid w:val="00FE6FE3"/>
    <w:pPr>
      <w:tabs>
        <w:tab w:val="num" w:pos="432"/>
      </w:tabs>
      <w:ind w:left="432" w:hanging="432"/>
    </w:pPr>
  </w:style>
  <w:style w:type="paragraph" w:styleId="ListBullet5">
    <w:name w:val="List Bullet 5"/>
    <w:basedOn w:val="Normal"/>
    <w:autoRedefine/>
    <w:semiHidden/>
    <w:rsid w:val="00FE6FE3"/>
    <w:pPr>
      <w:numPr>
        <w:numId w:val="5"/>
      </w:numPr>
    </w:pPr>
  </w:style>
  <w:style w:type="table" w:styleId="TableList1">
    <w:name w:val="Table List 1"/>
    <w:basedOn w:val="TableNormal"/>
    <w:semiHidden/>
    <w:rsid w:val="00FE6FE3"/>
    <w:pPr>
      <w:adjustRightInd w:val="0"/>
      <w:snapToGrid w:val="0"/>
      <w:spacing w:before="160" w:after="160" w:line="240" w:lineRule="atLeast"/>
      <w:ind w:left="170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FE6FE3"/>
    <w:pPr>
      <w:adjustRightInd w:val="0"/>
      <w:snapToGrid w:val="0"/>
      <w:spacing w:before="160" w:after="160" w:line="240" w:lineRule="atLeast"/>
      <w:ind w:left="170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FE6FE3"/>
    <w:pPr>
      <w:adjustRightInd w:val="0"/>
      <w:snapToGrid w:val="0"/>
      <w:spacing w:before="160" w:after="160" w:line="240" w:lineRule="atLeast"/>
      <w:ind w:left="170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FE6FE3"/>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FE6FE3"/>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FE6FE3"/>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7">
    <w:name w:val="Table List 7"/>
    <w:basedOn w:val="TableNormal"/>
    <w:semiHidden/>
    <w:rsid w:val="00FE6FE3"/>
    <w:pPr>
      <w:adjustRightInd w:val="0"/>
      <w:snapToGrid w:val="0"/>
      <w:spacing w:before="160" w:after="160" w:line="240" w:lineRule="atLeast"/>
      <w:ind w:left="170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FE6FE3"/>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TableContemporary">
    <w:name w:val="Table Contemporary"/>
    <w:basedOn w:val="TableNormal"/>
    <w:semiHidden/>
    <w:rsid w:val="00FE6FE3"/>
    <w:pPr>
      <w:adjustRightInd w:val="0"/>
      <w:snapToGrid w:val="0"/>
      <w:spacing w:before="160" w:after="160" w:line="240" w:lineRule="atLeast"/>
      <w:ind w:left="170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NormalWeb">
    <w:name w:val="Normal (Web)"/>
    <w:basedOn w:val="Normal"/>
    <w:uiPriority w:val="99"/>
    <w:semiHidden/>
    <w:rsid w:val="00FE6FE3"/>
  </w:style>
  <w:style w:type="paragraph" w:styleId="Signature">
    <w:name w:val="Signature"/>
    <w:basedOn w:val="Normal"/>
    <w:semiHidden/>
    <w:rsid w:val="00FE6FE3"/>
    <w:pPr>
      <w:ind w:leftChars="2100" w:left="100"/>
    </w:pPr>
  </w:style>
  <w:style w:type="character" w:styleId="Emphasis">
    <w:name w:val="Emphasis"/>
    <w:uiPriority w:val="20"/>
    <w:qFormat/>
    <w:rsid w:val="00FE6FE3"/>
    <w:rPr>
      <w:i/>
      <w:iCs/>
    </w:rPr>
  </w:style>
  <w:style w:type="paragraph" w:styleId="Date">
    <w:name w:val="Date"/>
    <w:basedOn w:val="Normal"/>
    <w:next w:val="Normal"/>
    <w:semiHidden/>
    <w:rsid w:val="00FE6FE3"/>
    <w:pPr>
      <w:ind w:leftChars="2500" w:left="100"/>
    </w:pPr>
  </w:style>
  <w:style w:type="table" w:styleId="TableColumns1">
    <w:name w:val="Table Columns 1"/>
    <w:basedOn w:val="TableNormal"/>
    <w:semiHidden/>
    <w:rsid w:val="00FE6FE3"/>
    <w:pPr>
      <w:adjustRightInd w:val="0"/>
      <w:snapToGrid w:val="0"/>
      <w:spacing w:before="160" w:after="160" w:line="240" w:lineRule="atLeast"/>
      <w:ind w:left="170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FE6FE3"/>
    <w:pPr>
      <w:adjustRightInd w:val="0"/>
      <w:snapToGrid w:val="0"/>
      <w:spacing w:before="160" w:after="160" w:line="240" w:lineRule="atLeast"/>
      <w:ind w:left="170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FE6FE3"/>
    <w:pPr>
      <w:adjustRightInd w:val="0"/>
      <w:snapToGrid w:val="0"/>
      <w:spacing w:before="160" w:after="160" w:line="240" w:lineRule="atLeast"/>
      <w:ind w:left="170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FE6FE3"/>
    <w:pPr>
      <w:adjustRightInd w:val="0"/>
      <w:snapToGrid w:val="0"/>
      <w:spacing w:before="160" w:after="160" w:line="240" w:lineRule="atLeast"/>
      <w:ind w:left="170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FE6FE3"/>
    <w:pPr>
      <w:adjustRightInd w:val="0"/>
      <w:snapToGrid w:val="0"/>
      <w:spacing w:before="160" w:after="160" w:line="240" w:lineRule="atLeast"/>
      <w:ind w:left="170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1">
    <w:name w:val="Table Grid 1"/>
    <w:basedOn w:val="TableNormal"/>
    <w:semiHidden/>
    <w:rsid w:val="00FE6FE3"/>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2">
    <w:name w:val="Table Grid 2"/>
    <w:basedOn w:val="TableNormal"/>
    <w:semiHidden/>
    <w:rsid w:val="00FE6FE3"/>
    <w:pPr>
      <w:adjustRightInd w:val="0"/>
      <w:snapToGrid w:val="0"/>
      <w:spacing w:before="160" w:after="160" w:line="240" w:lineRule="atLeast"/>
      <w:ind w:left="170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FE6FE3"/>
    <w:pPr>
      <w:adjustRightInd w:val="0"/>
      <w:snapToGrid w:val="0"/>
      <w:spacing w:before="160" w:after="160" w:line="240" w:lineRule="atLeast"/>
      <w:ind w:left="170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4">
    <w:name w:val="Table Grid 4"/>
    <w:basedOn w:val="TableNormal"/>
    <w:semiHidden/>
    <w:rsid w:val="00FE6FE3"/>
    <w:pPr>
      <w:adjustRightInd w:val="0"/>
      <w:snapToGrid w:val="0"/>
      <w:spacing w:before="160" w:after="160" w:line="240" w:lineRule="atLeast"/>
      <w:ind w:left="170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FE6FE3"/>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FE6FE3"/>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FE6FE3"/>
    <w:pPr>
      <w:adjustRightInd w:val="0"/>
      <w:snapToGrid w:val="0"/>
      <w:spacing w:before="160" w:after="160" w:line="240" w:lineRule="atLeast"/>
      <w:ind w:left="170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FE6FE3"/>
    <w:pPr>
      <w:adjustRightInd w:val="0"/>
      <w:snapToGrid w:val="0"/>
      <w:spacing w:before="160" w:after="160" w:line="240" w:lineRule="atLeast"/>
      <w:ind w:left="170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BlockText">
    <w:name w:val="Block Text"/>
    <w:basedOn w:val="Normal"/>
    <w:semiHidden/>
    <w:rsid w:val="00FE6FE3"/>
    <w:pPr>
      <w:spacing w:after="120"/>
      <w:ind w:leftChars="700" w:left="1440" w:rightChars="700" w:right="1440"/>
    </w:pPr>
  </w:style>
  <w:style w:type="numbering" w:styleId="ArticleSection">
    <w:name w:val="Outline List 3"/>
    <w:basedOn w:val="NoList"/>
    <w:semiHidden/>
    <w:rsid w:val="00FE6FE3"/>
    <w:pPr>
      <w:numPr>
        <w:numId w:val="1"/>
      </w:numPr>
    </w:pPr>
  </w:style>
  <w:style w:type="paragraph" w:styleId="EnvelopeAddress">
    <w:name w:val="envelope address"/>
    <w:basedOn w:val="Normal"/>
    <w:semiHidden/>
    <w:rsid w:val="00FE6FE3"/>
    <w:pPr>
      <w:framePr w:w="7920" w:h="1980" w:hRule="exact" w:hSpace="180" w:wrap="auto" w:hAnchor="page" w:xAlign="center" w:yAlign="bottom"/>
      <w:ind w:leftChars="1400" w:left="100"/>
    </w:pPr>
  </w:style>
  <w:style w:type="paragraph" w:styleId="MessageHeader">
    <w:name w:val="Message Header"/>
    <w:basedOn w:val="Normal"/>
    <w:semiHidden/>
    <w:rsid w:val="00FE6FE3"/>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style>
  <w:style w:type="character" w:styleId="LineNumber">
    <w:name w:val="line number"/>
    <w:basedOn w:val="DefaultParagraphFont"/>
    <w:semiHidden/>
    <w:rsid w:val="00FE6FE3"/>
  </w:style>
  <w:style w:type="character" w:styleId="Strong">
    <w:name w:val="Strong"/>
    <w:uiPriority w:val="22"/>
    <w:rsid w:val="00FE6FE3"/>
    <w:rPr>
      <w:b/>
      <w:bCs/>
    </w:rPr>
  </w:style>
  <w:style w:type="character" w:styleId="PageNumber">
    <w:name w:val="page number"/>
    <w:basedOn w:val="DefaultParagraphFont"/>
    <w:semiHidden/>
    <w:rsid w:val="00FE6FE3"/>
  </w:style>
  <w:style w:type="character" w:styleId="FollowedHyperlink">
    <w:name w:val="FollowedHyperlink"/>
    <w:semiHidden/>
    <w:rsid w:val="00FE6FE3"/>
    <w:rPr>
      <w:color w:val="800080"/>
      <w:u w:val="none"/>
    </w:rPr>
  </w:style>
  <w:style w:type="paragraph" w:styleId="BodyText">
    <w:name w:val="Body Text"/>
    <w:basedOn w:val="Normal"/>
    <w:semiHidden/>
    <w:rsid w:val="00FE6FE3"/>
    <w:pPr>
      <w:spacing w:after="120"/>
    </w:pPr>
  </w:style>
  <w:style w:type="paragraph" w:styleId="BodyTextFirstIndent">
    <w:name w:val="Body Text First Indent"/>
    <w:basedOn w:val="BodyText"/>
    <w:semiHidden/>
    <w:rsid w:val="00FE6FE3"/>
    <w:pPr>
      <w:ind w:firstLineChars="100" w:firstLine="420"/>
    </w:pPr>
  </w:style>
  <w:style w:type="paragraph" w:styleId="BodyTextIndent">
    <w:name w:val="Body Text Indent"/>
    <w:basedOn w:val="Normal"/>
    <w:semiHidden/>
    <w:rsid w:val="00FE6FE3"/>
    <w:pPr>
      <w:spacing w:after="120"/>
      <w:ind w:leftChars="200" w:left="420"/>
    </w:pPr>
  </w:style>
  <w:style w:type="paragraph" w:styleId="BodyTextFirstIndent2">
    <w:name w:val="Body Text First Indent 2"/>
    <w:basedOn w:val="BodyTextIndent"/>
    <w:semiHidden/>
    <w:rsid w:val="00FE6FE3"/>
    <w:pPr>
      <w:ind w:firstLineChars="200" w:firstLine="420"/>
    </w:pPr>
  </w:style>
  <w:style w:type="paragraph" w:styleId="NormalIndent">
    <w:name w:val="Normal Indent"/>
    <w:basedOn w:val="Normal"/>
    <w:semiHidden/>
    <w:rsid w:val="00FE6FE3"/>
    <w:pPr>
      <w:ind w:firstLineChars="200" w:firstLine="420"/>
    </w:pPr>
  </w:style>
  <w:style w:type="paragraph" w:styleId="BodyText2">
    <w:name w:val="Body Text 2"/>
    <w:basedOn w:val="Normal"/>
    <w:semiHidden/>
    <w:rsid w:val="00FE6FE3"/>
    <w:pPr>
      <w:spacing w:after="120" w:line="480" w:lineRule="auto"/>
    </w:pPr>
  </w:style>
  <w:style w:type="paragraph" w:styleId="BodyText3">
    <w:name w:val="Body Text 3"/>
    <w:basedOn w:val="Normal"/>
    <w:semiHidden/>
    <w:rsid w:val="00FE6FE3"/>
    <w:pPr>
      <w:spacing w:after="120"/>
    </w:pPr>
    <w:rPr>
      <w:sz w:val="16"/>
      <w:szCs w:val="16"/>
    </w:rPr>
  </w:style>
  <w:style w:type="paragraph" w:styleId="BodyTextIndent2">
    <w:name w:val="Body Text Indent 2"/>
    <w:basedOn w:val="Normal"/>
    <w:semiHidden/>
    <w:rsid w:val="00FE6FE3"/>
    <w:pPr>
      <w:spacing w:after="120" w:line="480" w:lineRule="auto"/>
      <w:ind w:leftChars="200" w:left="420"/>
    </w:pPr>
  </w:style>
  <w:style w:type="paragraph" w:styleId="BodyTextIndent3">
    <w:name w:val="Body Text Indent 3"/>
    <w:basedOn w:val="Normal"/>
    <w:semiHidden/>
    <w:rsid w:val="00FE6FE3"/>
    <w:pPr>
      <w:spacing w:after="120"/>
      <w:ind w:leftChars="200" w:left="420"/>
    </w:pPr>
    <w:rPr>
      <w:sz w:val="16"/>
      <w:szCs w:val="16"/>
    </w:rPr>
  </w:style>
  <w:style w:type="paragraph" w:styleId="NoteHeading">
    <w:name w:val="Note Heading"/>
    <w:basedOn w:val="Normal"/>
    <w:next w:val="Normal"/>
    <w:semiHidden/>
    <w:rsid w:val="00FE6FE3"/>
    <w:pPr>
      <w:jc w:val="center"/>
    </w:pPr>
  </w:style>
  <w:style w:type="paragraph" w:customStyle="1" w:styleId="ItemStepinTable">
    <w:name w:val="Item Step in Table"/>
    <w:rsid w:val="006B1C57"/>
    <w:pPr>
      <w:numPr>
        <w:numId w:val="15"/>
      </w:numPr>
      <w:topLinePunct/>
      <w:spacing w:before="80" w:after="80" w:line="240" w:lineRule="atLeast"/>
    </w:pPr>
    <w:rPr>
      <w:rFonts w:cs="Arial"/>
      <w:sz w:val="21"/>
      <w:szCs w:val="22"/>
    </w:rPr>
  </w:style>
  <w:style w:type="paragraph" w:customStyle="1" w:styleId="End">
    <w:name w:val="End"/>
    <w:basedOn w:val="Normal"/>
    <w:rsid w:val="00FE6FE3"/>
    <w:pPr>
      <w:spacing w:after="400"/>
    </w:pPr>
    <w:rPr>
      <w:b/>
    </w:rPr>
  </w:style>
  <w:style w:type="paragraph" w:customStyle="1" w:styleId="1">
    <w:name w:val="样式1"/>
    <w:basedOn w:val="End"/>
    <w:semiHidden/>
    <w:rsid w:val="00FE6FE3"/>
    <w:rPr>
      <w:b w:val="0"/>
    </w:rPr>
  </w:style>
  <w:style w:type="paragraph" w:customStyle="1" w:styleId="NotesTextListinTable">
    <w:name w:val="Notes Text List in Table"/>
    <w:rsid w:val="00FE6FE3"/>
    <w:pPr>
      <w:numPr>
        <w:numId w:val="12"/>
      </w:numPr>
      <w:spacing w:before="40" w:after="80" w:line="200" w:lineRule="atLeast"/>
      <w:jc w:val="both"/>
    </w:pPr>
    <w:rPr>
      <w:rFonts w:cs="KaiTi_GB2312"/>
      <w:noProof/>
      <w:sz w:val="18"/>
      <w:szCs w:val="18"/>
    </w:rPr>
  </w:style>
  <w:style w:type="paragraph" w:customStyle="1" w:styleId="NotesHeading">
    <w:name w:val="Notes Heading"/>
    <w:basedOn w:val="CAUTIONHeading"/>
    <w:rsid w:val="00FE6FE3"/>
    <w:pPr>
      <w:pBdr>
        <w:top w:val="none" w:sz="0" w:space="0" w:color="auto"/>
      </w:pBdr>
      <w:spacing w:after="40"/>
    </w:pPr>
    <w:rPr>
      <w:position w:val="-6"/>
      <w:sz w:val="18"/>
      <w:szCs w:val="18"/>
    </w:rPr>
  </w:style>
  <w:style w:type="paragraph" w:customStyle="1" w:styleId="NotesText">
    <w:name w:val="Notes Text"/>
    <w:basedOn w:val="CAUTIONText"/>
    <w:rsid w:val="00FE6FE3"/>
    <w:pPr>
      <w:pBdr>
        <w:bottom w:val="none" w:sz="0" w:space="0" w:color="auto"/>
      </w:pBdr>
      <w:spacing w:before="40" w:line="200" w:lineRule="atLeast"/>
      <w:ind w:left="2075"/>
    </w:pPr>
    <w:rPr>
      <w:sz w:val="18"/>
      <w:szCs w:val="18"/>
    </w:rPr>
  </w:style>
  <w:style w:type="paragraph" w:customStyle="1" w:styleId="NotesTextList">
    <w:name w:val="Notes Text List"/>
    <w:basedOn w:val="CAUTIONTextList"/>
    <w:rsid w:val="00FE6FE3"/>
    <w:pPr>
      <w:numPr>
        <w:numId w:val="13"/>
      </w:numPr>
      <w:pBdr>
        <w:bottom w:val="none" w:sz="0" w:space="0" w:color="auto"/>
      </w:pBdr>
      <w:spacing w:before="40" w:line="200" w:lineRule="atLeast"/>
    </w:pPr>
    <w:rPr>
      <w:sz w:val="18"/>
      <w:szCs w:val="18"/>
    </w:rPr>
  </w:style>
  <w:style w:type="paragraph" w:customStyle="1" w:styleId="FigureDescriptioninAppendix">
    <w:name w:val="Figure Description in Appendix"/>
    <w:basedOn w:val="Figure"/>
    <w:next w:val="Figure"/>
    <w:rsid w:val="00623D93"/>
    <w:pPr>
      <w:keepNext/>
      <w:numPr>
        <w:ilvl w:val="7"/>
        <w:numId w:val="14"/>
      </w:numPr>
      <w:topLinePunct w:val="0"/>
      <w:spacing w:before="320" w:after="80"/>
      <w:outlineLvl w:val="7"/>
    </w:pPr>
  </w:style>
  <w:style w:type="paragraph" w:customStyle="1" w:styleId="Cover2">
    <w:name w:val="Cover 2"/>
    <w:rsid w:val="008C2910"/>
    <w:pPr>
      <w:adjustRightInd w:val="0"/>
      <w:snapToGrid w:val="0"/>
    </w:pPr>
    <w:rPr>
      <w:rFonts w:cs="Arial"/>
      <w:noProof/>
      <w:sz w:val="32"/>
      <w:szCs w:val="32"/>
      <w:lang w:eastAsia="en-US"/>
    </w:rPr>
  </w:style>
  <w:style w:type="paragraph" w:customStyle="1" w:styleId="CoverText">
    <w:name w:val="Cover Text"/>
    <w:rsid w:val="008C2910"/>
    <w:pPr>
      <w:adjustRightInd w:val="0"/>
      <w:snapToGrid w:val="0"/>
      <w:spacing w:before="80" w:after="80" w:line="240" w:lineRule="atLeast"/>
      <w:jc w:val="both"/>
    </w:pPr>
    <w:rPr>
      <w:rFonts w:cs="Arial"/>
      <w:snapToGrid w:val="0"/>
    </w:rPr>
  </w:style>
  <w:style w:type="paragraph" w:customStyle="1" w:styleId="Cover3">
    <w:name w:val="Cover 3"/>
    <w:basedOn w:val="Normal"/>
    <w:rsid w:val="00D202A7"/>
    <w:pPr>
      <w:widowControl w:val="0"/>
      <w:topLinePunct w:val="0"/>
      <w:spacing w:before="80" w:after="80"/>
      <w:ind w:left="0"/>
    </w:pPr>
    <w:rPr>
      <w:b/>
      <w:bCs/>
      <w:spacing w:val="-4"/>
      <w:sz w:val="22"/>
      <w:szCs w:val="22"/>
    </w:rPr>
  </w:style>
  <w:style w:type="paragraph" w:customStyle="1" w:styleId="TOC10">
    <w:name w:val="TOC 标题1"/>
    <w:next w:val="TOC1"/>
    <w:semiHidden/>
    <w:rsid w:val="00FE6FE3"/>
    <w:pPr>
      <w:keepNext/>
      <w:snapToGrid w:val="0"/>
      <w:spacing w:before="480" w:after="360"/>
      <w:jc w:val="center"/>
    </w:pPr>
    <w:rPr>
      <w:rFonts w:eastAsia="SimHei" w:cs="Arial"/>
      <w:noProof/>
      <w:sz w:val="36"/>
      <w:szCs w:val="36"/>
    </w:rPr>
  </w:style>
  <w:style w:type="paragraph" w:customStyle="1" w:styleId="Command">
    <w:name w:val="Command"/>
    <w:rsid w:val="00FE6FE3"/>
    <w:pPr>
      <w:spacing w:before="160" w:after="160"/>
    </w:pPr>
    <w:rPr>
      <w:rFonts w:eastAsia="SimHei" w:cs="Arial"/>
      <w:sz w:val="21"/>
      <w:szCs w:val="21"/>
    </w:rPr>
  </w:style>
  <w:style w:type="character" w:customStyle="1" w:styleId="commandparameter">
    <w:name w:val="command parameter"/>
    <w:rsid w:val="00FE6FE3"/>
    <w:rPr>
      <w:rFonts w:ascii="Arial" w:eastAsia="SimSun" w:hAnsi="Arial"/>
      <w:i/>
      <w:color w:val="auto"/>
      <w:sz w:val="21"/>
      <w:szCs w:val="21"/>
    </w:rPr>
  </w:style>
  <w:style w:type="character" w:customStyle="1" w:styleId="commandkeywords">
    <w:name w:val="command keywords"/>
    <w:rsid w:val="00FE6FE3"/>
    <w:rPr>
      <w:rFonts w:ascii="Arial" w:eastAsia="SimSun" w:hAnsi="Arial"/>
      <w:b/>
      <w:color w:val="auto"/>
      <w:sz w:val="21"/>
      <w:szCs w:val="21"/>
    </w:rPr>
  </w:style>
  <w:style w:type="table" w:customStyle="1" w:styleId="table0">
    <w:name w:val="table"/>
    <w:basedOn w:val="TableProfessional"/>
    <w:rsid w:val="00FE6FE3"/>
    <w:rPr>
      <w:rFonts w:eastAsia="Times New Roman" w:cs="Arial"/>
    </w:rPr>
    <w:tblPr>
      <w:tblInd w:w="181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Outline">
    <w:name w:val="Outline"/>
    <w:basedOn w:val="Normal"/>
    <w:rsid w:val="00FE6FE3"/>
    <w:pPr>
      <w:topLinePunct w:val="0"/>
      <w:spacing w:before="80" w:after="80" w:line="200" w:lineRule="atLeast"/>
      <w:ind w:left="709"/>
      <w:jc w:val="both"/>
    </w:pPr>
    <w:rPr>
      <w:i/>
      <w:color w:val="0000FF"/>
      <w:sz w:val="18"/>
      <w:szCs w:val="18"/>
    </w:rPr>
  </w:style>
  <w:style w:type="paragraph" w:customStyle="1" w:styleId="TableDescriptioninAppendix">
    <w:name w:val="Table Description in Appendix"/>
    <w:basedOn w:val="TableDescription"/>
    <w:next w:val="Normal"/>
    <w:rsid w:val="00FE6FE3"/>
    <w:pPr>
      <w:numPr>
        <w:numId w:val="14"/>
      </w:numPr>
    </w:pPr>
  </w:style>
  <w:style w:type="paragraph" w:customStyle="1" w:styleId="Code">
    <w:name w:val="Code"/>
    <w:basedOn w:val="Normal"/>
    <w:rsid w:val="00FE6FE3"/>
    <w:pPr>
      <w:widowControl w:val="0"/>
      <w:shd w:val="clear" w:color="auto" w:fill="F2F2F2"/>
      <w:autoSpaceDE w:val="0"/>
      <w:autoSpaceDN w:val="0"/>
      <w:spacing w:before="0" w:after="0" w:line="360" w:lineRule="auto"/>
    </w:pPr>
    <w:rPr>
      <w:sz w:val="18"/>
    </w:rPr>
  </w:style>
  <w:style w:type="paragraph" w:customStyle="1" w:styleId="CopyrightDeclaration1">
    <w:name w:val="Copyright Declaration1"/>
    <w:rsid w:val="008C2910"/>
    <w:pPr>
      <w:spacing w:before="80" w:after="80"/>
    </w:pPr>
    <w:rPr>
      <w:sz w:val="36"/>
    </w:rPr>
  </w:style>
  <w:style w:type="paragraph" w:customStyle="1" w:styleId="Cover30">
    <w:name w:val="Cover3"/>
    <w:semiHidden/>
    <w:rsid w:val="00FE6FE3"/>
    <w:pPr>
      <w:adjustRightInd w:val="0"/>
      <w:snapToGrid w:val="0"/>
      <w:spacing w:before="80" w:after="80" w:line="240" w:lineRule="atLeast"/>
    </w:pPr>
    <w:rPr>
      <w:rFonts w:eastAsia="SimHei" w:cs="Arial"/>
      <w:noProof/>
      <w:sz w:val="32"/>
      <w:szCs w:val="32"/>
      <w:lang w:eastAsia="en-US"/>
    </w:rPr>
  </w:style>
  <w:style w:type="paragraph" w:customStyle="1" w:styleId="Cover40">
    <w:name w:val="Cover4"/>
    <w:basedOn w:val="Normal"/>
    <w:semiHidden/>
    <w:rsid w:val="00FE6FE3"/>
    <w:pPr>
      <w:topLinePunct w:val="0"/>
      <w:ind w:left="0"/>
    </w:pPr>
    <w:rPr>
      <w:rFonts w:eastAsia="Arial"/>
      <w:b/>
      <w:bCs/>
      <w:sz w:val="24"/>
      <w:szCs w:val="24"/>
    </w:rPr>
  </w:style>
  <w:style w:type="paragraph" w:customStyle="1" w:styleId="SubItemListTextTD">
    <w:name w:val="Sub Item List Text TD"/>
    <w:basedOn w:val="TerminalDisplay"/>
    <w:rsid w:val="006B1C57"/>
    <w:pPr>
      <w:adjustRightInd w:val="0"/>
      <w:ind w:left="2410"/>
    </w:pPr>
  </w:style>
  <w:style w:type="paragraph" w:customStyle="1" w:styleId="ItemlistTextTD">
    <w:name w:val="Item list Text TD"/>
    <w:basedOn w:val="TerminalDisplay"/>
    <w:rsid w:val="008C2910"/>
    <w:pPr>
      <w:adjustRightInd w:val="0"/>
      <w:ind w:left="2126"/>
    </w:pPr>
  </w:style>
  <w:style w:type="paragraph" w:customStyle="1" w:styleId="ItemListTextinTable">
    <w:name w:val="Item List Text in Table"/>
    <w:basedOn w:val="TableText"/>
    <w:rsid w:val="00FE6FE3"/>
    <w:pPr>
      <w:ind w:left="284"/>
    </w:pPr>
  </w:style>
  <w:style w:type="paragraph" w:customStyle="1" w:styleId="Appendixheading1">
    <w:name w:val="Appendix heading 1"/>
    <w:basedOn w:val="Heading1"/>
    <w:next w:val="Heading2"/>
    <w:rsid w:val="008C2910"/>
    <w:pPr>
      <w:keepLines/>
      <w:numPr>
        <w:numId w:val="14"/>
      </w:numPr>
      <w:topLinePunct w:val="0"/>
    </w:pPr>
    <w:rPr>
      <w:rFonts w:hint="eastAsia"/>
      <w:bCs w:val="0"/>
    </w:rPr>
  </w:style>
  <w:style w:type="paragraph" w:customStyle="1" w:styleId="Appendixheading2">
    <w:name w:val="Appendix heading 2"/>
    <w:basedOn w:val="Heading2"/>
    <w:next w:val="Appendixheading3"/>
    <w:rsid w:val="008C2910"/>
    <w:pPr>
      <w:numPr>
        <w:numId w:val="14"/>
      </w:numPr>
      <w:topLinePunct w:val="0"/>
      <w:spacing w:before="200"/>
    </w:pPr>
    <w:rPr>
      <w:rFonts w:cs="Times New Roman" w:hint="eastAsia"/>
    </w:rPr>
  </w:style>
  <w:style w:type="paragraph" w:customStyle="1" w:styleId="Appendixheading3">
    <w:name w:val="Appendix heading 3"/>
    <w:basedOn w:val="Heading3"/>
    <w:next w:val="Appendixheading4"/>
    <w:rsid w:val="008C2910"/>
    <w:pPr>
      <w:numPr>
        <w:numId w:val="14"/>
      </w:numPr>
      <w:topLinePunct w:val="0"/>
    </w:pPr>
    <w:rPr>
      <w:rFonts w:cs="Times New Roman" w:hint="eastAsia"/>
    </w:rPr>
  </w:style>
  <w:style w:type="paragraph" w:customStyle="1" w:styleId="Appendixheading4">
    <w:name w:val="Appendix heading 4"/>
    <w:basedOn w:val="Heading4"/>
    <w:next w:val="Appendixheading5"/>
    <w:rsid w:val="008C2910"/>
    <w:pPr>
      <w:numPr>
        <w:numId w:val="14"/>
      </w:numPr>
      <w:topLinePunct w:val="0"/>
    </w:pPr>
    <w:rPr>
      <w:bCs/>
    </w:rPr>
  </w:style>
  <w:style w:type="paragraph" w:customStyle="1" w:styleId="Appendixheading5">
    <w:name w:val="Appendix heading 5"/>
    <w:basedOn w:val="Heading5"/>
    <w:next w:val="BlockLabel"/>
    <w:rsid w:val="008C2910"/>
    <w:pPr>
      <w:numPr>
        <w:numId w:val="14"/>
      </w:numPr>
      <w:topLinePunct w:val="0"/>
    </w:pPr>
    <w:rPr>
      <w:rFonts w:cs="Times New Roman"/>
      <w:bCs/>
    </w:rPr>
  </w:style>
  <w:style w:type="character" w:styleId="PlaceholderText">
    <w:name w:val="Placeholder Text"/>
    <w:uiPriority w:val="99"/>
    <w:semiHidden/>
    <w:rsid w:val="00FE6FE3"/>
    <w:rPr>
      <w:color w:val="808080"/>
    </w:rPr>
  </w:style>
  <w:style w:type="paragraph" w:customStyle="1" w:styleId="Cover20">
    <w:name w:val="Cover2"/>
    <w:semiHidden/>
    <w:rsid w:val="00FE6FE3"/>
    <w:pPr>
      <w:widowControl w:val="0"/>
      <w:adjustRightInd w:val="0"/>
      <w:snapToGrid w:val="0"/>
      <w:spacing w:before="800" w:after="1200"/>
    </w:pPr>
    <w:rPr>
      <w:rFonts w:eastAsia="SimHei" w:cs="Arial"/>
      <w:b/>
      <w:bCs/>
      <w:noProof/>
      <w:sz w:val="36"/>
      <w:szCs w:val="36"/>
      <w:lang w:eastAsia="en-US"/>
    </w:rPr>
  </w:style>
  <w:style w:type="paragraph" w:customStyle="1" w:styleId="a0">
    <w:name w:val="图样式"/>
    <w:basedOn w:val="Normal"/>
    <w:rsid w:val="00FE6FE3"/>
    <w:pPr>
      <w:keepNext/>
      <w:topLinePunct w:val="0"/>
      <w:autoSpaceDE w:val="0"/>
      <w:autoSpaceDN w:val="0"/>
      <w:snapToGrid/>
      <w:spacing w:before="80" w:after="80" w:line="360" w:lineRule="auto"/>
      <w:ind w:left="0"/>
      <w:jc w:val="center"/>
    </w:pPr>
  </w:style>
  <w:style w:type="paragraph" w:customStyle="1" w:styleId="ItemListinTableText">
    <w:name w:val="Item List in Table Text"/>
    <w:basedOn w:val="Normal"/>
    <w:rsid w:val="00FE6FE3"/>
    <w:pPr>
      <w:widowControl w:val="0"/>
      <w:spacing w:before="80" w:after="80"/>
      <w:ind w:left="284"/>
    </w:pPr>
    <w:rPr>
      <w:snapToGrid w:val="0"/>
      <w:color w:val="000000"/>
    </w:rPr>
  </w:style>
  <w:style w:type="paragraph" w:customStyle="1" w:styleId="ItemListinTableText0">
    <w:name w:val="Item List in Table Text + 海绿"/>
    <w:basedOn w:val="ItemListinTableText"/>
    <w:rsid w:val="00FE6FE3"/>
    <w:rPr>
      <w:color w:val="808080"/>
    </w:rPr>
  </w:style>
  <w:style w:type="paragraph" w:customStyle="1" w:styleId="ItemStepinTable0">
    <w:name w:val="Item Step in Table + 海绿"/>
    <w:basedOn w:val="ItemStepinTable"/>
    <w:rsid w:val="00FE6FE3"/>
    <w:rPr>
      <w:color w:val="808080"/>
    </w:rPr>
  </w:style>
  <w:style w:type="paragraph" w:customStyle="1" w:styleId="ItemStep0">
    <w:name w:val="Item Step + 海绿"/>
    <w:basedOn w:val="ItemStep"/>
    <w:rsid w:val="00FE6FE3"/>
    <w:pPr>
      <w:numPr>
        <w:ilvl w:val="0"/>
        <w:numId w:val="0"/>
      </w:numPr>
      <w:outlineLvl w:val="9"/>
    </w:pPr>
    <w:rPr>
      <w:color w:val="808080"/>
    </w:rPr>
  </w:style>
  <w:style w:type="paragraph" w:customStyle="1" w:styleId="Cover-">
    <w:name w:val="Cover-宋体+罗马+正文"/>
    <w:basedOn w:val="Normal"/>
    <w:link w:val="Cover-Char"/>
    <w:locked/>
    <w:rsid w:val="002075CB"/>
    <w:pPr>
      <w:widowControl w:val="0"/>
      <w:topLinePunct w:val="0"/>
      <w:autoSpaceDE w:val="0"/>
      <w:autoSpaceDN w:val="0"/>
      <w:snapToGrid/>
      <w:spacing w:before="0" w:afterLines="50" w:after="80" w:line="320" w:lineRule="exact"/>
      <w:ind w:left="0" w:firstLine="420"/>
    </w:pPr>
    <w:rPr>
      <w:rFonts w:ascii="HuaweiSans-Regular" w:hAnsi="HuaweiSans-Regular" w:cs="Arial"/>
      <w:sz w:val="24"/>
      <w:szCs w:val="24"/>
    </w:rPr>
  </w:style>
  <w:style w:type="character" w:customStyle="1" w:styleId="FootnoteTextChar">
    <w:name w:val="Footnote Text Char"/>
    <w:link w:val="FootnoteText"/>
    <w:uiPriority w:val="99"/>
    <w:rsid w:val="00FE6FE3"/>
    <w:rPr>
      <w:rFonts w:ascii="Huawei Sans" w:eastAsia="方正兰亭黑简体" w:hAnsi="Huawei Sans" w:cs="Arial"/>
      <w:kern w:val="2"/>
      <w:sz w:val="18"/>
      <w:szCs w:val="18"/>
    </w:rPr>
  </w:style>
  <w:style w:type="character" w:styleId="SubtleEmphasis">
    <w:name w:val="Subtle Emphasis"/>
    <w:uiPriority w:val="19"/>
    <w:rsid w:val="006B1C57"/>
    <w:rPr>
      <w:rFonts w:ascii="Huawei Sans" w:eastAsia="方正兰亭黑简体" w:hAnsi="Huawei Sans" w:cs="Mangal"/>
      <w:bCs w:val="0"/>
      <w:i/>
      <w:iCs/>
      <w:color w:val="808080"/>
      <w:szCs w:val="22"/>
      <w:lang w:eastAsia="zh-CN"/>
    </w:rPr>
  </w:style>
  <w:style w:type="table" w:styleId="MediumShading2-Accent5">
    <w:name w:val="Medium Shading 2 Accent 5"/>
    <w:basedOn w:val="TableNormal"/>
    <w:uiPriority w:val="64"/>
    <w:rsid w:val="00FE6FE3"/>
    <w:rPr>
      <w:rFonts w:ascii="Calibri" w:eastAsia="SimSun" w:hAnsi="Calibri" w:cs="Mangal"/>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CodeinTable">
    <w:name w:val="Code in Table"/>
    <w:basedOn w:val="Code"/>
    <w:rsid w:val="00FE6FE3"/>
    <w:pPr>
      <w:spacing w:before="80" w:after="80" w:line="240" w:lineRule="atLeast"/>
      <w:ind w:left="0"/>
    </w:pPr>
  </w:style>
  <w:style w:type="paragraph" w:customStyle="1" w:styleId="CoverText0">
    <w:name w:val="样式 Cover Text + 黑色"/>
    <w:basedOn w:val="CoverText"/>
    <w:rsid w:val="00D202A7"/>
    <w:rPr>
      <w:color w:val="000000"/>
    </w:rPr>
  </w:style>
  <w:style w:type="character" w:customStyle="1" w:styleId="Arial">
    <w:name w:val="样式 Arial 小四 加粗"/>
    <w:rsid w:val="003D4088"/>
    <w:rPr>
      <w:rFonts w:ascii="Huawei Sans" w:eastAsia="方正兰亭黑简体" w:hAnsi="Huawei Sans"/>
      <w:b/>
      <w:bCs/>
      <w:sz w:val="24"/>
    </w:rPr>
  </w:style>
  <w:style w:type="character" w:customStyle="1" w:styleId="10">
    <w:name w:val="样式 海绿1"/>
    <w:rsid w:val="00F967FE"/>
    <w:rPr>
      <w:rFonts w:ascii="Huawei Sans" w:eastAsia="方正兰亭黑简体" w:hAnsi="Huawei Sans"/>
      <w:color w:val="339966"/>
    </w:rPr>
  </w:style>
  <w:style w:type="character" w:customStyle="1" w:styleId="a1">
    <w:name w:val="样式 倾斜"/>
    <w:rsid w:val="003D4088"/>
    <w:rPr>
      <w:rFonts w:ascii="Huawei Sans" w:eastAsia="方正兰亭细黑简体" w:hAnsi="Huawei Sans"/>
      <w:i/>
      <w:iCs/>
    </w:rPr>
  </w:style>
  <w:style w:type="character" w:customStyle="1" w:styleId="a2">
    <w:name w:val="样式 小四 加粗"/>
    <w:rsid w:val="006B1C57"/>
    <w:rPr>
      <w:rFonts w:ascii="Huawei Sans" w:eastAsia="方正兰亭黑简体" w:hAnsi="Huawei Sans"/>
      <w:b/>
      <w:bCs/>
      <w:sz w:val="24"/>
    </w:rPr>
  </w:style>
  <w:style w:type="character" w:customStyle="1" w:styleId="a3">
    <w:name w:val="样式 海绿"/>
    <w:rsid w:val="005A2F4E"/>
    <w:rPr>
      <w:rFonts w:ascii="Huawei Sans" w:eastAsia="方正兰亭黑简体" w:hAnsi="Huawei Sans"/>
      <w:color w:val="339966"/>
    </w:rPr>
  </w:style>
  <w:style w:type="paragraph" w:customStyle="1" w:styleId="Cover50">
    <w:name w:val="样式 Cover 5 +加粗"/>
    <w:basedOn w:val="Cover5"/>
    <w:rsid w:val="00FE6FE3"/>
    <w:rPr>
      <w:b/>
      <w:bCs/>
    </w:rPr>
  </w:style>
  <w:style w:type="paragraph" w:customStyle="1" w:styleId="Arial000">
    <w:name w:val="样式 (西文) Arial (中文) 微软雅黑 小四 加粗 右 左侧:  0 厘米 段前: 0 磅 段后: 0 磅..."/>
    <w:basedOn w:val="Normal"/>
    <w:rsid w:val="008C2910"/>
    <w:pPr>
      <w:spacing w:before="0" w:after="0" w:line="240" w:lineRule="auto"/>
      <w:ind w:left="0"/>
      <w:jc w:val="right"/>
    </w:pPr>
    <w:rPr>
      <w:rFonts w:cs="SimSun"/>
      <w:b/>
      <w:bCs/>
      <w:sz w:val="24"/>
    </w:rPr>
  </w:style>
  <w:style w:type="character" w:customStyle="1" w:styleId="a4">
    <w:name w:val="样式 倾斜 蓝色"/>
    <w:rsid w:val="006B1C57"/>
    <w:rPr>
      <w:rFonts w:ascii="Huawei Sans" w:eastAsia="方正兰亭黑简体" w:hAnsi="Huawei Sans"/>
      <w:i/>
      <w:iCs/>
      <w:color w:val="0000FF"/>
    </w:rPr>
  </w:style>
  <w:style w:type="character" w:customStyle="1" w:styleId="11">
    <w:name w:val="样式 样式 海绿1 + 方正兰亭黑简体"/>
    <w:rsid w:val="00F967FE"/>
    <w:rPr>
      <w:rFonts w:ascii="Huawei Sans" w:eastAsia="方正兰亭黑简体" w:hAnsi="Huawei Sans"/>
      <w:color w:val="339966"/>
    </w:rPr>
  </w:style>
  <w:style w:type="character" w:customStyle="1" w:styleId="HeaderChar">
    <w:name w:val="Header Char"/>
    <w:link w:val="Header"/>
    <w:semiHidden/>
    <w:rsid w:val="00BA0562"/>
    <w:rPr>
      <w:sz w:val="2"/>
      <w:szCs w:val="2"/>
    </w:rPr>
  </w:style>
  <w:style w:type="paragraph" w:customStyle="1" w:styleId="12">
    <w:name w:val="表格1"/>
    <w:basedOn w:val="TableHeading"/>
    <w:link w:val="13"/>
    <w:locked/>
    <w:rsid w:val="00BA0562"/>
    <w:pPr>
      <w:jc w:val="center"/>
    </w:pPr>
    <w:rPr>
      <w:b w:val="0"/>
      <w:sz w:val="32"/>
      <w:szCs w:val="32"/>
    </w:rPr>
  </w:style>
  <w:style w:type="character" w:customStyle="1" w:styleId="TableHeading0">
    <w:name w:val="Table Heading 字符"/>
    <w:link w:val="TableHeading"/>
    <w:rsid w:val="00BA0562"/>
    <w:rPr>
      <w:rFonts w:cs="Book Antiqua"/>
      <w:b/>
      <w:bCs/>
      <w:snapToGrid w:val="0"/>
      <w:sz w:val="21"/>
    </w:rPr>
  </w:style>
  <w:style w:type="paragraph" w:customStyle="1" w:styleId="cover--">
    <w:name w:val="cover--"/>
    <w:basedOn w:val="Normal"/>
    <w:locked/>
    <w:rsid w:val="00BA0562"/>
    <w:pPr>
      <w:widowControl w:val="0"/>
      <w:tabs>
        <w:tab w:val="left" w:pos="1644"/>
      </w:tabs>
      <w:autoSpaceDE w:val="0"/>
      <w:autoSpaceDN w:val="0"/>
      <w:snapToGrid/>
      <w:spacing w:before="120" w:after="120" w:line="360" w:lineRule="auto"/>
      <w:ind w:left="0"/>
      <w:jc w:val="center"/>
    </w:pPr>
    <w:rPr>
      <w:rFonts w:ascii="Arial" w:eastAsia="SimHei" w:hAnsi="Arial" w:cs="Arial"/>
      <w:sz w:val="72"/>
      <w:szCs w:val="32"/>
    </w:rPr>
  </w:style>
  <w:style w:type="character" w:customStyle="1" w:styleId="Cover-Char">
    <w:name w:val="Cover-宋体+罗马+正文 Char"/>
    <w:link w:val="Cover-"/>
    <w:rsid w:val="002075CB"/>
    <w:rPr>
      <w:rFonts w:ascii="HuaweiSans-Regular" w:hAnsi="HuaweiSans-Regular" w:cs="Arial"/>
      <w:sz w:val="24"/>
      <w:szCs w:val="24"/>
      <w:lang w:bidi="ar-SA"/>
    </w:rPr>
  </w:style>
  <w:style w:type="paragraph" w:customStyle="1" w:styleId="14">
    <w:name w:val="1.正文"/>
    <w:basedOn w:val="Normal"/>
    <w:link w:val="15"/>
    <w:locked/>
    <w:rsid w:val="002075CB"/>
    <w:pPr>
      <w:spacing w:before="80" w:after="80"/>
      <w:ind w:left="1021"/>
    </w:pPr>
    <w:rPr>
      <w:rFonts w:ascii="HuaweiSans-Regular" w:hAnsi="HuaweiSans-Regular" w:cs="Arial"/>
      <w:szCs w:val="32"/>
    </w:rPr>
  </w:style>
  <w:style w:type="character" w:customStyle="1" w:styleId="15">
    <w:name w:val="1.正文 字符"/>
    <w:link w:val="14"/>
    <w:rsid w:val="002075CB"/>
    <w:rPr>
      <w:rFonts w:ascii="HuaweiSans-Regular" w:hAnsi="HuaweiSans-Regular" w:cs="Arial"/>
      <w:sz w:val="21"/>
      <w:szCs w:val="32"/>
      <w:lang w:bidi="ar-SA"/>
    </w:rPr>
  </w:style>
  <w:style w:type="paragraph" w:customStyle="1" w:styleId="a5">
    <w:name w:val="表格"/>
    <w:next w:val="Normal"/>
    <w:link w:val="Char"/>
    <w:locked/>
    <w:rsid w:val="00BA0562"/>
    <w:pPr>
      <w:framePr w:wrap="around" w:vAnchor="text" w:hAnchor="margin" w:x="-34" w:y="1"/>
      <w:mirrorIndents/>
    </w:pPr>
    <w:rPr>
      <w:rFonts w:ascii="Arial" w:eastAsia="Microsoft YaHei" w:hAnsi="Arial" w:cs="Arial"/>
      <w:snapToGrid w:val="0"/>
      <w:sz w:val="32"/>
      <w:szCs w:val="21"/>
    </w:rPr>
  </w:style>
  <w:style w:type="character" w:customStyle="1" w:styleId="Char">
    <w:name w:val="表格 Char"/>
    <w:link w:val="a5"/>
    <w:rsid w:val="00BA0562"/>
    <w:rPr>
      <w:rFonts w:ascii="Arial" w:eastAsia="Microsoft YaHei" w:hAnsi="Arial" w:cs="Arial"/>
      <w:snapToGrid w:val="0"/>
      <w:sz w:val="32"/>
      <w:szCs w:val="21"/>
    </w:rPr>
  </w:style>
  <w:style w:type="character" w:customStyle="1" w:styleId="a6">
    <w:name w:val="样式 蓝色"/>
    <w:semiHidden/>
    <w:locked/>
    <w:rsid w:val="00BA0562"/>
    <w:rPr>
      <w:color w:val="0000FF"/>
    </w:rPr>
  </w:style>
  <w:style w:type="paragraph" w:customStyle="1" w:styleId="Tab">
    <w:name w:val="正文+Tab"/>
    <w:basedOn w:val="Normal"/>
    <w:locked/>
    <w:rsid w:val="00BA0562"/>
    <w:pPr>
      <w:spacing w:before="80" w:after="80"/>
      <w:ind w:left="420"/>
    </w:pPr>
    <w:rPr>
      <w:rFonts w:ascii="HuaweiSans-Regular" w:hAnsi="HuaweiSans-Regular" w:cs="SimSun"/>
      <w:sz w:val="32"/>
    </w:rPr>
  </w:style>
  <w:style w:type="character" w:customStyle="1" w:styleId="13">
    <w:name w:val="表格1 字符"/>
    <w:link w:val="12"/>
    <w:rsid w:val="00BA0562"/>
    <w:rPr>
      <w:rFonts w:cs="Book Antiqua"/>
      <w:b w:val="0"/>
      <w:bCs/>
      <w:snapToGrid w:val="0"/>
      <w:sz w:val="32"/>
      <w:szCs w:val="32"/>
    </w:rPr>
  </w:style>
  <w:style w:type="paragraph" w:customStyle="1" w:styleId="a7">
    <w:name w:val="命令行"/>
    <w:basedOn w:val="Normal"/>
    <w:locked/>
    <w:rsid w:val="00BA0562"/>
    <w:pPr>
      <w:topLinePunct w:val="0"/>
      <w:adjustRightInd/>
      <w:spacing w:beforeLines="100" w:before="0" w:afterLines="100" w:after="0" w:line="240" w:lineRule="auto"/>
      <w:ind w:leftChars="500" w:left="500" w:rightChars="100" w:right="100" w:firstLineChars="200" w:firstLine="200"/>
      <w:contextualSpacing/>
    </w:pPr>
    <w:rPr>
      <w:rFonts w:ascii="Courier New" w:hAnsi="Courier New"/>
      <w:sz w:val="16"/>
    </w:rPr>
  </w:style>
  <w:style w:type="paragraph" w:customStyle="1" w:styleId="Command11">
    <w:name w:val="样式 Command + 左侧:  1 字符 右侧:  1 字符"/>
    <w:basedOn w:val="Command"/>
    <w:semiHidden/>
    <w:locked/>
    <w:rsid w:val="00BA0562"/>
    <w:pPr>
      <w:spacing w:before="40" w:after="40"/>
      <w:ind w:leftChars="810" w:left="2940" w:rightChars="100" w:right="210"/>
    </w:pPr>
    <w:rPr>
      <w:rFonts w:ascii="Courier New" w:hAnsi="Courier New" w:cs="SimSun"/>
      <w:sz w:val="32"/>
      <w:szCs w:val="20"/>
    </w:rPr>
  </w:style>
  <w:style w:type="character" w:customStyle="1" w:styleId="a8">
    <w:name w:val="样式 正文 +"/>
    <w:locked/>
    <w:rsid w:val="00BA0562"/>
    <w:rPr>
      <w:rFonts w:ascii="FrutigerNext LT Regular" w:eastAsia="STXihei" w:hAnsi="FrutigerNext LT Regular"/>
      <w:kern w:val="0"/>
    </w:rPr>
  </w:style>
  <w:style w:type="paragraph" w:styleId="TOCHeading">
    <w:name w:val="TOC Heading"/>
    <w:basedOn w:val="Heading1"/>
    <w:next w:val="Normal"/>
    <w:autoRedefine/>
    <w:uiPriority w:val="39"/>
    <w:unhideWhenUsed/>
    <w:rsid w:val="00BA0562"/>
    <w:pPr>
      <w:keepLines/>
      <w:numPr>
        <w:numId w:val="0"/>
      </w:numPr>
      <w:pBdr>
        <w:bottom w:val="none" w:sz="0" w:space="0" w:color="auto"/>
      </w:pBdr>
      <w:topLinePunct w:val="0"/>
      <w:adjustRightInd/>
      <w:snapToGrid/>
      <w:spacing w:before="240" w:after="0" w:line="259" w:lineRule="auto"/>
      <w:jc w:val="left"/>
      <w:outlineLvl w:val="9"/>
    </w:pPr>
    <w:rPr>
      <w:rFonts w:ascii="HuaweiSans-Regular" w:hAnsi="HuaweiSans-Regular" w:cs="Arial"/>
      <w:b w:val="0"/>
      <w:bCs w:val="0"/>
      <w:color w:val="365F91"/>
      <w:sz w:val="32"/>
      <w:szCs w:val="32"/>
    </w:rPr>
  </w:style>
  <w:style w:type="table" w:customStyle="1" w:styleId="V30">
    <w:name w:val="实验手册V3.0专用"/>
    <w:basedOn w:val="TableNormal"/>
    <w:uiPriority w:val="99"/>
    <w:locked/>
    <w:rsid w:val="00BA0562"/>
    <w:rPr>
      <w:rFonts w:ascii="HuaweiSans-Regular" w:hAnsi="HuaweiSans-Regular" w:cs="Arial"/>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cPr>
    </w:tblStylePr>
    <w:tblStylePr w:type="firstCol">
      <w:pPr>
        <w:jc w:val="center"/>
      </w:pPr>
      <w:tblPr/>
      <w:tcPr>
        <w:vAlign w:val="center"/>
      </w:tcPr>
    </w:tblStylePr>
  </w:style>
  <w:style w:type="paragraph" w:customStyle="1" w:styleId="TableDescription1">
    <w:name w:val="样式 Table Description + 居中"/>
    <w:basedOn w:val="TableDescription"/>
    <w:link w:val="TableDescription2"/>
    <w:locked/>
    <w:rsid w:val="00BA0562"/>
    <w:pPr>
      <w:numPr>
        <w:ilvl w:val="0"/>
        <w:numId w:val="0"/>
      </w:numPr>
      <w:ind w:leftChars="100" w:left="1281" w:rightChars="100" w:right="100"/>
      <w:jc w:val="center"/>
    </w:pPr>
    <w:rPr>
      <w:rFonts w:ascii="HuaweiSans-Regular" w:hAnsi="HuaweiSans-Regular" w:cs="SimSun"/>
      <w:sz w:val="32"/>
    </w:rPr>
  </w:style>
  <w:style w:type="character" w:customStyle="1" w:styleId="Heading1Char">
    <w:name w:val="Heading 1 Char"/>
    <w:aliases w:val="heading 1 Char,ALT+1 Char"/>
    <w:link w:val="Heading1"/>
    <w:rsid w:val="00FB59F1"/>
    <w:rPr>
      <w:rFonts w:cs="Book Antiqua"/>
      <w:b/>
      <w:bCs/>
      <w:sz w:val="44"/>
      <w:szCs w:val="44"/>
    </w:rPr>
  </w:style>
  <w:style w:type="paragraph" w:customStyle="1" w:styleId="a9">
    <w:name w:val="正文（首行不缩进）"/>
    <w:basedOn w:val="Normal"/>
    <w:locked/>
    <w:rsid w:val="00BA0562"/>
    <w:pPr>
      <w:widowControl w:val="0"/>
      <w:topLinePunct w:val="0"/>
      <w:autoSpaceDE w:val="0"/>
      <w:autoSpaceDN w:val="0"/>
      <w:snapToGrid/>
      <w:spacing w:beforeLines="50" w:before="0" w:afterLines="50" w:after="0" w:line="240" w:lineRule="auto"/>
      <w:ind w:leftChars="400" w:left="880" w:firstLineChars="200" w:firstLine="440"/>
      <w:contextualSpacing/>
    </w:pPr>
    <w:rPr>
      <w:rFonts w:ascii="Times New Roman" w:hAnsi="Times New Roman"/>
      <w:snapToGrid w:val="0"/>
      <w:sz w:val="22"/>
      <w:szCs w:val="32"/>
    </w:rPr>
  </w:style>
  <w:style w:type="paragraph" w:styleId="ListParagraph">
    <w:name w:val="List Paragraph"/>
    <w:basedOn w:val="Normal"/>
    <w:link w:val="ListParagraphChar"/>
    <w:autoRedefine/>
    <w:uiPriority w:val="34"/>
    <w:rsid w:val="00BA0562"/>
    <w:pPr>
      <w:widowControl w:val="0"/>
      <w:topLinePunct w:val="0"/>
      <w:autoSpaceDE w:val="0"/>
      <w:autoSpaceDN w:val="0"/>
      <w:snapToGrid/>
      <w:spacing w:beforeLines="50" w:before="0" w:afterLines="50" w:after="0" w:line="240" w:lineRule="auto"/>
      <w:ind w:leftChars="400" w:left="880" w:firstLineChars="200" w:firstLine="420"/>
      <w:contextualSpacing/>
    </w:pPr>
    <w:rPr>
      <w:rFonts w:ascii="HuaweiSans-Regular" w:hAnsi="HuaweiSans-Regular" w:cs="Arial"/>
      <w:snapToGrid w:val="0"/>
      <w:sz w:val="22"/>
      <w:szCs w:val="32"/>
    </w:rPr>
  </w:style>
  <w:style w:type="character" w:customStyle="1" w:styleId="ListParagraphChar">
    <w:name w:val="List Paragraph Char"/>
    <w:link w:val="ListParagraph"/>
    <w:uiPriority w:val="34"/>
    <w:rsid w:val="00BA0562"/>
    <w:rPr>
      <w:rFonts w:ascii="HuaweiSans-Regular" w:hAnsi="HuaweiSans-Regular" w:cs="Arial"/>
      <w:snapToGrid w:val="0"/>
      <w:sz w:val="22"/>
      <w:szCs w:val="32"/>
    </w:rPr>
  </w:style>
  <w:style w:type="paragraph" w:customStyle="1" w:styleId="aa">
    <w:name w:val="表格题注"/>
    <w:next w:val="Normal"/>
    <w:locked/>
    <w:rsid w:val="00BA0562"/>
    <w:pPr>
      <w:keepLines/>
      <w:spacing w:beforeLines="100"/>
      <w:ind w:left="1089" w:hanging="369"/>
      <w:jc w:val="center"/>
    </w:pPr>
    <w:rPr>
      <w:rFonts w:ascii="Arial" w:hAnsi="Arial" w:cs="Arial"/>
      <w:sz w:val="18"/>
      <w:szCs w:val="18"/>
    </w:rPr>
  </w:style>
  <w:style w:type="paragraph" w:customStyle="1" w:styleId="ab">
    <w:name w:val="插图题注"/>
    <w:next w:val="Normal"/>
    <w:locked/>
    <w:rsid w:val="00BA0562"/>
    <w:pPr>
      <w:spacing w:afterLines="100"/>
      <w:ind w:left="1089" w:hanging="369"/>
      <w:jc w:val="center"/>
    </w:pPr>
    <w:rPr>
      <w:rFonts w:ascii="Arial" w:hAnsi="Arial" w:cs="Arial"/>
      <w:sz w:val="18"/>
      <w:szCs w:val="18"/>
    </w:rPr>
  </w:style>
  <w:style w:type="paragraph" w:customStyle="1" w:styleId="111">
    <w:name w:val="标题111"/>
    <w:basedOn w:val="Heading2"/>
    <w:locked/>
    <w:rsid w:val="00BA0562"/>
    <w:pPr>
      <w:keepLines w:val="0"/>
      <w:numPr>
        <w:ilvl w:val="0"/>
        <w:numId w:val="16"/>
      </w:numPr>
      <w:topLinePunct w:val="0"/>
      <w:adjustRightInd/>
      <w:snapToGrid/>
      <w:spacing w:before="240" w:after="240" w:line="240" w:lineRule="auto"/>
      <w:jc w:val="both"/>
    </w:pPr>
    <w:rPr>
      <w:rFonts w:ascii="Arial" w:hAnsi="Arial" w:cs="Times New Roman"/>
      <w:bCs w:val="0"/>
      <w:noProof w:val="0"/>
      <w:sz w:val="24"/>
      <w:szCs w:val="24"/>
      <w:lang w:eastAsia="zh-CN"/>
    </w:rPr>
  </w:style>
  <w:style w:type="paragraph" w:customStyle="1" w:styleId="a">
    <w:name w:val="实验目标"/>
    <w:basedOn w:val="ListParagraph"/>
    <w:locked/>
    <w:rsid w:val="00BA0562"/>
    <w:pPr>
      <w:numPr>
        <w:numId w:val="17"/>
      </w:numPr>
      <w:spacing w:before="156" w:after="156"/>
      <w:ind w:leftChars="0" w:left="0" w:firstLineChars="0" w:firstLine="0"/>
    </w:pPr>
    <w:rPr>
      <w:rFonts w:cs="SimSun"/>
      <w:color w:val="000000"/>
      <w:szCs w:val="20"/>
    </w:rPr>
  </w:style>
  <w:style w:type="paragraph" w:customStyle="1" w:styleId="-">
    <w:name w:val="表格-实验环境说明"/>
    <w:basedOn w:val="a5"/>
    <w:locked/>
    <w:rsid w:val="00BA0562"/>
    <w:pPr>
      <w:framePr w:wrap="around"/>
      <w:spacing w:before="156" w:after="156"/>
      <w:jc w:val="center"/>
    </w:pPr>
    <w:rPr>
      <w:rFonts w:ascii="Microsoft YaHei" w:hAnsi="Microsoft YaHei" w:cs="SimSun"/>
      <w:szCs w:val="20"/>
    </w:rPr>
  </w:style>
  <w:style w:type="character" w:customStyle="1" w:styleId="FooterChar">
    <w:name w:val="Footer Char"/>
    <w:link w:val="Footer"/>
    <w:uiPriority w:val="99"/>
    <w:rsid w:val="00BA0562"/>
    <w:rPr>
      <w:b/>
      <w:bCs/>
      <w:sz w:val="2"/>
      <w:szCs w:val="2"/>
    </w:rPr>
  </w:style>
  <w:style w:type="paragraph" w:customStyle="1" w:styleId="1110">
    <w:name w:val="正文111"/>
    <w:basedOn w:val="Normal"/>
    <w:link w:val="111Char"/>
    <w:locked/>
    <w:rsid w:val="00BA0562"/>
    <w:pPr>
      <w:widowControl w:val="0"/>
      <w:topLinePunct w:val="0"/>
      <w:autoSpaceDE w:val="0"/>
      <w:autoSpaceDN w:val="0"/>
      <w:snapToGrid/>
      <w:spacing w:beforeLines="50" w:before="0" w:afterLines="50" w:after="0" w:line="240" w:lineRule="auto"/>
      <w:ind w:left="0" w:firstLineChars="200" w:firstLine="420"/>
      <w:contextualSpacing/>
    </w:pPr>
    <w:rPr>
      <w:rFonts w:ascii="HuaweiSans-Regular" w:hAnsi="HuaweiSans-Regular"/>
      <w:bCs/>
      <w:snapToGrid w:val="0"/>
      <w:sz w:val="32"/>
    </w:rPr>
  </w:style>
  <w:style w:type="character" w:customStyle="1" w:styleId="111Char">
    <w:name w:val="正文111 Char"/>
    <w:link w:val="1110"/>
    <w:rsid w:val="00BA0562"/>
    <w:rPr>
      <w:rFonts w:ascii="HuaweiSans-Regular" w:hAnsi="HuaweiSans-Regular"/>
      <w:bCs/>
      <w:snapToGrid w:val="0"/>
      <w:sz w:val="32"/>
    </w:rPr>
  </w:style>
  <w:style w:type="paragraph" w:customStyle="1" w:styleId="2">
    <w:name w:val="2.命令"/>
    <w:basedOn w:val="Normal"/>
    <w:link w:val="20"/>
    <w:qFormat/>
    <w:locked/>
    <w:rsid w:val="00BA0562"/>
    <w:pPr>
      <w:shd w:val="clear" w:color="auto" w:fill="F2F2F2"/>
      <w:spacing w:before="40" w:after="40"/>
      <w:ind w:left="1021"/>
      <w:contextualSpacing/>
    </w:pPr>
    <w:rPr>
      <w:rFonts w:ascii="HuaweiSans-Regular" w:hAnsi="HuaweiSans-Regular" w:cs="Courier New"/>
      <w:sz w:val="18"/>
      <w:szCs w:val="18"/>
    </w:rPr>
  </w:style>
  <w:style w:type="character" w:customStyle="1" w:styleId="20">
    <w:name w:val="2.命令 字符"/>
    <w:link w:val="2"/>
    <w:rsid w:val="00BA0562"/>
    <w:rPr>
      <w:rFonts w:ascii="HuaweiSans-Regular" w:hAnsi="HuaweiSans-Regular" w:cs="Courier New"/>
      <w:sz w:val="18"/>
      <w:szCs w:val="18"/>
      <w:shd w:val="clear" w:color="auto" w:fill="F2F2F2"/>
    </w:rPr>
  </w:style>
  <w:style w:type="paragraph" w:customStyle="1" w:styleId="4">
    <w:name w:val="4.任务"/>
    <w:basedOn w:val="ItemList"/>
    <w:link w:val="40"/>
    <w:autoRedefine/>
    <w:locked/>
    <w:rsid w:val="00BA0562"/>
    <w:pPr>
      <w:numPr>
        <w:numId w:val="0"/>
      </w:numPr>
      <w:ind w:left="1446"/>
    </w:pPr>
    <w:rPr>
      <w:rFonts w:ascii="HuaweiSans-Regular" w:hAnsi="HuaweiSans-Regular" w:cs="Microsoft YaHei"/>
    </w:rPr>
  </w:style>
  <w:style w:type="character" w:customStyle="1" w:styleId="Step0">
    <w:name w:val="Step 字符"/>
    <w:link w:val="Step"/>
    <w:rsid w:val="00BA0562"/>
    <w:rPr>
      <w:snapToGrid w:val="0"/>
      <w:sz w:val="21"/>
      <w:lang w:bidi="ar-SA"/>
    </w:rPr>
  </w:style>
  <w:style w:type="paragraph" w:customStyle="1" w:styleId="5">
    <w:name w:val="5.表格文字"/>
    <w:basedOn w:val="TableText"/>
    <w:link w:val="50"/>
    <w:autoRedefine/>
    <w:locked/>
    <w:rsid w:val="00BA0562"/>
    <w:pPr>
      <w:autoSpaceDE w:val="0"/>
      <w:autoSpaceDN w:val="0"/>
    </w:pPr>
    <w:rPr>
      <w:szCs w:val="32"/>
    </w:rPr>
  </w:style>
  <w:style w:type="character" w:customStyle="1" w:styleId="ItemList0">
    <w:name w:val="Item List 字符"/>
    <w:link w:val="ItemList"/>
    <w:rsid w:val="00BA0562"/>
    <w:rPr>
      <w:rFonts w:cs="Arial"/>
      <w:kern w:val="2"/>
      <w:sz w:val="21"/>
      <w:szCs w:val="21"/>
      <w:lang w:bidi="ar-SA"/>
    </w:rPr>
  </w:style>
  <w:style w:type="character" w:customStyle="1" w:styleId="40">
    <w:name w:val="4.任务 字符"/>
    <w:link w:val="4"/>
    <w:rsid w:val="00BA0562"/>
    <w:rPr>
      <w:rFonts w:ascii="HuaweiSans-Regular" w:hAnsi="HuaweiSans-Regular" w:cs="Microsoft YaHei"/>
      <w:kern w:val="2"/>
      <w:sz w:val="21"/>
      <w:szCs w:val="21"/>
    </w:rPr>
  </w:style>
  <w:style w:type="character" w:customStyle="1" w:styleId="TableText0">
    <w:name w:val="Table Text 字符"/>
    <w:link w:val="TableText"/>
    <w:rsid w:val="00BA0562"/>
    <w:rPr>
      <w:snapToGrid w:val="0"/>
      <w:sz w:val="21"/>
    </w:rPr>
  </w:style>
  <w:style w:type="character" w:customStyle="1" w:styleId="50">
    <w:name w:val="5.表格文字 字符"/>
    <w:link w:val="5"/>
    <w:rsid w:val="00BA0562"/>
    <w:rPr>
      <w:snapToGrid w:val="0"/>
      <w:sz w:val="21"/>
      <w:szCs w:val="32"/>
    </w:rPr>
  </w:style>
  <w:style w:type="paragraph" w:customStyle="1" w:styleId="6">
    <w:name w:val="6.前言"/>
    <w:basedOn w:val="Heading1NoNumber"/>
    <w:link w:val="60"/>
    <w:autoRedefine/>
    <w:locked/>
    <w:rsid w:val="00BA0562"/>
    <w:pPr>
      <w:tabs>
        <w:tab w:val="left" w:pos="4095"/>
        <w:tab w:val="right" w:pos="9638"/>
      </w:tabs>
      <w:spacing w:before="0"/>
    </w:pPr>
    <w:rPr>
      <w:rFonts w:ascii="HuaweiSans-Regular" w:hAnsi="HuaweiSans-Regular" w:cs="Arial"/>
    </w:rPr>
  </w:style>
  <w:style w:type="paragraph" w:customStyle="1" w:styleId="7">
    <w:name w:val="7.简介标题"/>
    <w:basedOn w:val="Heading2NoNumber"/>
    <w:link w:val="70"/>
    <w:autoRedefine/>
    <w:locked/>
    <w:rsid w:val="00BA0562"/>
    <w:pPr>
      <w:spacing w:after="80"/>
      <w:outlineLvl w:val="1"/>
    </w:pPr>
    <w:rPr>
      <w:rFonts w:ascii="HuaweiSans-Regular" w:hAnsi="HuaweiSans-Regular" w:cs="Arial"/>
    </w:rPr>
  </w:style>
  <w:style w:type="character" w:customStyle="1" w:styleId="Heading1NoNumber0">
    <w:name w:val="Heading1 No Number 字符"/>
    <w:link w:val="Heading1NoNumber"/>
    <w:rsid w:val="00BA0562"/>
  </w:style>
  <w:style w:type="character" w:customStyle="1" w:styleId="60">
    <w:name w:val="6.前言 字符"/>
    <w:link w:val="6"/>
    <w:rsid w:val="00BA0562"/>
    <w:rPr>
      <w:rFonts w:ascii="HuaweiSans-Regular" w:hAnsi="HuaweiSans-Regular" w:cs="Arial"/>
      <w:b/>
      <w:bCs/>
      <w:sz w:val="44"/>
      <w:szCs w:val="44"/>
    </w:rPr>
  </w:style>
  <w:style w:type="paragraph" w:customStyle="1" w:styleId="8">
    <w:name w:val="8.前言标题"/>
    <w:basedOn w:val="Heading3NoNumber"/>
    <w:link w:val="80"/>
    <w:autoRedefine/>
    <w:locked/>
    <w:rsid w:val="00BA0562"/>
    <w:pPr>
      <w:spacing w:after="80"/>
    </w:pPr>
    <w:rPr>
      <w:rFonts w:ascii="HuaweiSans-Regular" w:hAnsi="HuaweiSans-Regular" w:cs="Microsoft YaHei"/>
    </w:rPr>
  </w:style>
  <w:style w:type="character" w:customStyle="1" w:styleId="Heading2Char">
    <w:name w:val="Heading 2 Char"/>
    <w:aliases w:val="heading 2 Char,ALT+2 Char"/>
    <w:link w:val="Heading2"/>
    <w:rsid w:val="00BA0562"/>
    <w:rPr>
      <w:rFonts w:cs="Book Antiqua"/>
      <w:b/>
      <w:bCs/>
      <w:noProof/>
      <w:sz w:val="36"/>
      <w:szCs w:val="36"/>
      <w:lang w:eastAsia="en-US" w:bidi="ar-SA"/>
    </w:rPr>
  </w:style>
  <w:style w:type="character" w:customStyle="1" w:styleId="Heading2NoNumber0">
    <w:name w:val="Heading2 No Number 字符"/>
    <w:link w:val="Heading2NoNumber"/>
    <w:rsid w:val="00BA0562"/>
  </w:style>
  <w:style w:type="character" w:customStyle="1" w:styleId="70">
    <w:name w:val="7.简介标题 字符"/>
    <w:link w:val="7"/>
    <w:rsid w:val="00BA0562"/>
    <w:rPr>
      <w:rFonts w:ascii="HuaweiSans-Regular" w:hAnsi="HuaweiSans-Regular" w:cs="Arial"/>
      <w:b/>
      <w:bCs/>
      <w:noProof/>
      <w:sz w:val="36"/>
      <w:szCs w:val="36"/>
      <w:lang w:eastAsia="en-US"/>
    </w:rPr>
  </w:style>
  <w:style w:type="character" w:customStyle="1" w:styleId="Heading3Char">
    <w:name w:val="Heading 3 Char"/>
    <w:aliases w:val="heading 3 Char,ALT+3 Char"/>
    <w:link w:val="Heading3"/>
    <w:rsid w:val="00BA0562"/>
    <w:rPr>
      <w:rFonts w:cs="SimSun"/>
      <w:b/>
      <w:noProof/>
      <w:sz w:val="32"/>
      <w:szCs w:val="32"/>
      <w:lang w:bidi="ar-SA"/>
    </w:rPr>
  </w:style>
  <w:style w:type="character" w:customStyle="1" w:styleId="Heading3NoNumber0">
    <w:name w:val="Heading3 No Number 字符"/>
    <w:link w:val="Heading3NoNumber"/>
    <w:rsid w:val="00BA0562"/>
    <w:rPr>
      <w:rFonts w:cs="Book Antiqua"/>
      <w:b/>
      <w:noProof/>
      <w:sz w:val="26"/>
      <w:szCs w:val="32"/>
    </w:rPr>
  </w:style>
  <w:style w:type="character" w:customStyle="1" w:styleId="80">
    <w:name w:val="8.前言标题 字符"/>
    <w:link w:val="8"/>
    <w:rsid w:val="00BA0562"/>
    <w:rPr>
      <w:rFonts w:ascii="HuaweiSans-Regular" w:hAnsi="HuaweiSans-Regular" w:cs="Microsoft YaHei"/>
      <w:b/>
      <w:noProof/>
      <w:sz w:val="26"/>
      <w:szCs w:val="32"/>
    </w:rPr>
  </w:style>
  <w:style w:type="paragraph" w:customStyle="1" w:styleId="3">
    <w:name w:val="3.步骤"/>
    <w:basedOn w:val="Step"/>
    <w:link w:val="3Char"/>
    <w:autoRedefine/>
    <w:locked/>
    <w:rsid w:val="00BA0562"/>
    <w:pPr>
      <w:numPr>
        <w:ilvl w:val="0"/>
        <w:numId w:val="0"/>
      </w:numPr>
      <w:ind w:left="1701" w:hanging="159"/>
      <w:outlineLvl w:val="4"/>
    </w:pPr>
    <w:rPr>
      <w:rFonts w:ascii="HuaweiSans-Regular" w:hAnsi="HuaweiSans-Regular" w:cs="Arial"/>
      <w:szCs w:val="32"/>
    </w:rPr>
  </w:style>
  <w:style w:type="character" w:customStyle="1" w:styleId="3Char">
    <w:name w:val="3.步骤 Char"/>
    <w:link w:val="3"/>
    <w:rsid w:val="00BA0562"/>
    <w:rPr>
      <w:rFonts w:ascii="HuaweiSans-Regular" w:hAnsi="HuaweiSans-Regular" w:cs="Arial"/>
      <w:snapToGrid w:val="0"/>
      <w:sz w:val="21"/>
      <w:szCs w:val="32"/>
    </w:rPr>
  </w:style>
  <w:style w:type="paragraph" w:customStyle="1" w:styleId="9">
    <w:name w:val="9.图片标题"/>
    <w:basedOn w:val="FigureDescription"/>
    <w:link w:val="90"/>
    <w:autoRedefine/>
    <w:locked/>
    <w:rsid w:val="00BA0562"/>
    <w:pPr>
      <w:numPr>
        <w:ilvl w:val="0"/>
        <w:numId w:val="0"/>
      </w:numPr>
      <w:spacing w:before="80" w:after="160" w:line="240" w:lineRule="auto"/>
      <w:ind w:left="1021"/>
      <w:jc w:val="center"/>
      <w:outlineLvl w:val="9"/>
    </w:pPr>
    <w:rPr>
      <w:rFonts w:ascii="HuaweiSans-Regular" w:hAnsi="HuaweiSans-Regular" w:cs="Microsoft YaHei"/>
      <w:b/>
      <w:sz w:val="24"/>
      <w:szCs w:val="24"/>
    </w:rPr>
  </w:style>
  <w:style w:type="paragraph" w:customStyle="1" w:styleId="51">
    <w:name w:val="5.表格标题"/>
    <w:basedOn w:val="TableDescription1"/>
    <w:link w:val="52"/>
    <w:autoRedefine/>
    <w:locked/>
    <w:rsid w:val="00BA0562"/>
    <w:pPr>
      <w:spacing w:before="160" w:line="240" w:lineRule="auto"/>
      <w:ind w:leftChars="0" w:left="1021" w:rightChars="0" w:right="0"/>
      <w:outlineLvl w:val="9"/>
    </w:pPr>
    <w:rPr>
      <w:rFonts w:cs="Microsoft YaHei"/>
      <w:b/>
      <w:sz w:val="24"/>
      <w:szCs w:val="24"/>
    </w:rPr>
  </w:style>
  <w:style w:type="character" w:customStyle="1" w:styleId="FigureDescription0">
    <w:name w:val="Figure Description 字符"/>
    <w:link w:val="FigureDescription"/>
    <w:rsid w:val="00BA0562"/>
    <w:rPr>
      <w:rFonts w:cs="Arial"/>
      <w:spacing w:val="-4"/>
      <w:kern w:val="2"/>
      <w:sz w:val="21"/>
      <w:szCs w:val="21"/>
      <w:lang w:bidi="ar-SA"/>
    </w:rPr>
  </w:style>
  <w:style w:type="character" w:customStyle="1" w:styleId="90">
    <w:name w:val="9.图片标题 字符"/>
    <w:link w:val="9"/>
    <w:rsid w:val="00BA0562"/>
    <w:rPr>
      <w:rFonts w:ascii="HuaweiSans-Regular" w:hAnsi="HuaweiSans-Regular" w:cs="Microsoft YaHei"/>
      <w:b/>
      <w:spacing w:val="-4"/>
      <w:kern w:val="2"/>
      <w:sz w:val="24"/>
      <w:szCs w:val="24"/>
    </w:rPr>
  </w:style>
  <w:style w:type="character" w:customStyle="1" w:styleId="TableDescription0">
    <w:name w:val="Table Description 字符"/>
    <w:link w:val="TableDescription"/>
    <w:rsid w:val="00BA0562"/>
    <w:rPr>
      <w:spacing w:val="-4"/>
      <w:sz w:val="21"/>
      <w:lang w:bidi="ar-SA"/>
    </w:rPr>
  </w:style>
  <w:style w:type="character" w:customStyle="1" w:styleId="TableDescription2">
    <w:name w:val="样式 Table Description + 居中 字符"/>
    <w:link w:val="TableDescription1"/>
    <w:rsid w:val="00BA0562"/>
    <w:rPr>
      <w:rFonts w:ascii="HuaweiSans-Regular" w:hAnsi="HuaweiSans-Regular" w:cs="SimSun"/>
      <w:spacing w:val="-4"/>
      <w:sz w:val="32"/>
    </w:rPr>
  </w:style>
  <w:style w:type="character" w:customStyle="1" w:styleId="52">
    <w:name w:val="5.表格标题 字符"/>
    <w:link w:val="51"/>
    <w:rsid w:val="00BA0562"/>
    <w:rPr>
      <w:rFonts w:ascii="HuaweiSans-Regular" w:hAnsi="HuaweiSans-Regular" w:cs="Microsoft YaHei"/>
      <w:b/>
      <w:spacing w:val="-4"/>
      <w:sz w:val="24"/>
      <w:szCs w:val="24"/>
    </w:rPr>
  </w:style>
  <w:style w:type="paragraph" w:styleId="NoSpacing">
    <w:name w:val="No Spacing"/>
    <w:autoRedefine/>
    <w:uiPriority w:val="1"/>
    <w:rsid w:val="00BA0562"/>
    <w:pPr>
      <w:topLinePunct/>
      <w:adjustRightInd w:val="0"/>
      <w:snapToGrid w:val="0"/>
      <w:ind w:left="1134"/>
    </w:pPr>
    <w:rPr>
      <w:rFonts w:ascii="Microsoft YaHei" w:eastAsia="Microsoft YaHei" w:hAnsi="Microsoft YaHei" w:cs="Microsoft YaHei"/>
      <w:kern w:val="2"/>
      <w:sz w:val="21"/>
      <w:szCs w:val="21"/>
    </w:rPr>
  </w:style>
  <w:style w:type="character" w:styleId="IntenseEmphasis">
    <w:name w:val="Intense Emphasis"/>
    <w:uiPriority w:val="21"/>
    <w:rsid w:val="00BA0562"/>
    <w:rPr>
      <w:rFonts w:ascii="Microsoft YaHei" w:eastAsia="Microsoft YaHei" w:hAnsi="Microsoft YaHei" w:cs="Microsoft YaHei"/>
      <w:i/>
      <w:iCs/>
      <w:color w:val="4F81BD"/>
    </w:rPr>
  </w:style>
  <w:style w:type="paragraph" w:styleId="Quote">
    <w:name w:val="Quote"/>
    <w:basedOn w:val="Normal"/>
    <w:next w:val="Normal"/>
    <w:link w:val="QuoteChar"/>
    <w:autoRedefine/>
    <w:uiPriority w:val="29"/>
    <w:rsid w:val="00BA0562"/>
    <w:pPr>
      <w:spacing w:before="200"/>
      <w:ind w:left="864" w:right="864"/>
      <w:jc w:val="center"/>
    </w:pPr>
    <w:rPr>
      <w:rFonts w:ascii="HuaweiSans-Regular" w:hAnsi="HuaweiSans-Regular" w:cs="Arial"/>
      <w:i/>
      <w:iCs/>
      <w:color w:val="404040"/>
      <w:sz w:val="32"/>
      <w:szCs w:val="32"/>
    </w:rPr>
  </w:style>
  <w:style w:type="character" w:customStyle="1" w:styleId="QuoteChar">
    <w:name w:val="Quote Char"/>
    <w:link w:val="Quote"/>
    <w:uiPriority w:val="29"/>
    <w:rsid w:val="00BA0562"/>
    <w:rPr>
      <w:rFonts w:ascii="HuaweiSans-Regular" w:hAnsi="HuaweiSans-Regular" w:cs="Arial"/>
      <w:i/>
      <w:iCs/>
      <w:color w:val="404040"/>
      <w:sz w:val="32"/>
      <w:szCs w:val="32"/>
    </w:rPr>
  </w:style>
  <w:style w:type="paragraph" w:styleId="IntenseQuote">
    <w:name w:val="Intense Quote"/>
    <w:basedOn w:val="Normal"/>
    <w:next w:val="Normal"/>
    <w:link w:val="IntenseQuoteChar"/>
    <w:autoRedefine/>
    <w:uiPriority w:val="30"/>
    <w:rsid w:val="00BA0562"/>
    <w:pPr>
      <w:pBdr>
        <w:top w:val="single" w:sz="4" w:space="10" w:color="4F81BD"/>
        <w:bottom w:val="single" w:sz="4" w:space="10" w:color="4F81BD"/>
      </w:pBdr>
      <w:spacing w:before="360" w:after="360"/>
      <w:ind w:left="864" w:right="864"/>
      <w:jc w:val="center"/>
    </w:pPr>
    <w:rPr>
      <w:rFonts w:ascii="HuaweiSans-Regular" w:hAnsi="HuaweiSans-Regular" w:cs="Arial"/>
      <w:i/>
      <w:iCs/>
      <w:color w:val="4F81BD"/>
      <w:sz w:val="32"/>
      <w:szCs w:val="32"/>
    </w:rPr>
  </w:style>
  <w:style w:type="character" w:customStyle="1" w:styleId="IntenseQuoteChar">
    <w:name w:val="Intense Quote Char"/>
    <w:link w:val="IntenseQuote"/>
    <w:uiPriority w:val="30"/>
    <w:rsid w:val="00BA0562"/>
    <w:rPr>
      <w:rFonts w:ascii="HuaweiSans-Regular" w:hAnsi="HuaweiSans-Regular" w:cs="Arial"/>
      <w:i/>
      <w:iCs/>
      <w:color w:val="4F81BD"/>
      <w:sz w:val="32"/>
      <w:szCs w:val="32"/>
    </w:rPr>
  </w:style>
  <w:style w:type="character" w:styleId="SubtleReference">
    <w:name w:val="Subtle Reference"/>
    <w:uiPriority w:val="31"/>
    <w:rsid w:val="00BA0562"/>
    <w:rPr>
      <w:rFonts w:ascii="Microsoft YaHei" w:eastAsia="Microsoft YaHei" w:hAnsi="Microsoft YaHei" w:cs="Microsoft YaHei"/>
      <w:smallCaps/>
      <w:color w:val="5A5A5A"/>
    </w:rPr>
  </w:style>
  <w:style w:type="character" w:styleId="IntenseReference">
    <w:name w:val="Intense Reference"/>
    <w:uiPriority w:val="32"/>
    <w:rsid w:val="00BA0562"/>
    <w:rPr>
      <w:rFonts w:ascii="Microsoft YaHei" w:eastAsia="Microsoft YaHei" w:hAnsi="Microsoft YaHei" w:cs="Microsoft YaHei"/>
      <w:b/>
      <w:bCs/>
      <w:smallCaps/>
      <w:color w:val="4F81BD"/>
      <w:spacing w:val="5"/>
    </w:rPr>
  </w:style>
  <w:style w:type="character" w:styleId="BookTitle">
    <w:name w:val="Book Title"/>
    <w:uiPriority w:val="33"/>
    <w:rsid w:val="00BA0562"/>
    <w:rPr>
      <w:rFonts w:ascii="Microsoft YaHei" w:eastAsia="Microsoft YaHei" w:hAnsi="Microsoft YaHei" w:cs="Microsoft YaHei"/>
      <w:b/>
      <w:bCs/>
      <w:i/>
      <w:iCs/>
      <w:spacing w:val="5"/>
    </w:rPr>
  </w:style>
  <w:style w:type="character" w:customStyle="1" w:styleId="keyword">
    <w:name w:val="keyword"/>
    <w:locked/>
    <w:rsid w:val="00BA0562"/>
  </w:style>
  <w:style w:type="paragraph" w:customStyle="1" w:styleId="ac">
    <w:name w:val="关于当前状态的解释"/>
    <w:basedOn w:val="2"/>
    <w:locked/>
    <w:rsid w:val="00BA0562"/>
    <w:pPr>
      <w:shd w:val="clear" w:color="auto" w:fill="auto"/>
    </w:pPr>
    <w:rPr>
      <w:i/>
    </w:rPr>
  </w:style>
  <w:style w:type="character" w:customStyle="1" w:styleId="Heading4Char">
    <w:name w:val="Heading 4 Char"/>
    <w:aliases w:val="heading 4 Char,ALT+4 Char"/>
    <w:link w:val="Heading4"/>
    <w:rsid w:val="00BA0562"/>
    <w:rPr>
      <w:rFonts w:cs="SimSun"/>
      <w:b/>
      <w:noProof/>
      <w:sz w:val="28"/>
      <w:szCs w:val="28"/>
      <w:lang w:bidi="ar-SA"/>
    </w:rPr>
  </w:style>
  <w:style w:type="paragraph" w:customStyle="1" w:styleId="ad">
    <w:name w:val="参考答案！！！"/>
    <w:basedOn w:val="7"/>
    <w:link w:val="Char0"/>
    <w:rsid w:val="00BA0562"/>
    <w:pPr>
      <w:outlineLvl w:val="0"/>
    </w:pPr>
  </w:style>
  <w:style w:type="character" w:customStyle="1" w:styleId="Char0">
    <w:name w:val="参考答案！！！ Char"/>
    <w:link w:val="ad"/>
    <w:rsid w:val="00BA0562"/>
  </w:style>
  <w:style w:type="paragraph" w:customStyle="1" w:styleId="BlockLabelinAppendix">
    <w:name w:val="Block Label in Appendix"/>
    <w:basedOn w:val="BlockLabel"/>
    <w:next w:val="Normal"/>
    <w:rsid w:val="006132A9"/>
    <w:pPr>
      <w:topLinePunct w:val="0"/>
      <w:outlineLvl w:val="3"/>
    </w:pPr>
    <w:rPr>
      <w:rFonts w:ascii="Book Antiqua" w:eastAsia="Arial" w:hAnsi="Book Antiqua"/>
    </w:rPr>
  </w:style>
  <w:style w:type="paragraph" w:customStyle="1" w:styleId="ItemStepinAppendix">
    <w:name w:val="Item Step in Appendix"/>
    <w:basedOn w:val="ItemStep"/>
    <w:rsid w:val="006132A9"/>
    <w:pPr>
      <w:numPr>
        <w:ilvl w:val="0"/>
        <w:numId w:val="0"/>
      </w:numPr>
      <w:tabs>
        <w:tab w:val="num" w:pos="2126"/>
      </w:tabs>
      <w:ind w:left="2126" w:hanging="425"/>
      <w:outlineLvl w:val="5"/>
    </w:pPr>
    <w:rPr>
      <w:rFonts w:ascii="Times New Roman" w:eastAsia="SimSun" w:hAnsi="Times New Roman"/>
    </w:rPr>
  </w:style>
  <w:style w:type="paragraph" w:customStyle="1" w:styleId="StepinAppendix">
    <w:name w:val="Step in Appendix"/>
    <w:basedOn w:val="Step"/>
    <w:rsid w:val="006132A9"/>
    <w:pPr>
      <w:numPr>
        <w:ilvl w:val="0"/>
        <w:numId w:val="0"/>
      </w:numPr>
      <w:tabs>
        <w:tab w:val="num" w:pos="1701"/>
      </w:tabs>
      <w:topLinePunct w:val="0"/>
      <w:ind w:left="1701" w:hanging="159"/>
      <w:outlineLvl w:val="4"/>
    </w:pPr>
    <w:rPr>
      <w:rFonts w:ascii="Times New Roman" w:eastAsia="SimSun" w:hAnsi="Times New Roman" w:cs="Arial"/>
      <w:szCs w:val="21"/>
    </w:rPr>
  </w:style>
  <w:style w:type="paragraph" w:customStyle="1" w:styleId="referenceanswer">
    <w:name w:val="reference answer"/>
    <w:basedOn w:val="Heading1"/>
    <w:qFormat/>
    <w:rsid w:val="00382FCF"/>
    <w:pPr>
      <w:numPr>
        <w:numId w:val="0"/>
      </w:numPr>
    </w:pPr>
  </w:style>
  <w:style w:type="paragraph" w:customStyle="1" w:styleId="StyleHeading4heading4ALT4Calibri">
    <w:name w:val="Style Heading 4heading 4ALT+4 + Calibri"/>
    <w:basedOn w:val="Heading4"/>
    <w:rsid w:val="008143C5"/>
    <w:rPr>
      <w:rFonts w:ascii="Calibri" w:hAnsi="Calibri"/>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huawei.com/" TargetMode="External"/><Relationship Id="rId18" Type="http://schemas.openxmlformats.org/officeDocument/2006/relationships/header" Target="header4.xm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6.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5.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20" Type="http://schemas.openxmlformats.org/officeDocument/2006/relationships/image" Target="media/image5.png"/><Relationship Id="rId41" Type="http://schemas.openxmlformats.org/officeDocument/2006/relationships/image" Target="media/image25.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D:\DTP\&#21326;&#20026;sans&#23383;&#20307;\customer%20document%20template%20for%20EBG_Huawei%20Sans.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2C5B4B712841F4C8A7AAEE2CD191271" ma:contentTypeVersion="1" ma:contentTypeDescription="Create a new document." ma:contentTypeScope="" ma:versionID="fd4f534fc22f1d982cc2e0e62ad2af45">
  <xsd:schema xmlns:xsd="http://www.w3.org/2001/XMLSchema" xmlns:xs="http://www.w3.org/2001/XMLSchema" xmlns:p="http://schemas.microsoft.com/office/2006/metadata/properties" xmlns:ns2="475f1e55-3009-46d8-9566-5d569a2b3a98" targetNamespace="http://schemas.microsoft.com/office/2006/metadata/properties" ma:root="true" ma:fieldsID="1d095aabec1d15598815726bd4b054a7" ns2:_="">
    <xsd:import namespace="475f1e55-3009-46d8-9566-5d569a2b3a98"/>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5f1e55-3009-46d8-9566-5d569a2b3a9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2FEAF9-2765-4C00-AE29-A0134BF09A79}">
  <ds:schemaRefs>
    <ds:schemaRef ds:uri="http://schemas.microsoft.com/sharepoint/v3/contenttype/forms"/>
  </ds:schemaRefs>
</ds:datastoreItem>
</file>

<file path=customXml/itemProps2.xml><?xml version="1.0" encoding="utf-8"?>
<ds:datastoreItem xmlns:ds="http://schemas.openxmlformats.org/officeDocument/2006/customXml" ds:itemID="{5EAC670C-FC7A-4FA1-AFB1-EA0F3B2B236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61D84DC-0DAC-46C2-81A5-D1468D0B5F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5f1e55-3009-46d8-9566-5d569a2b3a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576AC22-1AE2-4430-A156-AA6F966FC5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customer document template for EBG_Huawei Sans</Template>
  <TotalTime>1945</TotalTime>
  <Pages>186</Pages>
  <Words>45126</Words>
  <Characters>257220</Characters>
  <Application>Microsoft Office Word</Application>
  <DocSecurity>0</DocSecurity>
  <Lines>2143</Lines>
  <Paragraphs>603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301743</CharactersWithSpaces>
  <SharedDoc>false</SharedDoc>
  <HLinks>
    <vt:vector size="1158" baseType="variant">
      <vt:variant>
        <vt:i4>1114170</vt:i4>
      </vt:variant>
      <vt:variant>
        <vt:i4>1153</vt:i4>
      </vt:variant>
      <vt:variant>
        <vt:i4>0</vt:i4>
      </vt:variant>
      <vt:variant>
        <vt:i4>5</vt:i4>
      </vt:variant>
      <vt:variant>
        <vt:lpwstr/>
      </vt:variant>
      <vt:variant>
        <vt:lpwstr>_Toc37434092</vt:lpwstr>
      </vt:variant>
      <vt:variant>
        <vt:i4>1179706</vt:i4>
      </vt:variant>
      <vt:variant>
        <vt:i4>1147</vt:i4>
      </vt:variant>
      <vt:variant>
        <vt:i4>0</vt:i4>
      </vt:variant>
      <vt:variant>
        <vt:i4>5</vt:i4>
      </vt:variant>
      <vt:variant>
        <vt:lpwstr/>
      </vt:variant>
      <vt:variant>
        <vt:lpwstr>_Toc37434091</vt:lpwstr>
      </vt:variant>
      <vt:variant>
        <vt:i4>1245242</vt:i4>
      </vt:variant>
      <vt:variant>
        <vt:i4>1141</vt:i4>
      </vt:variant>
      <vt:variant>
        <vt:i4>0</vt:i4>
      </vt:variant>
      <vt:variant>
        <vt:i4>5</vt:i4>
      </vt:variant>
      <vt:variant>
        <vt:lpwstr/>
      </vt:variant>
      <vt:variant>
        <vt:lpwstr>_Toc37434090</vt:lpwstr>
      </vt:variant>
      <vt:variant>
        <vt:i4>1703995</vt:i4>
      </vt:variant>
      <vt:variant>
        <vt:i4>1135</vt:i4>
      </vt:variant>
      <vt:variant>
        <vt:i4>0</vt:i4>
      </vt:variant>
      <vt:variant>
        <vt:i4>5</vt:i4>
      </vt:variant>
      <vt:variant>
        <vt:lpwstr/>
      </vt:variant>
      <vt:variant>
        <vt:lpwstr>_Toc37434089</vt:lpwstr>
      </vt:variant>
      <vt:variant>
        <vt:i4>1769531</vt:i4>
      </vt:variant>
      <vt:variant>
        <vt:i4>1129</vt:i4>
      </vt:variant>
      <vt:variant>
        <vt:i4>0</vt:i4>
      </vt:variant>
      <vt:variant>
        <vt:i4>5</vt:i4>
      </vt:variant>
      <vt:variant>
        <vt:lpwstr/>
      </vt:variant>
      <vt:variant>
        <vt:lpwstr>_Toc37434088</vt:lpwstr>
      </vt:variant>
      <vt:variant>
        <vt:i4>1310779</vt:i4>
      </vt:variant>
      <vt:variant>
        <vt:i4>1123</vt:i4>
      </vt:variant>
      <vt:variant>
        <vt:i4>0</vt:i4>
      </vt:variant>
      <vt:variant>
        <vt:i4>5</vt:i4>
      </vt:variant>
      <vt:variant>
        <vt:lpwstr/>
      </vt:variant>
      <vt:variant>
        <vt:lpwstr>_Toc37434087</vt:lpwstr>
      </vt:variant>
      <vt:variant>
        <vt:i4>1376315</vt:i4>
      </vt:variant>
      <vt:variant>
        <vt:i4>1117</vt:i4>
      </vt:variant>
      <vt:variant>
        <vt:i4>0</vt:i4>
      </vt:variant>
      <vt:variant>
        <vt:i4>5</vt:i4>
      </vt:variant>
      <vt:variant>
        <vt:lpwstr/>
      </vt:variant>
      <vt:variant>
        <vt:lpwstr>_Toc37434086</vt:lpwstr>
      </vt:variant>
      <vt:variant>
        <vt:i4>1441851</vt:i4>
      </vt:variant>
      <vt:variant>
        <vt:i4>1111</vt:i4>
      </vt:variant>
      <vt:variant>
        <vt:i4>0</vt:i4>
      </vt:variant>
      <vt:variant>
        <vt:i4>5</vt:i4>
      </vt:variant>
      <vt:variant>
        <vt:lpwstr/>
      </vt:variant>
      <vt:variant>
        <vt:lpwstr>_Toc37434085</vt:lpwstr>
      </vt:variant>
      <vt:variant>
        <vt:i4>1507387</vt:i4>
      </vt:variant>
      <vt:variant>
        <vt:i4>1105</vt:i4>
      </vt:variant>
      <vt:variant>
        <vt:i4>0</vt:i4>
      </vt:variant>
      <vt:variant>
        <vt:i4>5</vt:i4>
      </vt:variant>
      <vt:variant>
        <vt:lpwstr/>
      </vt:variant>
      <vt:variant>
        <vt:lpwstr>_Toc37434084</vt:lpwstr>
      </vt:variant>
      <vt:variant>
        <vt:i4>1048635</vt:i4>
      </vt:variant>
      <vt:variant>
        <vt:i4>1099</vt:i4>
      </vt:variant>
      <vt:variant>
        <vt:i4>0</vt:i4>
      </vt:variant>
      <vt:variant>
        <vt:i4>5</vt:i4>
      </vt:variant>
      <vt:variant>
        <vt:lpwstr/>
      </vt:variant>
      <vt:variant>
        <vt:lpwstr>_Toc37434083</vt:lpwstr>
      </vt:variant>
      <vt:variant>
        <vt:i4>1114171</vt:i4>
      </vt:variant>
      <vt:variant>
        <vt:i4>1093</vt:i4>
      </vt:variant>
      <vt:variant>
        <vt:i4>0</vt:i4>
      </vt:variant>
      <vt:variant>
        <vt:i4>5</vt:i4>
      </vt:variant>
      <vt:variant>
        <vt:lpwstr/>
      </vt:variant>
      <vt:variant>
        <vt:lpwstr>_Toc37434082</vt:lpwstr>
      </vt:variant>
      <vt:variant>
        <vt:i4>1179707</vt:i4>
      </vt:variant>
      <vt:variant>
        <vt:i4>1087</vt:i4>
      </vt:variant>
      <vt:variant>
        <vt:i4>0</vt:i4>
      </vt:variant>
      <vt:variant>
        <vt:i4>5</vt:i4>
      </vt:variant>
      <vt:variant>
        <vt:lpwstr/>
      </vt:variant>
      <vt:variant>
        <vt:lpwstr>_Toc37434081</vt:lpwstr>
      </vt:variant>
      <vt:variant>
        <vt:i4>1245243</vt:i4>
      </vt:variant>
      <vt:variant>
        <vt:i4>1081</vt:i4>
      </vt:variant>
      <vt:variant>
        <vt:i4>0</vt:i4>
      </vt:variant>
      <vt:variant>
        <vt:i4>5</vt:i4>
      </vt:variant>
      <vt:variant>
        <vt:lpwstr/>
      </vt:variant>
      <vt:variant>
        <vt:lpwstr>_Toc37434080</vt:lpwstr>
      </vt:variant>
      <vt:variant>
        <vt:i4>1703988</vt:i4>
      </vt:variant>
      <vt:variant>
        <vt:i4>1075</vt:i4>
      </vt:variant>
      <vt:variant>
        <vt:i4>0</vt:i4>
      </vt:variant>
      <vt:variant>
        <vt:i4>5</vt:i4>
      </vt:variant>
      <vt:variant>
        <vt:lpwstr/>
      </vt:variant>
      <vt:variant>
        <vt:lpwstr>_Toc37434079</vt:lpwstr>
      </vt:variant>
      <vt:variant>
        <vt:i4>1769524</vt:i4>
      </vt:variant>
      <vt:variant>
        <vt:i4>1069</vt:i4>
      </vt:variant>
      <vt:variant>
        <vt:i4>0</vt:i4>
      </vt:variant>
      <vt:variant>
        <vt:i4>5</vt:i4>
      </vt:variant>
      <vt:variant>
        <vt:lpwstr/>
      </vt:variant>
      <vt:variant>
        <vt:lpwstr>_Toc37434078</vt:lpwstr>
      </vt:variant>
      <vt:variant>
        <vt:i4>1310772</vt:i4>
      </vt:variant>
      <vt:variant>
        <vt:i4>1063</vt:i4>
      </vt:variant>
      <vt:variant>
        <vt:i4>0</vt:i4>
      </vt:variant>
      <vt:variant>
        <vt:i4>5</vt:i4>
      </vt:variant>
      <vt:variant>
        <vt:lpwstr/>
      </vt:variant>
      <vt:variant>
        <vt:lpwstr>_Toc37434077</vt:lpwstr>
      </vt:variant>
      <vt:variant>
        <vt:i4>1376308</vt:i4>
      </vt:variant>
      <vt:variant>
        <vt:i4>1057</vt:i4>
      </vt:variant>
      <vt:variant>
        <vt:i4>0</vt:i4>
      </vt:variant>
      <vt:variant>
        <vt:i4>5</vt:i4>
      </vt:variant>
      <vt:variant>
        <vt:lpwstr/>
      </vt:variant>
      <vt:variant>
        <vt:lpwstr>_Toc37434076</vt:lpwstr>
      </vt:variant>
      <vt:variant>
        <vt:i4>1441844</vt:i4>
      </vt:variant>
      <vt:variant>
        <vt:i4>1051</vt:i4>
      </vt:variant>
      <vt:variant>
        <vt:i4>0</vt:i4>
      </vt:variant>
      <vt:variant>
        <vt:i4>5</vt:i4>
      </vt:variant>
      <vt:variant>
        <vt:lpwstr/>
      </vt:variant>
      <vt:variant>
        <vt:lpwstr>_Toc37434075</vt:lpwstr>
      </vt:variant>
      <vt:variant>
        <vt:i4>1507380</vt:i4>
      </vt:variant>
      <vt:variant>
        <vt:i4>1045</vt:i4>
      </vt:variant>
      <vt:variant>
        <vt:i4>0</vt:i4>
      </vt:variant>
      <vt:variant>
        <vt:i4>5</vt:i4>
      </vt:variant>
      <vt:variant>
        <vt:lpwstr/>
      </vt:variant>
      <vt:variant>
        <vt:lpwstr>_Toc37434074</vt:lpwstr>
      </vt:variant>
      <vt:variant>
        <vt:i4>1048628</vt:i4>
      </vt:variant>
      <vt:variant>
        <vt:i4>1039</vt:i4>
      </vt:variant>
      <vt:variant>
        <vt:i4>0</vt:i4>
      </vt:variant>
      <vt:variant>
        <vt:i4>5</vt:i4>
      </vt:variant>
      <vt:variant>
        <vt:lpwstr/>
      </vt:variant>
      <vt:variant>
        <vt:lpwstr>_Toc37434073</vt:lpwstr>
      </vt:variant>
      <vt:variant>
        <vt:i4>1114164</vt:i4>
      </vt:variant>
      <vt:variant>
        <vt:i4>1033</vt:i4>
      </vt:variant>
      <vt:variant>
        <vt:i4>0</vt:i4>
      </vt:variant>
      <vt:variant>
        <vt:i4>5</vt:i4>
      </vt:variant>
      <vt:variant>
        <vt:lpwstr/>
      </vt:variant>
      <vt:variant>
        <vt:lpwstr>_Toc37434072</vt:lpwstr>
      </vt:variant>
      <vt:variant>
        <vt:i4>1179700</vt:i4>
      </vt:variant>
      <vt:variant>
        <vt:i4>1027</vt:i4>
      </vt:variant>
      <vt:variant>
        <vt:i4>0</vt:i4>
      </vt:variant>
      <vt:variant>
        <vt:i4>5</vt:i4>
      </vt:variant>
      <vt:variant>
        <vt:lpwstr/>
      </vt:variant>
      <vt:variant>
        <vt:lpwstr>_Toc37434071</vt:lpwstr>
      </vt:variant>
      <vt:variant>
        <vt:i4>1245236</vt:i4>
      </vt:variant>
      <vt:variant>
        <vt:i4>1021</vt:i4>
      </vt:variant>
      <vt:variant>
        <vt:i4>0</vt:i4>
      </vt:variant>
      <vt:variant>
        <vt:i4>5</vt:i4>
      </vt:variant>
      <vt:variant>
        <vt:lpwstr/>
      </vt:variant>
      <vt:variant>
        <vt:lpwstr>_Toc37434070</vt:lpwstr>
      </vt:variant>
      <vt:variant>
        <vt:i4>1703989</vt:i4>
      </vt:variant>
      <vt:variant>
        <vt:i4>1015</vt:i4>
      </vt:variant>
      <vt:variant>
        <vt:i4>0</vt:i4>
      </vt:variant>
      <vt:variant>
        <vt:i4>5</vt:i4>
      </vt:variant>
      <vt:variant>
        <vt:lpwstr/>
      </vt:variant>
      <vt:variant>
        <vt:lpwstr>_Toc37434069</vt:lpwstr>
      </vt:variant>
      <vt:variant>
        <vt:i4>1769525</vt:i4>
      </vt:variant>
      <vt:variant>
        <vt:i4>1009</vt:i4>
      </vt:variant>
      <vt:variant>
        <vt:i4>0</vt:i4>
      </vt:variant>
      <vt:variant>
        <vt:i4>5</vt:i4>
      </vt:variant>
      <vt:variant>
        <vt:lpwstr/>
      </vt:variant>
      <vt:variant>
        <vt:lpwstr>_Toc37434068</vt:lpwstr>
      </vt:variant>
      <vt:variant>
        <vt:i4>1310773</vt:i4>
      </vt:variant>
      <vt:variant>
        <vt:i4>1003</vt:i4>
      </vt:variant>
      <vt:variant>
        <vt:i4>0</vt:i4>
      </vt:variant>
      <vt:variant>
        <vt:i4>5</vt:i4>
      </vt:variant>
      <vt:variant>
        <vt:lpwstr/>
      </vt:variant>
      <vt:variant>
        <vt:lpwstr>_Toc37434067</vt:lpwstr>
      </vt:variant>
      <vt:variant>
        <vt:i4>1376309</vt:i4>
      </vt:variant>
      <vt:variant>
        <vt:i4>997</vt:i4>
      </vt:variant>
      <vt:variant>
        <vt:i4>0</vt:i4>
      </vt:variant>
      <vt:variant>
        <vt:i4>5</vt:i4>
      </vt:variant>
      <vt:variant>
        <vt:lpwstr/>
      </vt:variant>
      <vt:variant>
        <vt:lpwstr>_Toc37434066</vt:lpwstr>
      </vt:variant>
      <vt:variant>
        <vt:i4>1441845</vt:i4>
      </vt:variant>
      <vt:variant>
        <vt:i4>991</vt:i4>
      </vt:variant>
      <vt:variant>
        <vt:i4>0</vt:i4>
      </vt:variant>
      <vt:variant>
        <vt:i4>5</vt:i4>
      </vt:variant>
      <vt:variant>
        <vt:lpwstr/>
      </vt:variant>
      <vt:variant>
        <vt:lpwstr>_Toc37434065</vt:lpwstr>
      </vt:variant>
      <vt:variant>
        <vt:i4>1507381</vt:i4>
      </vt:variant>
      <vt:variant>
        <vt:i4>985</vt:i4>
      </vt:variant>
      <vt:variant>
        <vt:i4>0</vt:i4>
      </vt:variant>
      <vt:variant>
        <vt:i4>5</vt:i4>
      </vt:variant>
      <vt:variant>
        <vt:lpwstr/>
      </vt:variant>
      <vt:variant>
        <vt:lpwstr>_Toc37434064</vt:lpwstr>
      </vt:variant>
      <vt:variant>
        <vt:i4>1048629</vt:i4>
      </vt:variant>
      <vt:variant>
        <vt:i4>979</vt:i4>
      </vt:variant>
      <vt:variant>
        <vt:i4>0</vt:i4>
      </vt:variant>
      <vt:variant>
        <vt:i4>5</vt:i4>
      </vt:variant>
      <vt:variant>
        <vt:lpwstr/>
      </vt:variant>
      <vt:variant>
        <vt:lpwstr>_Toc37434063</vt:lpwstr>
      </vt:variant>
      <vt:variant>
        <vt:i4>1114165</vt:i4>
      </vt:variant>
      <vt:variant>
        <vt:i4>973</vt:i4>
      </vt:variant>
      <vt:variant>
        <vt:i4>0</vt:i4>
      </vt:variant>
      <vt:variant>
        <vt:i4>5</vt:i4>
      </vt:variant>
      <vt:variant>
        <vt:lpwstr/>
      </vt:variant>
      <vt:variant>
        <vt:lpwstr>_Toc37434062</vt:lpwstr>
      </vt:variant>
      <vt:variant>
        <vt:i4>1179701</vt:i4>
      </vt:variant>
      <vt:variant>
        <vt:i4>967</vt:i4>
      </vt:variant>
      <vt:variant>
        <vt:i4>0</vt:i4>
      </vt:variant>
      <vt:variant>
        <vt:i4>5</vt:i4>
      </vt:variant>
      <vt:variant>
        <vt:lpwstr/>
      </vt:variant>
      <vt:variant>
        <vt:lpwstr>_Toc37434061</vt:lpwstr>
      </vt:variant>
      <vt:variant>
        <vt:i4>1245237</vt:i4>
      </vt:variant>
      <vt:variant>
        <vt:i4>961</vt:i4>
      </vt:variant>
      <vt:variant>
        <vt:i4>0</vt:i4>
      </vt:variant>
      <vt:variant>
        <vt:i4>5</vt:i4>
      </vt:variant>
      <vt:variant>
        <vt:lpwstr/>
      </vt:variant>
      <vt:variant>
        <vt:lpwstr>_Toc37434060</vt:lpwstr>
      </vt:variant>
      <vt:variant>
        <vt:i4>1703990</vt:i4>
      </vt:variant>
      <vt:variant>
        <vt:i4>955</vt:i4>
      </vt:variant>
      <vt:variant>
        <vt:i4>0</vt:i4>
      </vt:variant>
      <vt:variant>
        <vt:i4>5</vt:i4>
      </vt:variant>
      <vt:variant>
        <vt:lpwstr/>
      </vt:variant>
      <vt:variant>
        <vt:lpwstr>_Toc37434059</vt:lpwstr>
      </vt:variant>
      <vt:variant>
        <vt:i4>1769526</vt:i4>
      </vt:variant>
      <vt:variant>
        <vt:i4>949</vt:i4>
      </vt:variant>
      <vt:variant>
        <vt:i4>0</vt:i4>
      </vt:variant>
      <vt:variant>
        <vt:i4>5</vt:i4>
      </vt:variant>
      <vt:variant>
        <vt:lpwstr/>
      </vt:variant>
      <vt:variant>
        <vt:lpwstr>_Toc37434058</vt:lpwstr>
      </vt:variant>
      <vt:variant>
        <vt:i4>1310774</vt:i4>
      </vt:variant>
      <vt:variant>
        <vt:i4>943</vt:i4>
      </vt:variant>
      <vt:variant>
        <vt:i4>0</vt:i4>
      </vt:variant>
      <vt:variant>
        <vt:i4>5</vt:i4>
      </vt:variant>
      <vt:variant>
        <vt:lpwstr/>
      </vt:variant>
      <vt:variant>
        <vt:lpwstr>_Toc37434057</vt:lpwstr>
      </vt:variant>
      <vt:variant>
        <vt:i4>1376310</vt:i4>
      </vt:variant>
      <vt:variant>
        <vt:i4>937</vt:i4>
      </vt:variant>
      <vt:variant>
        <vt:i4>0</vt:i4>
      </vt:variant>
      <vt:variant>
        <vt:i4>5</vt:i4>
      </vt:variant>
      <vt:variant>
        <vt:lpwstr/>
      </vt:variant>
      <vt:variant>
        <vt:lpwstr>_Toc37434056</vt:lpwstr>
      </vt:variant>
      <vt:variant>
        <vt:i4>1441846</vt:i4>
      </vt:variant>
      <vt:variant>
        <vt:i4>931</vt:i4>
      </vt:variant>
      <vt:variant>
        <vt:i4>0</vt:i4>
      </vt:variant>
      <vt:variant>
        <vt:i4>5</vt:i4>
      </vt:variant>
      <vt:variant>
        <vt:lpwstr/>
      </vt:variant>
      <vt:variant>
        <vt:lpwstr>_Toc37434055</vt:lpwstr>
      </vt:variant>
      <vt:variant>
        <vt:i4>1507382</vt:i4>
      </vt:variant>
      <vt:variant>
        <vt:i4>925</vt:i4>
      </vt:variant>
      <vt:variant>
        <vt:i4>0</vt:i4>
      </vt:variant>
      <vt:variant>
        <vt:i4>5</vt:i4>
      </vt:variant>
      <vt:variant>
        <vt:lpwstr/>
      </vt:variant>
      <vt:variant>
        <vt:lpwstr>_Toc37434054</vt:lpwstr>
      </vt:variant>
      <vt:variant>
        <vt:i4>1048630</vt:i4>
      </vt:variant>
      <vt:variant>
        <vt:i4>919</vt:i4>
      </vt:variant>
      <vt:variant>
        <vt:i4>0</vt:i4>
      </vt:variant>
      <vt:variant>
        <vt:i4>5</vt:i4>
      </vt:variant>
      <vt:variant>
        <vt:lpwstr/>
      </vt:variant>
      <vt:variant>
        <vt:lpwstr>_Toc37434053</vt:lpwstr>
      </vt:variant>
      <vt:variant>
        <vt:i4>1114166</vt:i4>
      </vt:variant>
      <vt:variant>
        <vt:i4>913</vt:i4>
      </vt:variant>
      <vt:variant>
        <vt:i4>0</vt:i4>
      </vt:variant>
      <vt:variant>
        <vt:i4>5</vt:i4>
      </vt:variant>
      <vt:variant>
        <vt:lpwstr/>
      </vt:variant>
      <vt:variant>
        <vt:lpwstr>_Toc37434052</vt:lpwstr>
      </vt:variant>
      <vt:variant>
        <vt:i4>1179702</vt:i4>
      </vt:variant>
      <vt:variant>
        <vt:i4>907</vt:i4>
      </vt:variant>
      <vt:variant>
        <vt:i4>0</vt:i4>
      </vt:variant>
      <vt:variant>
        <vt:i4>5</vt:i4>
      </vt:variant>
      <vt:variant>
        <vt:lpwstr/>
      </vt:variant>
      <vt:variant>
        <vt:lpwstr>_Toc37434051</vt:lpwstr>
      </vt:variant>
      <vt:variant>
        <vt:i4>1245238</vt:i4>
      </vt:variant>
      <vt:variant>
        <vt:i4>901</vt:i4>
      </vt:variant>
      <vt:variant>
        <vt:i4>0</vt:i4>
      </vt:variant>
      <vt:variant>
        <vt:i4>5</vt:i4>
      </vt:variant>
      <vt:variant>
        <vt:lpwstr/>
      </vt:variant>
      <vt:variant>
        <vt:lpwstr>_Toc37434050</vt:lpwstr>
      </vt:variant>
      <vt:variant>
        <vt:i4>1703991</vt:i4>
      </vt:variant>
      <vt:variant>
        <vt:i4>895</vt:i4>
      </vt:variant>
      <vt:variant>
        <vt:i4>0</vt:i4>
      </vt:variant>
      <vt:variant>
        <vt:i4>5</vt:i4>
      </vt:variant>
      <vt:variant>
        <vt:lpwstr/>
      </vt:variant>
      <vt:variant>
        <vt:lpwstr>_Toc37434049</vt:lpwstr>
      </vt:variant>
      <vt:variant>
        <vt:i4>1769527</vt:i4>
      </vt:variant>
      <vt:variant>
        <vt:i4>889</vt:i4>
      </vt:variant>
      <vt:variant>
        <vt:i4>0</vt:i4>
      </vt:variant>
      <vt:variant>
        <vt:i4>5</vt:i4>
      </vt:variant>
      <vt:variant>
        <vt:lpwstr/>
      </vt:variant>
      <vt:variant>
        <vt:lpwstr>_Toc37434048</vt:lpwstr>
      </vt:variant>
      <vt:variant>
        <vt:i4>1310775</vt:i4>
      </vt:variant>
      <vt:variant>
        <vt:i4>883</vt:i4>
      </vt:variant>
      <vt:variant>
        <vt:i4>0</vt:i4>
      </vt:variant>
      <vt:variant>
        <vt:i4>5</vt:i4>
      </vt:variant>
      <vt:variant>
        <vt:lpwstr/>
      </vt:variant>
      <vt:variant>
        <vt:lpwstr>_Toc37434047</vt:lpwstr>
      </vt:variant>
      <vt:variant>
        <vt:i4>1376311</vt:i4>
      </vt:variant>
      <vt:variant>
        <vt:i4>877</vt:i4>
      </vt:variant>
      <vt:variant>
        <vt:i4>0</vt:i4>
      </vt:variant>
      <vt:variant>
        <vt:i4>5</vt:i4>
      </vt:variant>
      <vt:variant>
        <vt:lpwstr/>
      </vt:variant>
      <vt:variant>
        <vt:lpwstr>_Toc37434046</vt:lpwstr>
      </vt:variant>
      <vt:variant>
        <vt:i4>1441847</vt:i4>
      </vt:variant>
      <vt:variant>
        <vt:i4>871</vt:i4>
      </vt:variant>
      <vt:variant>
        <vt:i4>0</vt:i4>
      </vt:variant>
      <vt:variant>
        <vt:i4>5</vt:i4>
      </vt:variant>
      <vt:variant>
        <vt:lpwstr/>
      </vt:variant>
      <vt:variant>
        <vt:lpwstr>_Toc37434045</vt:lpwstr>
      </vt:variant>
      <vt:variant>
        <vt:i4>1507383</vt:i4>
      </vt:variant>
      <vt:variant>
        <vt:i4>865</vt:i4>
      </vt:variant>
      <vt:variant>
        <vt:i4>0</vt:i4>
      </vt:variant>
      <vt:variant>
        <vt:i4>5</vt:i4>
      </vt:variant>
      <vt:variant>
        <vt:lpwstr/>
      </vt:variant>
      <vt:variant>
        <vt:lpwstr>_Toc37434044</vt:lpwstr>
      </vt:variant>
      <vt:variant>
        <vt:i4>1048631</vt:i4>
      </vt:variant>
      <vt:variant>
        <vt:i4>859</vt:i4>
      </vt:variant>
      <vt:variant>
        <vt:i4>0</vt:i4>
      </vt:variant>
      <vt:variant>
        <vt:i4>5</vt:i4>
      </vt:variant>
      <vt:variant>
        <vt:lpwstr/>
      </vt:variant>
      <vt:variant>
        <vt:lpwstr>_Toc37434043</vt:lpwstr>
      </vt:variant>
      <vt:variant>
        <vt:i4>1114167</vt:i4>
      </vt:variant>
      <vt:variant>
        <vt:i4>853</vt:i4>
      </vt:variant>
      <vt:variant>
        <vt:i4>0</vt:i4>
      </vt:variant>
      <vt:variant>
        <vt:i4>5</vt:i4>
      </vt:variant>
      <vt:variant>
        <vt:lpwstr/>
      </vt:variant>
      <vt:variant>
        <vt:lpwstr>_Toc37434042</vt:lpwstr>
      </vt:variant>
      <vt:variant>
        <vt:i4>1179703</vt:i4>
      </vt:variant>
      <vt:variant>
        <vt:i4>847</vt:i4>
      </vt:variant>
      <vt:variant>
        <vt:i4>0</vt:i4>
      </vt:variant>
      <vt:variant>
        <vt:i4>5</vt:i4>
      </vt:variant>
      <vt:variant>
        <vt:lpwstr/>
      </vt:variant>
      <vt:variant>
        <vt:lpwstr>_Toc37434041</vt:lpwstr>
      </vt:variant>
      <vt:variant>
        <vt:i4>1245239</vt:i4>
      </vt:variant>
      <vt:variant>
        <vt:i4>841</vt:i4>
      </vt:variant>
      <vt:variant>
        <vt:i4>0</vt:i4>
      </vt:variant>
      <vt:variant>
        <vt:i4>5</vt:i4>
      </vt:variant>
      <vt:variant>
        <vt:lpwstr/>
      </vt:variant>
      <vt:variant>
        <vt:lpwstr>_Toc37434040</vt:lpwstr>
      </vt:variant>
      <vt:variant>
        <vt:i4>1703984</vt:i4>
      </vt:variant>
      <vt:variant>
        <vt:i4>835</vt:i4>
      </vt:variant>
      <vt:variant>
        <vt:i4>0</vt:i4>
      </vt:variant>
      <vt:variant>
        <vt:i4>5</vt:i4>
      </vt:variant>
      <vt:variant>
        <vt:lpwstr/>
      </vt:variant>
      <vt:variant>
        <vt:lpwstr>_Toc37434039</vt:lpwstr>
      </vt:variant>
      <vt:variant>
        <vt:i4>1769520</vt:i4>
      </vt:variant>
      <vt:variant>
        <vt:i4>829</vt:i4>
      </vt:variant>
      <vt:variant>
        <vt:i4>0</vt:i4>
      </vt:variant>
      <vt:variant>
        <vt:i4>5</vt:i4>
      </vt:variant>
      <vt:variant>
        <vt:lpwstr/>
      </vt:variant>
      <vt:variant>
        <vt:lpwstr>_Toc37434038</vt:lpwstr>
      </vt:variant>
      <vt:variant>
        <vt:i4>1310768</vt:i4>
      </vt:variant>
      <vt:variant>
        <vt:i4>823</vt:i4>
      </vt:variant>
      <vt:variant>
        <vt:i4>0</vt:i4>
      </vt:variant>
      <vt:variant>
        <vt:i4>5</vt:i4>
      </vt:variant>
      <vt:variant>
        <vt:lpwstr/>
      </vt:variant>
      <vt:variant>
        <vt:lpwstr>_Toc37434037</vt:lpwstr>
      </vt:variant>
      <vt:variant>
        <vt:i4>1376304</vt:i4>
      </vt:variant>
      <vt:variant>
        <vt:i4>817</vt:i4>
      </vt:variant>
      <vt:variant>
        <vt:i4>0</vt:i4>
      </vt:variant>
      <vt:variant>
        <vt:i4>5</vt:i4>
      </vt:variant>
      <vt:variant>
        <vt:lpwstr/>
      </vt:variant>
      <vt:variant>
        <vt:lpwstr>_Toc37434036</vt:lpwstr>
      </vt:variant>
      <vt:variant>
        <vt:i4>1441840</vt:i4>
      </vt:variant>
      <vt:variant>
        <vt:i4>811</vt:i4>
      </vt:variant>
      <vt:variant>
        <vt:i4>0</vt:i4>
      </vt:variant>
      <vt:variant>
        <vt:i4>5</vt:i4>
      </vt:variant>
      <vt:variant>
        <vt:lpwstr/>
      </vt:variant>
      <vt:variant>
        <vt:lpwstr>_Toc37434035</vt:lpwstr>
      </vt:variant>
      <vt:variant>
        <vt:i4>1507376</vt:i4>
      </vt:variant>
      <vt:variant>
        <vt:i4>805</vt:i4>
      </vt:variant>
      <vt:variant>
        <vt:i4>0</vt:i4>
      </vt:variant>
      <vt:variant>
        <vt:i4>5</vt:i4>
      </vt:variant>
      <vt:variant>
        <vt:lpwstr/>
      </vt:variant>
      <vt:variant>
        <vt:lpwstr>_Toc37434034</vt:lpwstr>
      </vt:variant>
      <vt:variant>
        <vt:i4>1048624</vt:i4>
      </vt:variant>
      <vt:variant>
        <vt:i4>799</vt:i4>
      </vt:variant>
      <vt:variant>
        <vt:i4>0</vt:i4>
      </vt:variant>
      <vt:variant>
        <vt:i4>5</vt:i4>
      </vt:variant>
      <vt:variant>
        <vt:lpwstr/>
      </vt:variant>
      <vt:variant>
        <vt:lpwstr>_Toc37434033</vt:lpwstr>
      </vt:variant>
      <vt:variant>
        <vt:i4>1114160</vt:i4>
      </vt:variant>
      <vt:variant>
        <vt:i4>793</vt:i4>
      </vt:variant>
      <vt:variant>
        <vt:i4>0</vt:i4>
      </vt:variant>
      <vt:variant>
        <vt:i4>5</vt:i4>
      </vt:variant>
      <vt:variant>
        <vt:lpwstr/>
      </vt:variant>
      <vt:variant>
        <vt:lpwstr>_Toc37434032</vt:lpwstr>
      </vt:variant>
      <vt:variant>
        <vt:i4>1179696</vt:i4>
      </vt:variant>
      <vt:variant>
        <vt:i4>787</vt:i4>
      </vt:variant>
      <vt:variant>
        <vt:i4>0</vt:i4>
      </vt:variant>
      <vt:variant>
        <vt:i4>5</vt:i4>
      </vt:variant>
      <vt:variant>
        <vt:lpwstr/>
      </vt:variant>
      <vt:variant>
        <vt:lpwstr>_Toc37434031</vt:lpwstr>
      </vt:variant>
      <vt:variant>
        <vt:i4>1245232</vt:i4>
      </vt:variant>
      <vt:variant>
        <vt:i4>781</vt:i4>
      </vt:variant>
      <vt:variant>
        <vt:i4>0</vt:i4>
      </vt:variant>
      <vt:variant>
        <vt:i4>5</vt:i4>
      </vt:variant>
      <vt:variant>
        <vt:lpwstr/>
      </vt:variant>
      <vt:variant>
        <vt:lpwstr>_Toc37434030</vt:lpwstr>
      </vt:variant>
      <vt:variant>
        <vt:i4>1703985</vt:i4>
      </vt:variant>
      <vt:variant>
        <vt:i4>775</vt:i4>
      </vt:variant>
      <vt:variant>
        <vt:i4>0</vt:i4>
      </vt:variant>
      <vt:variant>
        <vt:i4>5</vt:i4>
      </vt:variant>
      <vt:variant>
        <vt:lpwstr/>
      </vt:variant>
      <vt:variant>
        <vt:lpwstr>_Toc37434029</vt:lpwstr>
      </vt:variant>
      <vt:variant>
        <vt:i4>1769521</vt:i4>
      </vt:variant>
      <vt:variant>
        <vt:i4>769</vt:i4>
      </vt:variant>
      <vt:variant>
        <vt:i4>0</vt:i4>
      </vt:variant>
      <vt:variant>
        <vt:i4>5</vt:i4>
      </vt:variant>
      <vt:variant>
        <vt:lpwstr/>
      </vt:variant>
      <vt:variant>
        <vt:lpwstr>_Toc37434028</vt:lpwstr>
      </vt:variant>
      <vt:variant>
        <vt:i4>1310769</vt:i4>
      </vt:variant>
      <vt:variant>
        <vt:i4>763</vt:i4>
      </vt:variant>
      <vt:variant>
        <vt:i4>0</vt:i4>
      </vt:variant>
      <vt:variant>
        <vt:i4>5</vt:i4>
      </vt:variant>
      <vt:variant>
        <vt:lpwstr/>
      </vt:variant>
      <vt:variant>
        <vt:lpwstr>_Toc37434027</vt:lpwstr>
      </vt:variant>
      <vt:variant>
        <vt:i4>1376305</vt:i4>
      </vt:variant>
      <vt:variant>
        <vt:i4>757</vt:i4>
      </vt:variant>
      <vt:variant>
        <vt:i4>0</vt:i4>
      </vt:variant>
      <vt:variant>
        <vt:i4>5</vt:i4>
      </vt:variant>
      <vt:variant>
        <vt:lpwstr/>
      </vt:variant>
      <vt:variant>
        <vt:lpwstr>_Toc37434026</vt:lpwstr>
      </vt:variant>
      <vt:variant>
        <vt:i4>1441841</vt:i4>
      </vt:variant>
      <vt:variant>
        <vt:i4>751</vt:i4>
      </vt:variant>
      <vt:variant>
        <vt:i4>0</vt:i4>
      </vt:variant>
      <vt:variant>
        <vt:i4>5</vt:i4>
      </vt:variant>
      <vt:variant>
        <vt:lpwstr/>
      </vt:variant>
      <vt:variant>
        <vt:lpwstr>_Toc37434025</vt:lpwstr>
      </vt:variant>
      <vt:variant>
        <vt:i4>1507377</vt:i4>
      </vt:variant>
      <vt:variant>
        <vt:i4>745</vt:i4>
      </vt:variant>
      <vt:variant>
        <vt:i4>0</vt:i4>
      </vt:variant>
      <vt:variant>
        <vt:i4>5</vt:i4>
      </vt:variant>
      <vt:variant>
        <vt:lpwstr/>
      </vt:variant>
      <vt:variant>
        <vt:lpwstr>_Toc37434024</vt:lpwstr>
      </vt:variant>
      <vt:variant>
        <vt:i4>1048625</vt:i4>
      </vt:variant>
      <vt:variant>
        <vt:i4>739</vt:i4>
      </vt:variant>
      <vt:variant>
        <vt:i4>0</vt:i4>
      </vt:variant>
      <vt:variant>
        <vt:i4>5</vt:i4>
      </vt:variant>
      <vt:variant>
        <vt:lpwstr/>
      </vt:variant>
      <vt:variant>
        <vt:lpwstr>_Toc37434023</vt:lpwstr>
      </vt:variant>
      <vt:variant>
        <vt:i4>1114161</vt:i4>
      </vt:variant>
      <vt:variant>
        <vt:i4>733</vt:i4>
      </vt:variant>
      <vt:variant>
        <vt:i4>0</vt:i4>
      </vt:variant>
      <vt:variant>
        <vt:i4>5</vt:i4>
      </vt:variant>
      <vt:variant>
        <vt:lpwstr/>
      </vt:variant>
      <vt:variant>
        <vt:lpwstr>_Toc37434022</vt:lpwstr>
      </vt:variant>
      <vt:variant>
        <vt:i4>1179697</vt:i4>
      </vt:variant>
      <vt:variant>
        <vt:i4>727</vt:i4>
      </vt:variant>
      <vt:variant>
        <vt:i4>0</vt:i4>
      </vt:variant>
      <vt:variant>
        <vt:i4>5</vt:i4>
      </vt:variant>
      <vt:variant>
        <vt:lpwstr/>
      </vt:variant>
      <vt:variant>
        <vt:lpwstr>_Toc37434021</vt:lpwstr>
      </vt:variant>
      <vt:variant>
        <vt:i4>1245233</vt:i4>
      </vt:variant>
      <vt:variant>
        <vt:i4>721</vt:i4>
      </vt:variant>
      <vt:variant>
        <vt:i4>0</vt:i4>
      </vt:variant>
      <vt:variant>
        <vt:i4>5</vt:i4>
      </vt:variant>
      <vt:variant>
        <vt:lpwstr/>
      </vt:variant>
      <vt:variant>
        <vt:lpwstr>_Toc37434020</vt:lpwstr>
      </vt:variant>
      <vt:variant>
        <vt:i4>1703986</vt:i4>
      </vt:variant>
      <vt:variant>
        <vt:i4>715</vt:i4>
      </vt:variant>
      <vt:variant>
        <vt:i4>0</vt:i4>
      </vt:variant>
      <vt:variant>
        <vt:i4>5</vt:i4>
      </vt:variant>
      <vt:variant>
        <vt:lpwstr/>
      </vt:variant>
      <vt:variant>
        <vt:lpwstr>_Toc37434019</vt:lpwstr>
      </vt:variant>
      <vt:variant>
        <vt:i4>1769522</vt:i4>
      </vt:variant>
      <vt:variant>
        <vt:i4>709</vt:i4>
      </vt:variant>
      <vt:variant>
        <vt:i4>0</vt:i4>
      </vt:variant>
      <vt:variant>
        <vt:i4>5</vt:i4>
      </vt:variant>
      <vt:variant>
        <vt:lpwstr/>
      </vt:variant>
      <vt:variant>
        <vt:lpwstr>_Toc37434018</vt:lpwstr>
      </vt:variant>
      <vt:variant>
        <vt:i4>1310770</vt:i4>
      </vt:variant>
      <vt:variant>
        <vt:i4>703</vt:i4>
      </vt:variant>
      <vt:variant>
        <vt:i4>0</vt:i4>
      </vt:variant>
      <vt:variant>
        <vt:i4>5</vt:i4>
      </vt:variant>
      <vt:variant>
        <vt:lpwstr/>
      </vt:variant>
      <vt:variant>
        <vt:lpwstr>_Toc37434017</vt:lpwstr>
      </vt:variant>
      <vt:variant>
        <vt:i4>1376306</vt:i4>
      </vt:variant>
      <vt:variant>
        <vt:i4>697</vt:i4>
      </vt:variant>
      <vt:variant>
        <vt:i4>0</vt:i4>
      </vt:variant>
      <vt:variant>
        <vt:i4>5</vt:i4>
      </vt:variant>
      <vt:variant>
        <vt:lpwstr/>
      </vt:variant>
      <vt:variant>
        <vt:lpwstr>_Toc37434016</vt:lpwstr>
      </vt:variant>
      <vt:variant>
        <vt:i4>1441842</vt:i4>
      </vt:variant>
      <vt:variant>
        <vt:i4>691</vt:i4>
      </vt:variant>
      <vt:variant>
        <vt:i4>0</vt:i4>
      </vt:variant>
      <vt:variant>
        <vt:i4>5</vt:i4>
      </vt:variant>
      <vt:variant>
        <vt:lpwstr/>
      </vt:variant>
      <vt:variant>
        <vt:lpwstr>_Toc37434015</vt:lpwstr>
      </vt:variant>
      <vt:variant>
        <vt:i4>1507378</vt:i4>
      </vt:variant>
      <vt:variant>
        <vt:i4>685</vt:i4>
      </vt:variant>
      <vt:variant>
        <vt:i4>0</vt:i4>
      </vt:variant>
      <vt:variant>
        <vt:i4>5</vt:i4>
      </vt:variant>
      <vt:variant>
        <vt:lpwstr/>
      </vt:variant>
      <vt:variant>
        <vt:lpwstr>_Toc37434014</vt:lpwstr>
      </vt:variant>
      <vt:variant>
        <vt:i4>1048626</vt:i4>
      </vt:variant>
      <vt:variant>
        <vt:i4>679</vt:i4>
      </vt:variant>
      <vt:variant>
        <vt:i4>0</vt:i4>
      </vt:variant>
      <vt:variant>
        <vt:i4>5</vt:i4>
      </vt:variant>
      <vt:variant>
        <vt:lpwstr/>
      </vt:variant>
      <vt:variant>
        <vt:lpwstr>_Toc37434013</vt:lpwstr>
      </vt:variant>
      <vt:variant>
        <vt:i4>1114162</vt:i4>
      </vt:variant>
      <vt:variant>
        <vt:i4>673</vt:i4>
      </vt:variant>
      <vt:variant>
        <vt:i4>0</vt:i4>
      </vt:variant>
      <vt:variant>
        <vt:i4>5</vt:i4>
      </vt:variant>
      <vt:variant>
        <vt:lpwstr/>
      </vt:variant>
      <vt:variant>
        <vt:lpwstr>_Toc37434012</vt:lpwstr>
      </vt:variant>
      <vt:variant>
        <vt:i4>1179698</vt:i4>
      </vt:variant>
      <vt:variant>
        <vt:i4>667</vt:i4>
      </vt:variant>
      <vt:variant>
        <vt:i4>0</vt:i4>
      </vt:variant>
      <vt:variant>
        <vt:i4>5</vt:i4>
      </vt:variant>
      <vt:variant>
        <vt:lpwstr/>
      </vt:variant>
      <vt:variant>
        <vt:lpwstr>_Toc37434011</vt:lpwstr>
      </vt:variant>
      <vt:variant>
        <vt:i4>1245234</vt:i4>
      </vt:variant>
      <vt:variant>
        <vt:i4>661</vt:i4>
      </vt:variant>
      <vt:variant>
        <vt:i4>0</vt:i4>
      </vt:variant>
      <vt:variant>
        <vt:i4>5</vt:i4>
      </vt:variant>
      <vt:variant>
        <vt:lpwstr/>
      </vt:variant>
      <vt:variant>
        <vt:lpwstr>_Toc37434010</vt:lpwstr>
      </vt:variant>
      <vt:variant>
        <vt:i4>1703987</vt:i4>
      </vt:variant>
      <vt:variant>
        <vt:i4>655</vt:i4>
      </vt:variant>
      <vt:variant>
        <vt:i4>0</vt:i4>
      </vt:variant>
      <vt:variant>
        <vt:i4>5</vt:i4>
      </vt:variant>
      <vt:variant>
        <vt:lpwstr/>
      </vt:variant>
      <vt:variant>
        <vt:lpwstr>_Toc37434009</vt:lpwstr>
      </vt:variant>
      <vt:variant>
        <vt:i4>1769523</vt:i4>
      </vt:variant>
      <vt:variant>
        <vt:i4>649</vt:i4>
      </vt:variant>
      <vt:variant>
        <vt:i4>0</vt:i4>
      </vt:variant>
      <vt:variant>
        <vt:i4>5</vt:i4>
      </vt:variant>
      <vt:variant>
        <vt:lpwstr/>
      </vt:variant>
      <vt:variant>
        <vt:lpwstr>_Toc37434008</vt:lpwstr>
      </vt:variant>
      <vt:variant>
        <vt:i4>1310771</vt:i4>
      </vt:variant>
      <vt:variant>
        <vt:i4>643</vt:i4>
      </vt:variant>
      <vt:variant>
        <vt:i4>0</vt:i4>
      </vt:variant>
      <vt:variant>
        <vt:i4>5</vt:i4>
      </vt:variant>
      <vt:variant>
        <vt:lpwstr/>
      </vt:variant>
      <vt:variant>
        <vt:lpwstr>_Toc37434007</vt:lpwstr>
      </vt:variant>
      <vt:variant>
        <vt:i4>1376307</vt:i4>
      </vt:variant>
      <vt:variant>
        <vt:i4>637</vt:i4>
      </vt:variant>
      <vt:variant>
        <vt:i4>0</vt:i4>
      </vt:variant>
      <vt:variant>
        <vt:i4>5</vt:i4>
      </vt:variant>
      <vt:variant>
        <vt:lpwstr/>
      </vt:variant>
      <vt:variant>
        <vt:lpwstr>_Toc37434006</vt:lpwstr>
      </vt:variant>
      <vt:variant>
        <vt:i4>1441843</vt:i4>
      </vt:variant>
      <vt:variant>
        <vt:i4>631</vt:i4>
      </vt:variant>
      <vt:variant>
        <vt:i4>0</vt:i4>
      </vt:variant>
      <vt:variant>
        <vt:i4>5</vt:i4>
      </vt:variant>
      <vt:variant>
        <vt:lpwstr/>
      </vt:variant>
      <vt:variant>
        <vt:lpwstr>_Toc37434005</vt:lpwstr>
      </vt:variant>
      <vt:variant>
        <vt:i4>1507379</vt:i4>
      </vt:variant>
      <vt:variant>
        <vt:i4>625</vt:i4>
      </vt:variant>
      <vt:variant>
        <vt:i4>0</vt:i4>
      </vt:variant>
      <vt:variant>
        <vt:i4>5</vt:i4>
      </vt:variant>
      <vt:variant>
        <vt:lpwstr/>
      </vt:variant>
      <vt:variant>
        <vt:lpwstr>_Toc37434004</vt:lpwstr>
      </vt:variant>
      <vt:variant>
        <vt:i4>1048627</vt:i4>
      </vt:variant>
      <vt:variant>
        <vt:i4>619</vt:i4>
      </vt:variant>
      <vt:variant>
        <vt:i4>0</vt:i4>
      </vt:variant>
      <vt:variant>
        <vt:i4>5</vt:i4>
      </vt:variant>
      <vt:variant>
        <vt:lpwstr/>
      </vt:variant>
      <vt:variant>
        <vt:lpwstr>_Toc37434003</vt:lpwstr>
      </vt:variant>
      <vt:variant>
        <vt:i4>1114163</vt:i4>
      </vt:variant>
      <vt:variant>
        <vt:i4>613</vt:i4>
      </vt:variant>
      <vt:variant>
        <vt:i4>0</vt:i4>
      </vt:variant>
      <vt:variant>
        <vt:i4>5</vt:i4>
      </vt:variant>
      <vt:variant>
        <vt:lpwstr/>
      </vt:variant>
      <vt:variant>
        <vt:lpwstr>_Toc37434002</vt:lpwstr>
      </vt:variant>
      <vt:variant>
        <vt:i4>1179699</vt:i4>
      </vt:variant>
      <vt:variant>
        <vt:i4>607</vt:i4>
      </vt:variant>
      <vt:variant>
        <vt:i4>0</vt:i4>
      </vt:variant>
      <vt:variant>
        <vt:i4>5</vt:i4>
      </vt:variant>
      <vt:variant>
        <vt:lpwstr/>
      </vt:variant>
      <vt:variant>
        <vt:lpwstr>_Toc37434001</vt:lpwstr>
      </vt:variant>
      <vt:variant>
        <vt:i4>1245235</vt:i4>
      </vt:variant>
      <vt:variant>
        <vt:i4>601</vt:i4>
      </vt:variant>
      <vt:variant>
        <vt:i4>0</vt:i4>
      </vt:variant>
      <vt:variant>
        <vt:i4>5</vt:i4>
      </vt:variant>
      <vt:variant>
        <vt:lpwstr/>
      </vt:variant>
      <vt:variant>
        <vt:lpwstr>_Toc37434000</vt:lpwstr>
      </vt:variant>
      <vt:variant>
        <vt:i4>1245245</vt:i4>
      </vt:variant>
      <vt:variant>
        <vt:i4>595</vt:i4>
      </vt:variant>
      <vt:variant>
        <vt:i4>0</vt:i4>
      </vt:variant>
      <vt:variant>
        <vt:i4>5</vt:i4>
      </vt:variant>
      <vt:variant>
        <vt:lpwstr/>
      </vt:variant>
      <vt:variant>
        <vt:lpwstr>_Toc37433999</vt:lpwstr>
      </vt:variant>
      <vt:variant>
        <vt:i4>1179709</vt:i4>
      </vt:variant>
      <vt:variant>
        <vt:i4>589</vt:i4>
      </vt:variant>
      <vt:variant>
        <vt:i4>0</vt:i4>
      </vt:variant>
      <vt:variant>
        <vt:i4>5</vt:i4>
      </vt:variant>
      <vt:variant>
        <vt:lpwstr/>
      </vt:variant>
      <vt:variant>
        <vt:lpwstr>_Toc37433998</vt:lpwstr>
      </vt:variant>
      <vt:variant>
        <vt:i4>1900605</vt:i4>
      </vt:variant>
      <vt:variant>
        <vt:i4>583</vt:i4>
      </vt:variant>
      <vt:variant>
        <vt:i4>0</vt:i4>
      </vt:variant>
      <vt:variant>
        <vt:i4>5</vt:i4>
      </vt:variant>
      <vt:variant>
        <vt:lpwstr/>
      </vt:variant>
      <vt:variant>
        <vt:lpwstr>_Toc37433997</vt:lpwstr>
      </vt:variant>
      <vt:variant>
        <vt:i4>1835069</vt:i4>
      </vt:variant>
      <vt:variant>
        <vt:i4>577</vt:i4>
      </vt:variant>
      <vt:variant>
        <vt:i4>0</vt:i4>
      </vt:variant>
      <vt:variant>
        <vt:i4>5</vt:i4>
      </vt:variant>
      <vt:variant>
        <vt:lpwstr/>
      </vt:variant>
      <vt:variant>
        <vt:lpwstr>_Toc37433996</vt:lpwstr>
      </vt:variant>
      <vt:variant>
        <vt:i4>2031677</vt:i4>
      </vt:variant>
      <vt:variant>
        <vt:i4>571</vt:i4>
      </vt:variant>
      <vt:variant>
        <vt:i4>0</vt:i4>
      </vt:variant>
      <vt:variant>
        <vt:i4>5</vt:i4>
      </vt:variant>
      <vt:variant>
        <vt:lpwstr/>
      </vt:variant>
      <vt:variant>
        <vt:lpwstr>_Toc37433995</vt:lpwstr>
      </vt:variant>
      <vt:variant>
        <vt:i4>1966141</vt:i4>
      </vt:variant>
      <vt:variant>
        <vt:i4>565</vt:i4>
      </vt:variant>
      <vt:variant>
        <vt:i4>0</vt:i4>
      </vt:variant>
      <vt:variant>
        <vt:i4>5</vt:i4>
      </vt:variant>
      <vt:variant>
        <vt:lpwstr/>
      </vt:variant>
      <vt:variant>
        <vt:lpwstr>_Toc37433994</vt:lpwstr>
      </vt:variant>
      <vt:variant>
        <vt:i4>1638461</vt:i4>
      </vt:variant>
      <vt:variant>
        <vt:i4>559</vt:i4>
      </vt:variant>
      <vt:variant>
        <vt:i4>0</vt:i4>
      </vt:variant>
      <vt:variant>
        <vt:i4>5</vt:i4>
      </vt:variant>
      <vt:variant>
        <vt:lpwstr/>
      </vt:variant>
      <vt:variant>
        <vt:lpwstr>_Toc37433993</vt:lpwstr>
      </vt:variant>
      <vt:variant>
        <vt:i4>1572925</vt:i4>
      </vt:variant>
      <vt:variant>
        <vt:i4>553</vt:i4>
      </vt:variant>
      <vt:variant>
        <vt:i4>0</vt:i4>
      </vt:variant>
      <vt:variant>
        <vt:i4>5</vt:i4>
      </vt:variant>
      <vt:variant>
        <vt:lpwstr/>
      </vt:variant>
      <vt:variant>
        <vt:lpwstr>_Toc37433992</vt:lpwstr>
      </vt:variant>
      <vt:variant>
        <vt:i4>1769533</vt:i4>
      </vt:variant>
      <vt:variant>
        <vt:i4>547</vt:i4>
      </vt:variant>
      <vt:variant>
        <vt:i4>0</vt:i4>
      </vt:variant>
      <vt:variant>
        <vt:i4>5</vt:i4>
      </vt:variant>
      <vt:variant>
        <vt:lpwstr/>
      </vt:variant>
      <vt:variant>
        <vt:lpwstr>_Toc37433991</vt:lpwstr>
      </vt:variant>
      <vt:variant>
        <vt:i4>1703997</vt:i4>
      </vt:variant>
      <vt:variant>
        <vt:i4>541</vt:i4>
      </vt:variant>
      <vt:variant>
        <vt:i4>0</vt:i4>
      </vt:variant>
      <vt:variant>
        <vt:i4>5</vt:i4>
      </vt:variant>
      <vt:variant>
        <vt:lpwstr/>
      </vt:variant>
      <vt:variant>
        <vt:lpwstr>_Toc37433990</vt:lpwstr>
      </vt:variant>
      <vt:variant>
        <vt:i4>1245244</vt:i4>
      </vt:variant>
      <vt:variant>
        <vt:i4>535</vt:i4>
      </vt:variant>
      <vt:variant>
        <vt:i4>0</vt:i4>
      </vt:variant>
      <vt:variant>
        <vt:i4>5</vt:i4>
      </vt:variant>
      <vt:variant>
        <vt:lpwstr/>
      </vt:variant>
      <vt:variant>
        <vt:lpwstr>_Toc37433989</vt:lpwstr>
      </vt:variant>
      <vt:variant>
        <vt:i4>1179708</vt:i4>
      </vt:variant>
      <vt:variant>
        <vt:i4>529</vt:i4>
      </vt:variant>
      <vt:variant>
        <vt:i4>0</vt:i4>
      </vt:variant>
      <vt:variant>
        <vt:i4>5</vt:i4>
      </vt:variant>
      <vt:variant>
        <vt:lpwstr/>
      </vt:variant>
      <vt:variant>
        <vt:lpwstr>_Toc37433988</vt:lpwstr>
      </vt:variant>
      <vt:variant>
        <vt:i4>1900604</vt:i4>
      </vt:variant>
      <vt:variant>
        <vt:i4>523</vt:i4>
      </vt:variant>
      <vt:variant>
        <vt:i4>0</vt:i4>
      </vt:variant>
      <vt:variant>
        <vt:i4>5</vt:i4>
      </vt:variant>
      <vt:variant>
        <vt:lpwstr/>
      </vt:variant>
      <vt:variant>
        <vt:lpwstr>_Toc37433987</vt:lpwstr>
      </vt:variant>
      <vt:variant>
        <vt:i4>1835068</vt:i4>
      </vt:variant>
      <vt:variant>
        <vt:i4>517</vt:i4>
      </vt:variant>
      <vt:variant>
        <vt:i4>0</vt:i4>
      </vt:variant>
      <vt:variant>
        <vt:i4>5</vt:i4>
      </vt:variant>
      <vt:variant>
        <vt:lpwstr/>
      </vt:variant>
      <vt:variant>
        <vt:lpwstr>_Toc37433986</vt:lpwstr>
      </vt:variant>
      <vt:variant>
        <vt:i4>2031676</vt:i4>
      </vt:variant>
      <vt:variant>
        <vt:i4>511</vt:i4>
      </vt:variant>
      <vt:variant>
        <vt:i4>0</vt:i4>
      </vt:variant>
      <vt:variant>
        <vt:i4>5</vt:i4>
      </vt:variant>
      <vt:variant>
        <vt:lpwstr/>
      </vt:variant>
      <vt:variant>
        <vt:lpwstr>_Toc37433985</vt:lpwstr>
      </vt:variant>
      <vt:variant>
        <vt:i4>1966140</vt:i4>
      </vt:variant>
      <vt:variant>
        <vt:i4>505</vt:i4>
      </vt:variant>
      <vt:variant>
        <vt:i4>0</vt:i4>
      </vt:variant>
      <vt:variant>
        <vt:i4>5</vt:i4>
      </vt:variant>
      <vt:variant>
        <vt:lpwstr/>
      </vt:variant>
      <vt:variant>
        <vt:lpwstr>_Toc37433984</vt:lpwstr>
      </vt:variant>
      <vt:variant>
        <vt:i4>1638460</vt:i4>
      </vt:variant>
      <vt:variant>
        <vt:i4>499</vt:i4>
      </vt:variant>
      <vt:variant>
        <vt:i4>0</vt:i4>
      </vt:variant>
      <vt:variant>
        <vt:i4>5</vt:i4>
      </vt:variant>
      <vt:variant>
        <vt:lpwstr/>
      </vt:variant>
      <vt:variant>
        <vt:lpwstr>_Toc37433983</vt:lpwstr>
      </vt:variant>
      <vt:variant>
        <vt:i4>1572924</vt:i4>
      </vt:variant>
      <vt:variant>
        <vt:i4>493</vt:i4>
      </vt:variant>
      <vt:variant>
        <vt:i4>0</vt:i4>
      </vt:variant>
      <vt:variant>
        <vt:i4>5</vt:i4>
      </vt:variant>
      <vt:variant>
        <vt:lpwstr/>
      </vt:variant>
      <vt:variant>
        <vt:lpwstr>_Toc37433982</vt:lpwstr>
      </vt:variant>
      <vt:variant>
        <vt:i4>1769532</vt:i4>
      </vt:variant>
      <vt:variant>
        <vt:i4>487</vt:i4>
      </vt:variant>
      <vt:variant>
        <vt:i4>0</vt:i4>
      </vt:variant>
      <vt:variant>
        <vt:i4>5</vt:i4>
      </vt:variant>
      <vt:variant>
        <vt:lpwstr/>
      </vt:variant>
      <vt:variant>
        <vt:lpwstr>_Toc37433981</vt:lpwstr>
      </vt:variant>
      <vt:variant>
        <vt:i4>1703996</vt:i4>
      </vt:variant>
      <vt:variant>
        <vt:i4>481</vt:i4>
      </vt:variant>
      <vt:variant>
        <vt:i4>0</vt:i4>
      </vt:variant>
      <vt:variant>
        <vt:i4>5</vt:i4>
      </vt:variant>
      <vt:variant>
        <vt:lpwstr/>
      </vt:variant>
      <vt:variant>
        <vt:lpwstr>_Toc37433980</vt:lpwstr>
      </vt:variant>
      <vt:variant>
        <vt:i4>1245235</vt:i4>
      </vt:variant>
      <vt:variant>
        <vt:i4>475</vt:i4>
      </vt:variant>
      <vt:variant>
        <vt:i4>0</vt:i4>
      </vt:variant>
      <vt:variant>
        <vt:i4>5</vt:i4>
      </vt:variant>
      <vt:variant>
        <vt:lpwstr/>
      </vt:variant>
      <vt:variant>
        <vt:lpwstr>_Toc37433979</vt:lpwstr>
      </vt:variant>
      <vt:variant>
        <vt:i4>1179699</vt:i4>
      </vt:variant>
      <vt:variant>
        <vt:i4>469</vt:i4>
      </vt:variant>
      <vt:variant>
        <vt:i4>0</vt:i4>
      </vt:variant>
      <vt:variant>
        <vt:i4>5</vt:i4>
      </vt:variant>
      <vt:variant>
        <vt:lpwstr/>
      </vt:variant>
      <vt:variant>
        <vt:lpwstr>_Toc37433978</vt:lpwstr>
      </vt:variant>
      <vt:variant>
        <vt:i4>1900595</vt:i4>
      </vt:variant>
      <vt:variant>
        <vt:i4>463</vt:i4>
      </vt:variant>
      <vt:variant>
        <vt:i4>0</vt:i4>
      </vt:variant>
      <vt:variant>
        <vt:i4>5</vt:i4>
      </vt:variant>
      <vt:variant>
        <vt:lpwstr/>
      </vt:variant>
      <vt:variant>
        <vt:lpwstr>_Toc37433977</vt:lpwstr>
      </vt:variant>
      <vt:variant>
        <vt:i4>1835059</vt:i4>
      </vt:variant>
      <vt:variant>
        <vt:i4>457</vt:i4>
      </vt:variant>
      <vt:variant>
        <vt:i4>0</vt:i4>
      </vt:variant>
      <vt:variant>
        <vt:i4>5</vt:i4>
      </vt:variant>
      <vt:variant>
        <vt:lpwstr/>
      </vt:variant>
      <vt:variant>
        <vt:lpwstr>_Toc37433976</vt:lpwstr>
      </vt:variant>
      <vt:variant>
        <vt:i4>2031667</vt:i4>
      </vt:variant>
      <vt:variant>
        <vt:i4>451</vt:i4>
      </vt:variant>
      <vt:variant>
        <vt:i4>0</vt:i4>
      </vt:variant>
      <vt:variant>
        <vt:i4>5</vt:i4>
      </vt:variant>
      <vt:variant>
        <vt:lpwstr/>
      </vt:variant>
      <vt:variant>
        <vt:lpwstr>_Toc37433975</vt:lpwstr>
      </vt:variant>
      <vt:variant>
        <vt:i4>1966131</vt:i4>
      </vt:variant>
      <vt:variant>
        <vt:i4>445</vt:i4>
      </vt:variant>
      <vt:variant>
        <vt:i4>0</vt:i4>
      </vt:variant>
      <vt:variant>
        <vt:i4>5</vt:i4>
      </vt:variant>
      <vt:variant>
        <vt:lpwstr/>
      </vt:variant>
      <vt:variant>
        <vt:lpwstr>_Toc37433974</vt:lpwstr>
      </vt:variant>
      <vt:variant>
        <vt:i4>1638451</vt:i4>
      </vt:variant>
      <vt:variant>
        <vt:i4>439</vt:i4>
      </vt:variant>
      <vt:variant>
        <vt:i4>0</vt:i4>
      </vt:variant>
      <vt:variant>
        <vt:i4>5</vt:i4>
      </vt:variant>
      <vt:variant>
        <vt:lpwstr/>
      </vt:variant>
      <vt:variant>
        <vt:lpwstr>_Toc37433973</vt:lpwstr>
      </vt:variant>
      <vt:variant>
        <vt:i4>1572915</vt:i4>
      </vt:variant>
      <vt:variant>
        <vt:i4>433</vt:i4>
      </vt:variant>
      <vt:variant>
        <vt:i4>0</vt:i4>
      </vt:variant>
      <vt:variant>
        <vt:i4>5</vt:i4>
      </vt:variant>
      <vt:variant>
        <vt:lpwstr/>
      </vt:variant>
      <vt:variant>
        <vt:lpwstr>_Toc37433972</vt:lpwstr>
      </vt:variant>
      <vt:variant>
        <vt:i4>1769523</vt:i4>
      </vt:variant>
      <vt:variant>
        <vt:i4>427</vt:i4>
      </vt:variant>
      <vt:variant>
        <vt:i4>0</vt:i4>
      </vt:variant>
      <vt:variant>
        <vt:i4>5</vt:i4>
      </vt:variant>
      <vt:variant>
        <vt:lpwstr/>
      </vt:variant>
      <vt:variant>
        <vt:lpwstr>_Toc37433971</vt:lpwstr>
      </vt:variant>
      <vt:variant>
        <vt:i4>1703987</vt:i4>
      </vt:variant>
      <vt:variant>
        <vt:i4>421</vt:i4>
      </vt:variant>
      <vt:variant>
        <vt:i4>0</vt:i4>
      </vt:variant>
      <vt:variant>
        <vt:i4>5</vt:i4>
      </vt:variant>
      <vt:variant>
        <vt:lpwstr/>
      </vt:variant>
      <vt:variant>
        <vt:lpwstr>_Toc37433970</vt:lpwstr>
      </vt:variant>
      <vt:variant>
        <vt:i4>1245234</vt:i4>
      </vt:variant>
      <vt:variant>
        <vt:i4>415</vt:i4>
      </vt:variant>
      <vt:variant>
        <vt:i4>0</vt:i4>
      </vt:variant>
      <vt:variant>
        <vt:i4>5</vt:i4>
      </vt:variant>
      <vt:variant>
        <vt:lpwstr/>
      </vt:variant>
      <vt:variant>
        <vt:lpwstr>_Toc37433969</vt:lpwstr>
      </vt:variant>
      <vt:variant>
        <vt:i4>1179698</vt:i4>
      </vt:variant>
      <vt:variant>
        <vt:i4>409</vt:i4>
      </vt:variant>
      <vt:variant>
        <vt:i4>0</vt:i4>
      </vt:variant>
      <vt:variant>
        <vt:i4>5</vt:i4>
      </vt:variant>
      <vt:variant>
        <vt:lpwstr/>
      </vt:variant>
      <vt:variant>
        <vt:lpwstr>_Toc37433968</vt:lpwstr>
      </vt:variant>
      <vt:variant>
        <vt:i4>1900594</vt:i4>
      </vt:variant>
      <vt:variant>
        <vt:i4>403</vt:i4>
      </vt:variant>
      <vt:variant>
        <vt:i4>0</vt:i4>
      </vt:variant>
      <vt:variant>
        <vt:i4>5</vt:i4>
      </vt:variant>
      <vt:variant>
        <vt:lpwstr/>
      </vt:variant>
      <vt:variant>
        <vt:lpwstr>_Toc37433967</vt:lpwstr>
      </vt:variant>
      <vt:variant>
        <vt:i4>1835058</vt:i4>
      </vt:variant>
      <vt:variant>
        <vt:i4>397</vt:i4>
      </vt:variant>
      <vt:variant>
        <vt:i4>0</vt:i4>
      </vt:variant>
      <vt:variant>
        <vt:i4>5</vt:i4>
      </vt:variant>
      <vt:variant>
        <vt:lpwstr/>
      </vt:variant>
      <vt:variant>
        <vt:lpwstr>_Toc37433966</vt:lpwstr>
      </vt:variant>
      <vt:variant>
        <vt:i4>2031666</vt:i4>
      </vt:variant>
      <vt:variant>
        <vt:i4>391</vt:i4>
      </vt:variant>
      <vt:variant>
        <vt:i4>0</vt:i4>
      </vt:variant>
      <vt:variant>
        <vt:i4>5</vt:i4>
      </vt:variant>
      <vt:variant>
        <vt:lpwstr/>
      </vt:variant>
      <vt:variant>
        <vt:lpwstr>_Toc37433965</vt:lpwstr>
      </vt:variant>
      <vt:variant>
        <vt:i4>1966130</vt:i4>
      </vt:variant>
      <vt:variant>
        <vt:i4>385</vt:i4>
      </vt:variant>
      <vt:variant>
        <vt:i4>0</vt:i4>
      </vt:variant>
      <vt:variant>
        <vt:i4>5</vt:i4>
      </vt:variant>
      <vt:variant>
        <vt:lpwstr/>
      </vt:variant>
      <vt:variant>
        <vt:lpwstr>_Toc37433964</vt:lpwstr>
      </vt:variant>
      <vt:variant>
        <vt:i4>1638450</vt:i4>
      </vt:variant>
      <vt:variant>
        <vt:i4>379</vt:i4>
      </vt:variant>
      <vt:variant>
        <vt:i4>0</vt:i4>
      </vt:variant>
      <vt:variant>
        <vt:i4>5</vt:i4>
      </vt:variant>
      <vt:variant>
        <vt:lpwstr/>
      </vt:variant>
      <vt:variant>
        <vt:lpwstr>_Toc37433963</vt:lpwstr>
      </vt:variant>
      <vt:variant>
        <vt:i4>1572914</vt:i4>
      </vt:variant>
      <vt:variant>
        <vt:i4>373</vt:i4>
      </vt:variant>
      <vt:variant>
        <vt:i4>0</vt:i4>
      </vt:variant>
      <vt:variant>
        <vt:i4>5</vt:i4>
      </vt:variant>
      <vt:variant>
        <vt:lpwstr/>
      </vt:variant>
      <vt:variant>
        <vt:lpwstr>_Toc37433962</vt:lpwstr>
      </vt:variant>
      <vt:variant>
        <vt:i4>1769522</vt:i4>
      </vt:variant>
      <vt:variant>
        <vt:i4>367</vt:i4>
      </vt:variant>
      <vt:variant>
        <vt:i4>0</vt:i4>
      </vt:variant>
      <vt:variant>
        <vt:i4>5</vt:i4>
      </vt:variant>
      <vt:variant>
        <vt:lpwstr/>
      </vt:variant>
      <vt:variant>
        <vt:lpwstr>_Toc37433961</vt:lpwstr>
      </vt:variant>
      <vt:variant>
        <vt:i4>1703986</vt:i4>
      </vt:variant>
      <vt:variant>
        <vt:i4>361</vt:i4>
      </vt:variant>
      <vt:variant>
        <vt:i4>0</vt:i4>
      </vt:variant>
      <vt:variant>
        <vt:i4>5</vt:i4>
      </vt:variant>
      <vt:variant>
        <vt:lpwstr/>
      </vt:variant>
      <vt:variant>
        <vt:lpwstr>_Toc37433960</vt:lpwstr>
      </vt:variant>
      <vt:variant>
        <vt:i4>1245233</vt:i4>
      </vt:variant>
      <vt:variant>
        <vt:i4>355</vt:i4>
      </vt:variant>
      <vt:variant>
        <vt:i4>0</vt:i4>
      </vt:variant>
      <vt:variant>
        <vt:i4>5</vt:i4>
      </vt:variant>
      <vt:variant>
        <vt:lpwstr/>
      </vt:variant>
      <vt:variant>
        <vt:lpwstr>_Toc37433959</vt:lpwstr>
      </vt:variant>
      <vt:variant>
        <vt:i4>1179697</vt:i4>
      </vt:variant>
      <vt:variant>
        <vt:i4>349</vt:i4>
      </vt:variant>
      <vt:variant>
        <vt:i4>0</vt:i4>
      </vt:variant>
      <vt:variant>
        <vt:i4>5</vt:i4>
      </vt:variant>
      <vt:variant>
        <vt:lpwstr/>
      </vt:variant>
      <vt:variant>
        <vt:lpwstr>_Toc37433958</vt:lpwstr>
      </vt:variant>
      <vt:variant>
        <vt:i4>1900593</vt:i4>
      </vt:variant>
      <vt:variant>
        <vt:i4>343</vt:i4>
      </vt:variant>
      <vt:variant>
        <vt:i4>0</vt:i4>
      </vt:variant>
      <vt:variant>
        <vt:i4>5</vt:i4>
      </vt:variant>
      <vt:variant>
        <vt:lpwstr/>
      </vt:variant>
      <vt:variant>
        <vt:lpwstr>_Toc37433957</vt:lpwstr>
      </vt:variant>
      <vt:variant>
        <vt:i4>1835057</vt:i4>
      </vt:variant>
      <vt:variant>
        <vt:i4>337</vt:i4>
      </vt:variant>
      <vt:variant>
        <vt:i4>0</vt:i4>
      </vt:variant>
      <vt:variant>
        <vt:i4>5</vt:i4>
      </vt:variant>
      <vt:variant>
        <vt:lpwstr/>
      </vt:variant>
      <vt:variant>
        <vt:lpwstr>_Toc37433956</vt:lpwstr>
      </vt:variant>
      <vt:variant>
        <vt:i4>2031665</vt:i4>
      </vt:variant>
      <vt:variant>
        <vt:i4>331</vt:i4>
      </vt:variant>
      <vt:variant>
        <vt:i4>0</vt:i4>
      </vt:variant>
      <vt:variant>
        <vt:i4>5</vt:i4>
      </vt:variant>
      <vt:variant>
        <vt:lpwstr/>
      </vt:variant>
      <vt:variant>
        <vt:lpwstr>_Toc37433955</vt:lpwstr>
      </vt:variant>
      <vt:variant>
        <vt:i4>1966129</vt:i4>
      </vt:variant>
      <vt:variant>
        <vt:i4>325</vt:i4>
      </vt:variant>
      <vt:variant>
        <vt:i4>0</vt:i4>
      </vt:variant>
      <vt:variant>
        <vt:i4>5</vt:i4>
      </vt:variant>
      <vt:variant>
        <vt:lpwstr/>
      </vt:variant>
      <vt:variant>
        <vt:lpwstr>_Toc37433954</vt:lpwstr>
      </vt:variant>
      <vt:variant>
        <vt:i4>1638449</vt:i4>
      </vt:variant>
      <vt:variant>
        <vt:i4>319</vt:i4>
      </vt:variant>
      <vt:variant>
        <vt:i4>0</vt:i4>
      </vt:variant>
      <vt:variant>
        <vt:i4>5</vt:i4>
      </vt:variant>
      <vt:variant>
        <vt:lpwstr/>
      </vt:variant>
      <vt:variant>
        <vt:lpwstr>_Toc37433953</vt:lpwstr>
      </vt:variant>
      <vt:variant>
        <vt:i4>1572913</vt:i4>
      </vt:variant>
      <vt:variant>
        <vt:i4>313</vt:i4>
      </vt:variant>
      <vt:variant>
        <vt:i4>0</vt:i4>
      </vt:variant>
      <vt:variant>
        <vt:i4>5</vt:i4>
      </vt:variant>
      <vt:variant>
        <vt:lpwstr/>
      </vt:variant>
      <vt:variant>
        <vt:lpwstr>_Toc37433952</vt:lpwstr>
      </vt:variant>
      <vt:variant>
        <vt:i4>1769521</vt:i4>
      </vt:variant>
      <vt:variant>
        <vt:i4>307</vt:i4>
      </vt:variant>
      <vt:variant>
        <vt:i4>0</vt:i4>
      </vt:variant>
      <vt:variant>
        <vt:i4>5</vt:i4>
      </vt:variant>
      <vt:variant>
        <vt:lpwstr/>
      </vt:variant>
      <vt:variant>
        <vt:lpwstr>_Toc37433951</vt:lpwstr>
      </vt:variant>
      <vt:variant>
        <vt:i4>1703985</vt:i4>
      </vt:variant>
      <vt:variant>
        <vt:i4>301</vt:i4>
      </vt:variant>
      <vt:variant>
        <vt:i4>0</vt:i4>
      </vt:variant>
      <vt:variant>
        <vt:i4>5</vt:i4>
      </vt:variant>
      <vt:variant>
        <vt:lpwstr/>
      </vt:variant>
      <vt:variant>
        <vt:lpwstr>_Toc37433950</vt:lpwstr>
      </vt:variant>
      <vt:variant>
        <vt:i4>1245232</vt:i4>
      </vt:variant>
      <vt:variant>
        <vt:i4>295</vt:i4>
      </vt:variant>
      <vt:variant>
        <vt:i4>0</vt:i4>
      </vt:variant>
      <vt:variant>
        <vt:i4>5</vt:i4>
      </vt:variant>
      <vt:variant>
        <vt:lpwstr/>
      </vt:variant>
      <vt:variant>
        <vt:lpwstr>_Toc37433949</vt:lpwstr>
      </vt:variant>
      <vt:variant>
        <vt:i4>1179696</vt:i4>
      </vt:variant>
      <vt:variant>
        <vt:i4>289</vt:i4>
      </vt:variant>
      <vt:variant>
        <vt:i4>0</vt:i4>
      </vt:variant>
      <vt:variant>
        <vt:i4>5</vt:i4>
      </vt:variant>
      <vt:variant>
        <vt:lpwstr/>
      </vt:variant>
      <vt:variant>
        <vt:lpwstr>_Toc37433948</vt:lpwstr>
      </vt:variant>
      <vt:variant>
        <vt:i4>1900592</vt:i4>
      </vt:variant>
      <vt:variant>
        <vt:i4>283</vt:i4>
      </vt:variant>
      <vt:variant>
        <vt:i4>0</vt:i4>
      </vt:variant>
      <vt:variant>
        <vt:i4>5</vt:i4>
      </vt:variant>
      <vt:variant>
        <vt:lpwstr/>
      </vt:variant>
      <vt:variant>
        <vt:lpwstr>_Toc37433947</vt:lpwstr>
      </vt:variant>
      <vt:variant>
        <vt:i4>1835056</vt:i4>
      </vt:variant>
      <vt:variant>
        <vt:i4>277</vt:i4>
      </vt:variant>
      <vt:variant>
        <vt:i4>0</vt:i4>
      </vt:variant>
      <vt:variant>
        <vt:i4>5</vt:i4>
      </vt:variant>
      <vt:variant>
        <vt:lpwstr/>
      </vt:variant>
      <vt:variant>
        <vt:lpwstr>_Toc37433946</vt:lpwstr>
      </vt:variant>
      <vt:variant>
        <vt:i4>2031664</vt:i4>
      </vt:variant>
      <vt:variant>
        <vt:i4>271</vt:i4>
      </vt:variant>
      <vt:variant>
        <vt:i4>0</vt:i4>
      </vt:variant>
      <vt:variant>
        <vt:i4>5</vt:i4>
      </vt:variant>
      <vt:variant>
        <vt:lpwstr/>
      </vt:variant>
      <vt:variant>
        <vt:lpwstr>_Toc37433945</vt:lpwstr>
      </vt:variant>
      <vt:variant>
        <vt:i4>1966128</vt:i4>
      </vt:variant>
      <vt:variant>
        <vt:i4>265</vt:i4>
      </vt:variant>
      <vt:variant>
        <vt:i4>0</vt:i4>
      </vt:variant>
      <vt:variant>
        <vt:i4>5</vt:i4>
      </vt:variant>
      <vt:variant>
        <vt:lpwstr/>
      </vt:variant>
      <vt:variant>
        <vt:lpwstr>_Toc37433944</vt:lpwstr>
      </vt:variant>
      <vt:variant>
        <vt:i4>1638448</vt:i4>
      </vt:variant>
      <vt:variant>
        <vt:i4>259</vt:i4>
      </vt:variant>
      <vt:variant>
        <vt:i4>0</vt:i4>
      </vt:variant>
      <vt:variant>
        <vt:i4>5</vt:i4>
      </vt:variant>
      <vt:variant>
        <vt:lpwstr/>
      </vt:variant>
      <vt:variant>
        <vt:lpwstr>_Toc37433943</vt:lpwstr>
      </vt:variant>
      <vt:variant>
        <vt:i4>1572912</vt:i4>
      </vt:variant>
      <vt:variant>
        <vt:i4>253</vt:i4>
      </vt:variant>
      <vt:variant>
        <vt:i4>0</vt:i4>
      </vt:variant>
      <vt:variant>
        <vt:i4>5</vt:i4>
      </vt:variant>
      <vt:variant>
        <vt:lpwstr/>
      </vt:variant>
      <vt:variant>
        <vt:lpwstr>_Toc37433942</vt:lpwstr>
      </vt:variant>
      <vt:variant>
        <vt:i4>1769520</vt:i4>
      </vt:variant>
      <vt:variant>
        <vt:i4>247</vt:i4>
      </vt:variant>
      <vt:variant>
        <vt:i4>0</vt:i4>
      </vt:variant>
      <vt:variant>
        <vt:i4>5</vt:i4>
      </vt:variant>
      <vt:variant>
        <vt:lpwstr/>
      </vt:variant>
      <vt:variant>
        <vt:lpwstr>_Toc37433941</vt:lpwstr>
      </vt:variant>
      <vt:variant>
        <vt:i4>1703984</vt:i4>
      </vt:variant>
      <vt:variant>
        <vt:i4>241</vt:i4>
      </vt:variant>
      <vt:variant>
        <vt:i4>0</vt:i4>
      </vt:variant>
      <vt:variant>
        <vt:i4>5</vt:i4>
      </vt:variant>
      <vt:variant>
        <vt:lpwstr/>
      </vt:variant>
      <vt:variant>
        <vt:lpwstr>_Toc37433940</vt:lpwstr>
      </vt:variant>
      <vt:variant>
        <vt:i4>1245239</vt:i4>
      </vt:variant>
      <vt:variant>
        <vt:i4>235</vt:i4>
      </vt:variant>
      <vt:variant>
        <vt:i4>0</vt:i4>
      </vt:variant>
      <vt:variant>
        <vt:i4>5</vt:i4>
      </vt:variant>
      <vt:variant>
        <vt:lpwstr/>
      </vt:variant>
      <vt:variant>
        <vt:lpwstr>_Toc37433939</vt:lpwstr>
      </vt:variant>
      <vt:variant>
        <vt:i4>1179703</vt:i4>
      </vt:variant>
      <vt:variant>
        <vt:i4>229</vt:i4>
      </vt:variant>
      <vt:variant>
        <vt:i4>0</vt:i4>
      </vt:variant>
      <vt:variant>
        <vt:i4>5</vt:i4>
      </vt:variant>
      <vt:variant>
        <vt:lpwstr/>
      </vt:variant>
      <vt:variant>
        <vt:lpwstr>_Toc37433938</vt:lpwstr>
      </vt:variant>
      <vt:variant>
        <vt:i4>1900599</vt:i4>
      </vt:variant>
      <vt:variant>
        <vt:i4>223</vt:i4>
      </vt:variant>
      <vt:variant>
        <vt:i4>0</vt:i4>
      </vt:variant>
      <vt:variant>
        <vt:i4>5</vt:i4>
      </vt:variant>
      <vt:variant>
        <vt:lpwstr/>
      </vt:variant>
      <vt:variant>
        <vt:lpwstr>_Toc37433937</vt:lpwstr>
      </vt:variant>
      <vt:variant>
        <vt:i4>1835063</vt:i4>
      </vt:variant>
      <vt:variant>
        <vt:i4>217</vt:i4>
      </vt:variant>
      <vt:variant>
        <vt:i4>0</vt:i4>
      </vt:variant>
      <vt:variant>
        <vt:i4>5</vt:i4>
      </vt:variant>
      <vt:variant>
        <vt:lpwstr/>
      </vt:variant>
      <vt:variant>
        <vt:lpwstr>_Toc37433936</vt:lpwstr>
      </vt:variant>
      <vt:variant>
        <vt:i4>2031671</vt:i4>
      </vt:variant>
      <vt:variant>
        <vt:i4>211</vt:i4>
      </vt:variant>
      <vt:variant>
        <vt:i4>0</vt:i4>
      </vt:variant>
      <vt:variant>
        <vt:i4>5</vt:i4>
      </vt:variant>
      <vt:variant>
        <vt:lpwstr/>
      </vt:variant>
      <vt:variant>
        <vt:lpwstr>_Toc37433935</vt:lpwstr>
      </vt:variant>
      <vt:variant>
        <vt:i4>1966135</vt:i4>
      </vt:variant>
      <vt:variant>
        <vt:i4>205</vt:i4>
      </vt:variant>
      <vt:variant>
        <vt:i4>0</vt:i4>
      </vt:variant>
      <vt:variant>
        <vt:i4>5</vt:i4>
      </vt:variant>
      <vt:variant>
        <vt:lpwstr/>
      </vt:variant>
      <vt:variant>
        <vt:lpwstr>_Toc37433934</vt:lpwstr>
      </vt:variant>
      <vt:variant>
        <vt:i4>1638455</vt:i4>
      </vt:variant>
      <vt:variant>
        <vt:i4>199</vt:i4>
      </vt:variant>
      <vt:variant>
        <vt:i4>0</vt:i4>
      </vt:variant>
      <vt:variant>
        <vt:i4>5</vt:i4>
      </vt:variant>
      <vt:variant>
        <vt:lpwstr/>
      </vt:variant>
      <vt:variant>
        <vt:lpwstr>_Toc37433933</vt:lpwstr>
      </vt:variant>
      <vt:variant>
        <vt:i4>1572919</vt:i4>
      </vt:variant>
      <vt:variant>
        <vt:i4>193</vt:i4>
      </vt:variant>
      <vt:variant>
        <vt:i4>0</vt:i4>
      </vt:variant>
      <vt:variant>
        <vt:i4>5</vt:i4>
      </vt:variant>
      <vt:variant>
        <vt:lpwstr/>
      </vt:variant>
      <vt:variant>
        <vt:lpwstr>_Toc37433932</vt:lpwstr>
      </vt:variant>
      <vt:variant>
        <vt:i4>1769527</vt:i4>
      </vt:variant>
      <vt:variant>
        <vt:i4>187</vt:i4>
      </vt:variant>
      <vt:variant>
        <vt:i4>0</vt:i4>
      </vt:variant>
      <vt:variant>
        <vt:i4>5</vt:i4>
      </vt:variant>
      <vt:variant>
        <vt:lpwstr/>
      </vt:variant>
      <vt:variant>
        <vt:lpwstr>_Toc37433931</vt:lpwstr>
      </vt:variant>
      <vt:variant>
        <vt:i4>1703991</vt:i4>
      </vt:variant>
      <vt:variant>
        <vt:i4>181</vt:i4>
      </vt:variant>
      <vt:variant>
        <vt:i4>0</vt:i4>
      </vt:variant>
      <vt:variant>
        <vt:i4>5</vt:i4>
      </vt:variant>
      <vt:variant>
        <vt:lpwstr/>
      </vt:variant>
      <vt:variant>
        <vt:lpwstr>_Toc37433930</vt:lpwstr>
      </vt:variant>
      <vt:variant>
        <vt:i4>1245238</vt:i4>
      </vt:variant>
      <vt:variant>
        <vt:i4>175</vt:i4>
      </vt:variant>
      <vt:variant>
        <vt:i4>0</vt:i4>
      </vt:variant>
      <vt:variant>
        <vt:i4>5</vt:i4>
      </vt:variant>
      <vt:variant>
        <vt:lpwstr/>
      </vt:variant>
      <vt:variant>
        <vt:lpwstr>_Toc37433929</vt:lpwstr>
      </vt:variant>
      <vt:variant>
        <vt:i4>1179702</vt:i4>
      </vt:variant>
      <vt:variant>
        <vt:i4>169</vt:i4>
      </vt:variant>
      <vt:variant>
        <vt:i4>0</vt:i4>
      </vt:variant>
      <vt:variant>
        <vt:i4>5</vt:i4>
      </vt:variant>
      <vt:variant>
        <vt:lpwstr/>
      </vt:variant>
      <vt:variant>
        <vt:lpwstr>_Toc37433928</vt:lpwstr>
      </vt:variant>
      <vt:variant>
        <vt:i4>1900598</vt:i4>
      </vt:variant>
      <vt:variant>
        <vt:i4>163</vt:i4>
      </vt:variant>
      <vt:variant>
        <vt:i4>0</vt:i4>
      </vt:variant>
      <vt:variant>
        <vt:i4>5</vt:i4>
      </vt:variant>
      <vt:variant>
        <vt:lpwstr/>
      </vt:variant>
      <vt:variant>
        <vt:lpwstr>_Toc37433927</vt:lpwstr>
      </vt:variant>
      <vt:variant>
        <vt:i4>1835062</vt:i4>
      </vt:variant>
      <vt:variant>
        <vt:i4>157</vt:i4>
      </vt:variant>
      <vt:variant>
        <vt:i4>0</vt:i4>
      </vt:variant>
      <vt:variant>
        <vt:i4>5</vt:i4>
      </vt:variant>
      <vt:variant>
        <vt:lpwstr/>
      </vt:variant>
      <vt:variant>
        <vt:lpwstr>_Toc37433926</vt:lpwstr>
      </vt:variant>
      <vt:variant>
        <vt:i4>2031670</vt:i4>
      </vt:variant>
      <vt:variant>
        <vt:i4>151</vt:i4>
      </vt:variant>
      <vt:variant>
        <vt:i4>0</vt:i4>
      </vt:variant>
      <vt:variant>
        <vt:i4>5</vt:i4>
      </vt:variant>
      <vt:variant>
        <vt:lpwstr/>
      </vt:variant>
      <vt:variant>
        <vt:lpwstr>_Toc37433925</vt:lpwstr>
      </vt:variant>
      <vt:variant>
        <vt:i4>1966134</vt:i4>
      </vt:variant>
      <vt:variant>
        <vt:i4>145</vt:i4>
      </vt:variant>
      <vt:variant>
        <vt:i4>0</vt:i4>
      </vt:variant>
      <vt:variant>
        <vt:i4>5</vt:i4>
      </vt:variant>
      <vt:variant>
        <vt:lpwstr/>
      </vt:variant>
      <vt:variant>
        <vt:lpwstr>_Toc37433924</vt:lpwstr>
      </vt:variant>
      <vt:variant>
        <vt:i4>1638454</vt:i4>
      </vt:variant>
      <vt:variant>
        <vt:i4>139</vt:i4>
      </vt:variant>
      <vt:variant>
        <vt:i4>0</vt:i4>
      </vt:variant>
      <vt:variant>
        <vt:i4>5</vt:i4>
      </vt:variant>
      <vt:variant>
        <vt:lpwstr/>
      </vt:variant>
      <vt:variant>
        <vt:lpwstr>_Toc37433923</vt:lpwstr>
      </vt:variant>
      <vt:variant>
        <vt:i4>1572918</vt:i4>
      </vt:variant>
      <vt:variant>
        <vt:i4>133</vt:i4>
      </vt:variant>
      <vt:variant>
        <vt:i4>0</vt:i4>
      </vt:variant>
      <vt:variant>
        <vt:i4>5</vt:i4>
      </vt:variant>
      <vt:variant>
        <vt:lpwstr/>
      </vt:variant>
      <vt:variant>
        <vt:lpwstr>_Toc37433922</vt:lpwstr>
      </vt:variant>
      <vt:variant>
        <vt:i4>1769526</vt:i4>
      </vt:variant>
      <vt:variant>
        <vt:i4>127</vt:i4>
      </vt:variant>
      <vt:variant>
        <vt:i4>0</vt:i4>
      </vt:variant>
      <vt:variant>
        <vt:i4>5</vt:i4>
      </vt:variant>
      <vt:variant>
        <vt:lpwstr/>
      </vt:variant>
      <vt:variant>
        <vt:lpwstr>_Toc37433921</vt:lpwstr>
      </vt:variant>
      <vt:variant>
        <vt:i4>1703990</vt:i4>
      </vt:variant>
      <vt:variant>
        <vt:i4>121</vt:i4>
      </vt:variant>
      <vt:variant>
        <vt:i4>0</vt:i4>
      </vt:variant>
      <vt:variant>
        <vt:i4>5</vt:i4>
      </vt:variant>
      <vt:variant>
        <vt:lpwstr/>
      </vt:variant>
      <vt:variant>
        <vt:lpwstr>_Toc37433920</vt:lpwstr>
      </vt:variant>
      <vt:variant>
        <vt:i4>1245237</vt:i4>
      </vt:variant>
      <vt:variant>
        <vt:i4>115</vt:i4>
      </vt:variant>
      <vt:variant>
        <vt:i4>0</vt:i4>
      </vt:variant>
      <vt:variant>
        <vt:i4>5</vt:i4>
      </vt:variant>
      <vt:variant>
        <vt:lpwstr/>
      </vt:variant>
      <vt:variant>
        <vt:lpwstr>_Toc37433919</vt:lpwstr>
      </vt:variant>
      <vt:variant>
        <vt:i4>1179701</vt:i4>
      </vt:variant>
      <vt:variant>
        <vt:i4>109</vt:i4>
      </vt:variant>
      <vt:variant>
        <vt:i4>0</vt:i4>
      </vt:variant>
      <vt:variant>
        <vt:i4>5</vt:i4>
      </vt:variant>
      <vt:variant>
        <vt:lpwstr/>
      </vt:variant>
      <vt:variant>
        <vt:lpwstr>_Toc37433918</vt:lpwstr>
      </vt:variant>
      <vt:variant>
        <vt:i4>1900597</vt:i4>
      </vt:variant>
      <vt:variant>
        <vt:i4>103</vt:i4>
      </vt:variant>
      <vt:variant>
        <vt:i4>0</vt:i4>
      </vt:variant>
      <vt:variant>
        <vt:i4>5</vt:i4>
      </vt:variant>
      <vt:variant>
        <vt:lpwstr/>
      </vt:variant>
      <vt:variant>
        <vt:lpwstr>_Toc37433917</vt:lpwstr>
      </vt:variant>
      <vt:variant>
        <vt:i4>1835061</vt:i4>
      </vt:variant>
      <vt:variant>
        <vt:i4>97</vt:i4>
      </vt:variant>
      <vt:variant>
        <vt:i4>0</vt:i4>
      </vt:variant>
      <vt:variant>
        <vt:i4>5</vt:i4>
      </vt:variant>
      <vt:variant>
        <vt:lpwstr/>
      </vt:variant>
      <vt:variant>
        <vt:lpwstr>_Toc37433916</vt:lpwstr>
      </vt:variant>
      <vt:variant>
        <vt:i4>2031669</vt:i4>
      </vt:variant>
      <vt:variant>
        <vt:i4>91</vt:i4>
      </vt:variant>
      <vt:variant>
        <vt:i4>0</vt:i4>
      </vt:variant>
      <vt:variant>
        <vt:i4>5</vt:i4>
      </vt:variant>
      <vt:variant>
        <vt:lpwstr/>
      </vt:variant>
      <vt:variant>
        <vt:lpwstr>_Toc37433915</vt:lpwstr>
      </vt:variant>
      <vt:variant>
        <vt:i4>1966133</vt:i4>
      </vt:variant>
      <vt:variant>
        <vt:i4>85</vt:i4>
      </vt:variant>
      <vt:variant>
        <vt:i4>0</vt:i4>
      </vt:variant>
      <vt:variant>
        <vt:i4>5</vt:i4>
      </vt:variant>
      <vt:variant>
        <vt:lpwstr/>
      </vt:variant>
      <vt:variant>
        <vt:lpwstr>_Toc37433914</vt:lpwstr>
      </vt:variant>
      <vt:variant>
        <vt:i4>1638453</vt:i4>
      </vt:variant>
      <vt:variant>
        <vt:i4>79</vt:i4>
      </vt:variant>
      <vt:variant>
        <vt:i4>0</vt:i4>
      </vt:variant>
      <vt:variant>
        <vt:i4>5</vt:i4>
      </vt:variant>
      <vt:variant>
        <vt:lpwstr/>
      </vt:variant>
      <vt:variant>
        <vt:lpwstr>_Toc37433913</vt:lpwstr>
      </vt:variant>
      <vt:variant>
        <vt:i4>1572917</vt:i4>
      </vt:variant>
      <vt:variant>
        <vt:i4>73</vt:i4>
      </vt:variant>
      <vt:variant>
        <vt:i4>0</vt:i4>
      </vt:variant>
      <vt:variant>
        <vt:i4>5</vt:i4>
      </vt:variant>
      <vt:variant>
        <vt:lpwstr/>
      </vt:variant>
      <vt:variant>
        <vt:lpwstr>_Toc37433912</vt:lpwstr>
      </vt:variant>
      <vt:variant>
        <vt:i4>1769525</vt:i4>
      </vt:variant>
      <vt:variant>
        <vt:i4>67</vt:i4>
      </vt:variant>
      <vt:variant>
        <vt:i4>0</vt:i4>
      </vt:variant>
      <vt:variant>
        <vt:i4>5</vt:i4>
      </vt:variant>
      <vt:variant>
        <vt:lpwstr/>
      </vt:variant>
      <vt:variant>
        <vt:lpwstr>_Toc37433911</vt:lpwstr>
      </vt:variant>
      <vt:variant>
        <vt:i4>1703989</vt:i4>
      </vt:variant>
      <vt:variant>
        <vt:i4>61</vt:i4>
      </vt:variant>
      <vt:variant>
        <vt:i4>0</vt:i4>
      </vt:variant>
      <vt:variant>
        <vt:i4>5</vt:i4>
      </vt:variant>
      <vt:variant>
        <vt:lpwstr/>
      </vt:variant>
      <vt:variant>
        <vt:lpwstr>_Toc37433910</vt:lpwstr>
      </vt:variant>
      <vt:variant>
        <vt:i4>1245236</vt:i4>
      </vt:variant>
      <vt:variant>
        <vt:i4>55</vt:i4>
      </vt:variant>
      <vt:variant>
        <vt:i4>0</vt:i4>
      </vt:variant>
      <vt:variant>
        <vt:i4>5</vt:i4>
      </vt:variant>
      <vt:variant>
        <vt:lpwstr/>
      </vt:variant>
      <vt:variant>
        <vt:lpwstr>_Toc37433909</vt:lpwstr>
      </vt:variant>
      <vt:variant>
        <vt:i4>1179700</vt:i4>
      </vt:variant>
      <vt:variant>
        <vt:i4>49</vt:i4>
      </vt:variant>
      <vt:variant>
        <vt:i4>0</vt:i4>
      </vt:variant>
      <vt:variant>
        <vt:i4>5</vt:i4>
      </vt:variant>
      <vt:variant>
        <vt:lpwstr/>
      </vt:variant>
      <vt:variant>
        <vt:lpwstr>_Toc37433908</vt:lpwstr>
      </vt:variant>
      <vt:variant>
        <vt:i4>1900596</vt:i4>
      </vt:variant>
      <vt:variant>
        <vt:i4>43</vt:i4>
      </vt:variant>
      <vt:variant>
        <vt:i4>0</vt:i4>
      </vt:variant>
      <vt:variant>
        <vt:i4>5</vt:i4>
      </vt:variant>
      <vt:variant>
        <vt:lpwstr/>
      </vt:variant>
      <vt:variant>
        <vt:lpwstr>_Toc37433907</vt:lpwstr>
      </vt:variant>
      <vt:variant>
        <vt:i4>1835060</vt:i4>
      </vt:variant>
      <vt:variant>
        <vt:i4>37</vt:i4>
      </vt:variant>
      <vt:variant>
        <vt:i4>0</vt:i4>
      </vt:variant>
      <vt:variant>
        <vt:i4>5</vt:i4>
      </vt:variant>
      <vt:variant>
        <vt:lpwstr/>
      </vt:variant>
      <vt:variant>
        <vt:lpwstr>_Toc37433906</vt:lpwstr>
      </vt:variant>
      <vt:variant>
        <vt:i4>2031668</vt:i4>
      </vt:variant>
      <vt:variant>
        <vt:i4>31</vt:i4>
      </vt:variant>
      <vt:variant>
        <vt:i4>0</vt:i4>
      </vt:variant>
      <vt:variant>
        <vt:i4>5</vt:i4>
      </vt:variant>
      <vt:variant>
        <vt:lpwstr/>
      </vt:variant>
      <vt:variant>
        <vt:lpwstr>_Toc37433905</vt:lpwstr>
      </vt:variant>
      <vt:variant>
        <vt:i4>1966132</vt:i4>
      </vt:variant>
      <vt:variant>
        <vt:i4>25</vt:i4>
      </vt:variant>
      <vt:variant>
        <vt:i4>0</vt:i4>
      </vt:variant>
      <vt:variant>
        <vt:i4>5</vt:i4>
      </vt:variant>
      <vt:variant>
        <vt:lpwstr/>
      </vt:variant>
      <vt:variant>
        <vt:lpwstr>_Toc37433904</vt:lpwstr>
      </vt:variant>
      <vt:variant>
        <vt:i4>1638452</vt:i4>
      </vt:variant>
      <vt:variant>
        <vt:i4>19</vt:i4>
      </vt:variant>
      <vt:variant>
        <vt:i4>0</vt:i4>
      </vt:variant>
      <vt:variant>
        <vt:i4>5</vt:i4>
      </vt:variant>
      <vt:variant>
        <vt:lpwstr/>
      </vt:variant>
      <vt:variant>
        <vt:lpwstr>_Toc37433903</vt:lpwstr>
      </vt:variant>
      <vt:variant>
        <vt:i4>1572916</vt:i4>
      </vt:variant>
      <vt:variant>
        <vt:i4>13</vt:i4>
      </vt:variant>
      <vt:variant>
        <vt:i4>0</vt:i4>
      </vt:variant>
      <vt:variant>
        <vt:i4>5</vt:i4>
      </vt:variant>
      <vt:variant>
        <vt:lpwstr/>
      </vt:variant>
      <vt:variant>
        <vt:lpwstr>_Toc37433902</vt:lpwstr>
      </vt:variant>
      <vt:variant>
        <vt:i4>1769524</vt:i4>
      </vt:variant>
      <vt:variant>
        <vt:i4>7</vt:i4>
      </vt:variant>
      <vt:variant>
        <vt:i4>0</vt:i4>
      </vt:variant>
      <vt:variant>
        <vt:i4>5</vt:i4>
      </vt:variant>
      <vt:variant>
        <vt:lpwstr/>
      </vt:variant>
      <vt:variant>
        <vt:lpwstr>_Toc37433901</vt:lpwstr>
      </vt:variant>
      <vt:variant>
        <vt:i4>5898248</vt:i4>
      </vt:variant>
      <vt:variant>
        <vt:i4>2</vt:i4>
      </vt:variant>
      <vt:variant>
        <vt:i4>0</vt:i4>
      </vt:variant>
      <vt:variant>
        <vt:i4>5</vt:i4>
      </vt:variant>
      <vt:variant>
        <vt:lpwstr>https://e.huawei.com/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chenshan (H)</dc:creator>
  <cp:keywords/>
  <cp:lastModifiedBy>Ekaterina Avras</cp:lastModifiedBy>
  <cp:revision>198</cp:revision>
  <cp:lastPrinted>2021-03-18T09:01:00Z</cp:lastPrinted>
  <dcterms:created xsi:type="dcterms:W3CDTF">2020-04-10T11:38:00Z</dcterms:created>
  <dcterms:modified xsi:type="dcterms:W3CDTF">2021-03-18T09:05:00Z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prietaryDeclaration">
    <vt:lpwstr>Copyright © Huawei Technologies Co., Ltd</vt:lpwstr>
  </property>
  <property fmtid="{D5CDD505-2E9C-101B-9397-08002B2CF9AE}" pid="3" name="ReleaseDate">
    <vt:lpwstr>2019-06-30</vt:lpwstr>
  </property>
  <property fmtid="{D5CDD505-2E9C-101B-9397-08002B2CF9AE}" pid="4" name="ProductVersion">
    <vt:lpwstr>V100R001</vt:lpwstr>
  </property>
  <property fmtid="{D5CDD505-2E9C-101B-9397-08002B2CF9AE}" pid="5" name="DocumentName">
    <vt:lpwstr>Product Description</vt:lpwstr>
  </property>
  <property fmtid="{D5CDD505-2E9C-101B-9397-08002B2CF9AE}" pid="6" name="DocumentVersion">
    <vt:lpwstr>01</vt:lpwstr>
  </property>
  <property fmtid="{D5CDD505-2E9C-101B-9397-08002B2CF9AE}" pid="7" name="Confidential">
    <vt:lpwstr/>
  </property>
  <property fmtid="{D5CDD505-2E9C-101B-9397-08002B2CF9AE}" pid="8" name="slevel">
    <vt:lpwstr>5</vt:lpwstr>
  </property>
  <property fmtid="{D5CDD505-2E9C-101B-9397-08002B2CF9AE}" pid="9" name="slevelui">
    <vt:lpwstr>0</vt:lpwstr>
  </property>
  <property fmtid="{D5CDD505-2E9C-101B-9397-08002B2CF9AE}" pid="10" name="Product&amp;Project Name">
    <vt:lpwstr>iSite BTS3001C-116</vt:lpwstr>
  </property>
  <property fmtid="{D5CDD505-2E9C-101B-9397-08002B2CF9AE}" pid="11" name="_2015_ms_pID_725343">
    <vt:lpwstr>(3)9e4wpmBb5uJBcCV54WlhBrDNWTzoyRUEAEWwsgM6Rh3gEXsJcM3EgjKONeTAXt7PXosoZ7Qo
NL5x0tfsGUOpFJIr1jyJfkk7IaDFdOYtUt8AePXmMEk6IMcwqpiS/yHEeH6rdj0VNwF4j7jI
rDakkeOl/yNtavUbkJCPc68XnSBwm+tIIP0+W49A0MShctXh9KW/v/RtmZUqaHPMNyNBGU4P
LfNvgCa95Pj//N1EPL</vt:lpwstr>
  </property>
  <property fmtid="{D5CDD505-2E9C-101B-9397-08002B2CF9AE}" pid="12" name="_2015_ms_pID_7253431">
    <vt:lpwstr>zc6WxAXK87akcw+2AcKqF0AOIf9s/xIQnY2qpF40wW/eR4F+LwJouU
A+HjPvsIivBc52izsDMQsijgsfGZN+9GKnXllDRlbvtFStKDxL/NbDeIQVaRVSwydYTt/yx4
9dMES5mQwEng4XPNq45zhaIxMLdvzlXN95qzHDlEKA+NNgn+UJpSlDWNYvN7qidKuCb9U7MS
SLLFXdE1dPpleTNlUSgIEhqtod+foTbAGwZi</vt:lpwstr>
  </property>
  <property fmtid="{D5CDD505-2E9C-101B-9397-08002B2CF9AE}" pid="13" name="_2015_ms_pID_7253432">
    <vt:lpwstr>QzVznkHHV4fVjAdG9pvlWIg=</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1594259406</vt:lpwstr>
  </property>
  <property fmtid="{D5CDD505-2E9C-101B-9397-08002B2CF9AE}" pid="18" name="ContentTypeId">
    <vt:lpwstr>0x01010002C5B4B712841F4C8A7AAEE2CD191271</vt:lpwstr>
  </property>
</Properties>
</file>